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77B0D98C" w:rsidR="004F0988" w:rsidRPr="0090769B" w:rsidRDefault="004F0988" w:rsidP="008814B2">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8814B2">
              <w:rPr>
                <w:noProof w:val="0"/>
              </w:rPr>
              <w:t>2</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8814B2">
              <w:rPr>
                <w:noProof w:val="0"/>
                <w:sz w:val="32"/>
              </w:rPr>
              <w:t>11</w:t>
            </w:r>
            <w:bookmarkEnd w:id="4"/>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14:paraId="7A225C1A" w14:textId="77777777" w:rsidTr="005E4BB2">
        <w:trPr>
          <w:trHeight w:hRule="exact" w:val="1531"/>
        </w:trPr>
        <w:tc>
          <w:tcPr>
            <w:tcW w:w="4883" w:type="dxa"/>
            <w:shd w:val="clear" w:color="auto" w:fill="auto"/>
          </w:tcPr>
          <w:p w14:paraId="7279989F" w14:textId="5BC5EC84" w:rsidR="00D57972" w:rsidRPr="0090769B" w:rsidRDefault="00FD0FE9">
            <w:r>
              <w:rPr>
                <w:i/>
                <w:noProof/>
                <w:lang w:val="en-US"/>
              </w:rPr>
              <w:drawing>
                <wp:inline distT="0" distB="0" distL="0" distR="0" wp14:anchorId="215B8CF0" wp14:editId="4D589E83">
                  <wp:extent cx="1209675" cy="847725"/>
                  <wp:effectExtent l="0" t="0" r="9525" b="952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shd w:val="clear" w:color="auto" w:fill="auto"/>
          </w:tcPr>
          <w:p w14:paraId="3DE0F4F6" w14:textId="5DACBF1E" w:rsidR="00D57972" w:rsidRPr="0090769B" w:rsidRDefault="00FD0FE9" w:rsidP="00133525">
            <w:pPr>
              <w:jc w:val="right"/>
            </w:pPr>
            <w:bookmarkStart w:id="8" w:name="logos"/>
            <w:r>
              <w:rPr>
                <w:noProof/>
                <w:lang w:val="en-US"/>
              </w:rPr>
              <w:drawing>
                <wp:inline distT="0" distB="0" distL="0" distR="0" wp14:anchorId="503A9A0F" wp14:editId="4A529862">
                  <wp:extent cx="1628775" cy="962025"/>
                  <wp:effectExtent l="0" t="0" r="9525" b="952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bookmarkEnd w:id="8"/>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0"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77777777"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2"/>
          </w:p>
          <w:p w14:paraId="0648153D" w14:textId="77777777" w:rsidR="00E16509" w:rsidRPr="0090769B" w:rsidRDefault="00E16509" w:rsidP="00133525"/>
        </w:tc>
      </w:tr>
      <w:bookmarkEnd w:id="10"/>
    </w:tbl>
    <w:p w14:paraId="030C0063" w14:textId="77777777" w:rsidR="00080512" w:rsidRPr="0090769B" w:rsidRDefault="00080512">
      <w:pPr>
        <w:pStyle w:val="TT"/>
      </w:pPr>
      <w:r w:rsidRPr="0090769B">
        <w:br w:type="page"/>
      </w:r>
      <w:bookmarkStart w:id="14" w:name="tableOfContents"/>
      <w:bookmarkEnd w:id="14"/>
      <w:r w:rsidRPr="0090769B">
        <w:lastRenderedPageBreak/>
        <w:t>Contents</w:t>
      </w:r>
    </w:p>
    <w:p w14:paraId="039D6573" w14:textId="77777777" w:rsidR="00EE3B50" w:rsidRDefault="00A4468D">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E3B50">
        <w:t>Foreword</w:t>
      </w:r>
      <w:r w:rsidR="00EE3B50">
        <w:tab/>
      </w:r>
      <w:r w:rsidR="00EE3B50">
        <w:fldChar w:fldCharType="begin"/>
      </w:r>
      <w:r w:rsidR="00EE3B50">
        <w:instrText xml:space="preserve"> PAGEREF _Toc57018058 \h </w:instrText>
      </w:r>
      <w:r w:rsidR="00EE3B50">
        <w:fldChar w:fldCharType="separate"/>
      </w:r>
      <w:r w:rsidR="00EE3B50">
        <w:t>5</w:t>
      </w:r>
      <w:r w:rsidR="00EE3B50">
        <w:fldChar w:fldCharType="end"/>
      </w:r>
    </w:p>
    <w:p w14:paraId="4849AFC3" w14:textId="77777777" w:rsidR="00EE3B50" w:rsidRDefault="00EE3B50">
      <w:pPr>
        <w:pStyle w:val="TOC1"/>
        <w:rPr>
          <w:rFonts w:asciiTheme="minorHAnsi" w:eastAsiaTheme="minorEastAsia" w:hAnsiTheme="minorHAnsi" w:cstheme="minorBidi"/>
          <w:szCs w:val="22"/>
          <w:lang w:val="en-US"/>
        </w:rPr>
      </w:pPr>
      <w:r>
        <w:t>Introduction</w:t>
      </w:r>
      <w:r>
        <w:tab/>
      </w:r>
      <w:r>
        <w:fldChar w:fldCharType="begin"/>
      </w:r>
      <w:r>
        <w:instrText xml:space="preserve"> PAGEREF _Toc57018059 \h </w:instrText>
      </w:r>
      <w:r>
        <w:fldChar w:fldCharType="separate"/>
      </w:r>
      <w:r>
        <w:t>7</w:t>
      </w:r>
      <w:r>
        <w:fldChar w:fldCharType="end"/>
      </w:r>
    </w:p>
    <w:p w14:paraId="4DE8B484" w14:textId="77777777" w:rsidR="00EE3B50" w:rsidRDefault="00EE3B5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_Toc57018060 \h </w:instrText>
      </w:r>
      <w:r>
        <w:fldChar w:fldCharType="separate"/>
      </w:r>
      <w:r>
        <w:t>8</w:t>
      </w:r>
      <w:r>
        <w:fldChar w:fldCharType="end"/>
      </w:r>
    </w:p>
    <w:p w14:paraId="7361FC46" w14:textId="77777777" w:rsidR="00EE3B50" w:rsidRDefault="00EE3B5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_Toc57018061 \h </w:instrText>
      </w:r>
      <w:r>
        <w:fldChar w:fldCharType="separate"/>
      </w:r>
      <w:r>
        <w:t>8</w:t>
      </w:r>
      <w:r>
        <w:fldChar w:fldCharType="end"/>
      </w:r>
    </w:p>
    <w:p w14:paraId="1117FED8" w14:textId="77777777" w:rsidR="00EE3B50" w:rsidRDefault="00EE3B5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_Toc57018062 \h </w:instrText>
      </w:r>
      <w:r>
        <w:fldChar w:fldCharType="separate"/>
      </w:r>
      <w:r>
        <w:t>8</w:t>
      </w:r>
      <w:r>
        <w:fldChar w:fldCharType="end"/>
      </w:r>
    </w:p>
    <w:p w14:paraId="60987038" w14:textId="77777777" w:rsidR="00EE3B50" w:rsidRDefault="00EE3B5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_Toc57018063 \h </w:instrText>
      </w:r>
      <w:r>
        <w:fldChar w:fldCharType="separate"/>
      </w:r>
      <w:r>
        <w:t>9</w:t>
      </w:r>
      <w:r>
        <w:fldChar w:fldCharType="end"/>
      </w:r>
    </w:p>
    <w:p w14:paraId="531606AF" w14:textId="77777777" w:rsidR="00EE3B50" w:rsidRDefault="00EE3B5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_Toc57018064 \h </w:instrText>
      </w:r>
      <w:r>
        <w:fldChar w:fldCharType="separate"/>
      </w:r>
      <w:r>
        <w:t>9</w:t>
      </w:r>
      <w:r>
        <w:fldChar w:fldCharType="end"/>
      </w:r>
    </w:p>
    <w:p w14:paraId="0F0B4876" w14:textId="77777777" w:rsidR="00EE3B50" w:rsidRDefault="00EE3B5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_Toc57018065 \h </w:instrText>
      </w:r>
      <w:r>
        <w:fldChar w:fldCharType="separate"/>
      </w:r>
      <w:r>
        <w:t>9</w:t>
      </w:r>
      <w:r>
        <w:fldChar w:fldCharType="end"/>
      </w:r>
    </w:p>
    <w:p w14:paraId="3EE78506" w14:textId="77777777" w:rsidR="00EE3B50" w:rsidRDefault="00EE3B50">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Requirements</w:t>
      </w:r>
      <w:r>
        <w:tab/>
      </w:r>
      <w:r>
        <w:fldChar w:fldCharType="begin"/>
      </w:r>
      <w:r>
        <w:instrText xml:space="preserve"> PAGEREF _Toc57018066 \h </w:instrText>
      </w:r>
      <w:r>
        <w:fldChar w:fldCharType="separate"/>
      </w:r>
      <w:r>
        <w:t>9</w:t>
      </w:r>
      <w:r>
        <w:fldChar w:fldCharType="end"/>
      </w:r>
    </w:p>
    <w:p w14:paraId="52E70CD2" w14:textId="77777777" w:rsidR="00EE3B50" w:rsidRDefault="00EE3B50">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_Toc57018067 \h </w:instrText>
      </w:r>
      <w:r>
        <w:fldChar w:fldCharType="separate"/>
      </w:r>
      <w:r>
        <w:t>9</w:t>
      </w:r>
      <w:r>
        <w:fldChar w:fldCharType="end"/>
      </w:r>
    </w:p>
    <w:p w14:paraId="04E3C5BC" w14:textId="77777777" w:rsidR="00EE3B50" w:rsidRDefault="00EE3B50">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_Toc57018068 \h </w:instrText>
      </w:r>
      <w:r>
        <w:fldChar w:fldCharType="separate"/>
      </w:r>
      <w:r>
        <w:t>9</w:t>
      </w:r>
      <w:r>
        <w:fldChar w:fldCharType="end"/>
      </w:r>
    </w:p>
    <w:p w14:paraId="312570EC" w14:textId="77777777" w:rsidR="00EE3B50" w:rsidRDefault="00EE3B50">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Problem Statement</w:t>
      </w:r>
      <w:r>
        <w:tab/>
      </w:r>
      <w:r>
        <w:fldChar w:fldCharType="begin"/>
      </w:r>
      <w:r>
        <w:instrText xml:space="preserve"> PAGEREF _Toc57018069 \h </w:instrText>
      </w:r>
      <w:r>
        <w:fldChar w:fldCharType="separate"/>
      </w:r>
      <w:r>
        <w:t>10</w:t>
      </w:r>
      <w:r>
        <w:fldChar w:fldCharType="end"/>
      </w:r>
    </w:p>
    <w:p w14:paraId="0469ED59" w14:textId="77777777" w:rsidR="00EE3B50" w:rsidRDefault="00EE3B50">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Requirement</w:t>
      </w:r>
      <w:r>
        <w:tab/>
      </w:r>
      <w:r>
        <w:fldChar w:fldCharType="begin"/>
      </w:r>
      <w:r>
        <w:instrText xml:space="preserve"> PAGEREF _Toc57018070 \h </w:instrText>
      </w:r>
      <w:r>
        <w:fldChar w:fldCharType="separate"/>
      </w:r>
      <w:r>
        <w:t>10</w:t>
      </w:r>
      <w:r>
        <w:fldChar w:fldCharType="end"/>
      </w:r>
    </w:p>
    <w:p w14:paraId="6EC31A1D" w14:textId="77777777" w:rsidR="00EE3B50" w:rsidRDefault="00EE3B50">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Pr>
          <w:lang w:eastAsia="zh-CN"/>
        </w:rPr>
        <w:t>Requirement #2: &lt;Req#2&gt;</w:t>
      </w:r>
      <w:r>
        <w:tab/>
      </w:r>
      <w:r>
        <w:fldChar w:fldCharType="begin"/>
      </w:r>
      <w:r>
        <w:instrText xml:space="preserve"> PAGEREF _Toc57018071 \h </w:instrText>
      </w:r>
      <w:r>
        <w:fldChar w:fldCharType="separate"/>
      </w:r>
      <w:r>
        <w:t>10</w:t>
      </w:r>
      <w:r>
        <w:fldChar w:fldCharType="end"/>
      </w:r>
    </w:p>
    <w:p w14:paraId="4DCDBFDF" w14:textId="77777777" w:rsidR="00EE3B50" w:rsidRDefault="00EE3B50">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rPr>
          <w:lang w:eastAsia="zh-CN"/>
        </w:rPr>
        <w:t>Requirement #3: &lt;Req#3&gt;</w:t>
      </w:r>
      <w:r>
        <w:tab/>
      </w:r>
      <w:r>
        <w:fldChar w:fldCharType="begin"/>
      </w:r>
      <w:r>
        <w:instrText xml:space="preserve"> PAGEREF _Toc57018072 \h </w:instrText>
      </w:r>
      <w:r>
        <w:fldChar w:fldCharType="separate"/>
      </w:r>
      <w:r>
        <w:t>10</w:t>
      </w:r>
      <w:r>
        <w:fldChar w:fldCharType="end"/>
      </w:r>
    </w:p>
    <w:p w14:paraId="6946B93B" w14:textId="77777777" w:rsidR="00EE3B50" w:rsidRDefault="00EE3B50">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_Toc57018073 \h </w:instrText>
      </w:r>
      <w:r>
        <w:fldChar w:fldCharType="separate"/>
      </w:r>
      <w:r>
        <w:t>10</w:t>
      </w:r>
      <w:r>
        <w:fldChar w:fldCharType="end"/>
      </w:r>
    </w:p>
    <w:p w14:paraId="593D09DD" w14:textId="77777777" w:rsidR="00EE3B50" w:rsidRDefault="00EE3B50">
      <w:pPr>
        <w:pStyle w:val="TOC2"/>
        <w:rPr>
          <w:rFonts w:asciiTheme="minorHAnsi" w:eastAsiaTheme="minorEastAsia" w:hAnsiTheme="minorHAnsi" w:cstheme="minorBidi"/>
          <w:sz w:val="22"/>
          <w:szCs w:val="22"/>
          <w:lang w:val="en-US"/>
        </w:rPr>
      </w:pPr>
      <w:r>
        <w:rPr>
          <w:lang w:eastAsia="zh-CN"/>
        </w:rPr>
        <w:t>5</w:t>
      </w:r>
      <w:r>
        <w:t>.1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_Toc57018074 \h </w:instrText>
      </w:r>
      <w:r>
        <w:fldChar w:fldCharType="separate"/>
      </w:r>
      <w:r>
        <w:t>10</w:t>
      </w:r>
      <w:r>
        <w:fldChar w:fldCharType="end"/>
      </w:r>
    </w:p>
    <w:p w14:paraId="15B03FAD" w14:textId="77777777" w:rsidR="00EE3B50" w:rsidRDefault="00EE3B50">
      <w:pPr>
        <w:pStyle w:val="TOC2"/>
        <w:rPr>
          <w:rFonts w:asciiTheme="minorHAnsi" w:eastAsiaTheme="minorEastAsia" w:hAnsiTheme="minorHAnsi" w:cstheme="minorBidi"/>
          <w:sz w:val="22"/>
          <w:szCs w:val="22"/>
          <w:lang w:val="en-US"/>
        </w:rPr>
      </w:pPr>
      <w:r>
        <w:rPr>
          <w:lang w:eastAsia="zh-CN"/>
        </w:rPr>
        <w:t>5</w:t>
      </w:r>
      <w:r>
        <w:t>.2</w:t>
      </w:r>
      <w:r>
        <w:rPr>
          <w:rFonts w:asciiTheme="minorHAnsi" w:eastAsiaTheme="minorEastAsia" w:hAnsiTheme="minorHAnsi" w:cstheme="minorBidi"/>
          <w:sz w:val="22"/>
          <w:szCs w:val="22"/>
          <w:lang w:val="en-US"/>
        </w:rPr>
        <w:tab/>
      </w:r>
      <w:r>
        <w:rPr>
          <w:lang w:eastAsia="zh-CN"/>
        </w:rPr>
        <w:t>Key Issue #1: Roaming scenario</w:t>
      </w:r>
      <w:r>
        <w:tab/>
      </w:r>
      <w:r>
        <w:fldChar w:fldCharType="begin"/>
      </w:r>
      <w:r>
        <w:instrText xml:space="preserve"> PAGEREF _Toc57018075 \h </w:instrText>
      </w:r>
      <w:r>
        <w:fldChar w:fldCharType="separate"/>
      </w:r>
      <w:r>
        <w:t>10</w:t>
      </w:r>
      <w:r>
        <w:fldChar w:fldCharType="end"/>
      </w:r>
    </w:p>
    <w:p w14:paraId="258781E7" w14:textId="77777777" w:rsidR="00EE3B50" w:rsidRDefault="00EE3B50">
      <w:pPr>
        <w:pStyle w:val="TOC3"/>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_Toc57018076 \h </w:instrText>
      </w:r>
      <w:r>
        <w:fldChar w:fldCharType="separate"/>
      </w:r>
      <w:r>
        <w:t>10</w:t>
      </w:r>
      <w:r>
        <w:fldChar w:fldCharType="end"/>
      </w:r>
    </w:p>
    <w:p w14:paraId="5A8F3B48" w14:textId="77777777" w:rsidR="00EE3B50" w:rsidRDefault="00EE3B50">
      <w:pPr>
        <w:pStyle w:val="TOC3"/>
        <w:rPr>
          <w:rFonts w:asciiTheme="minorHAnsi" w:eastAsiaTheme="minorEastAsia" w:hAnsiTheme="minorHAnsi" w:cstheme="minorBidi"/>
          <w:sz w:val="22"/>
          <w:szCs w:val="22"/>
          <w:lang w:val="en-US"/>
        </w:rPr>
      </w:pPr>
      <w:r>
        <w:rPr>
          <w:lang w:eastAsia="zh-CN"/>
        </w:rPr>
        <w:t>5.2.2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_Toc57018077 \h </w:instrText>
      </w:r>
      <w:r>
        <w:fldChar w:fldCharType="separate"/>
      </w:r>
      <w:r>
        <w:t>11</w:t>
      </w:r>
      <w:r>
        <w:fldChar w:fldCharType="end"/>
      </w:r>
    </w:p>
    <w:p w14:paraId="43E2141F" w14:textId="77777777" w:rsidR="00EE3B50" w:rsidRDefault="00EE3B50">
      <w:pPr>
        <w:pStyle w:val="TOC2"/>
        <w:rPr>
          <w:rFonts w:asciiTheme="minorHAnsi" w:eastAsiaTheme="minorEastAsia" w:hAnsiTheme="minorHAnsi" w:cstheme="minorBidi"/>
          <w:sz w:val="22"/>
          <w:szCs w:val="22"/>
          <w:lang w:val="en-US"/>
        </w:rPr>
      </w:pPr>
      <w:r>
        <w:rPr>
          <w:lang w:eastAsia="zh-CN"/>
        </w:rPr>
        <w:t>5</w:t>
      </w:r>
      <w:r>
        <w:t>.3</w:t>
      </w:r>
      <w:r>
        <w:rPr>
          <w:rFonts w:asciiTheme="minorHAnsi" w:eastAsiaTheme="minorEastAsia" w:hAnsiTheme="minorHAnsi" w:cstheme="minorBidi"/>
          <w:sz w:val="22"/>
          <w:szCs w:val="22"/>
          <w:lang w:val="en-US"/>
        </w:rPr>
        <w:tab/>
      </w:r>
      <w:r>
        <w:rPr>
          <w:lang w:eastAsia="zh-CN"/>
        </w:rPr>
        <w:t>Key Issue #2: Non-roaming scenario</w:t>
      </w:r>
      <w:r>
        <w:tab/>
      </w:r>
      <w:r>
        <w:fldChar w:fldCharType="begin"/>
      </w:r>
      <w:r>
        <w:instrText xml:space="preserve"> PAGEREF _Toc57018078 \h </w:instrText>
      </w:r>
      <w:r>
        <w:fldChar w:fldCharType="separate"/>
      </w:r>
      <w:r>
        <w:t>11</w:t>
      </w:r>
      <w:r>
        <w:fldChar w:fldCharType="end"/>
      </w:r>
    </w:p>
    <w:p w14:paraId="532AB05E" w14:textId="77777777" w:rsidR="00EE3B50" w:rsidRDefault="00EE3B50">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_Toc57018079 \h </w:instrText>
      </w:r>
      <w:r>
        <w:fldChar w:fldCharType="separate"/>
      </w:r>
      <w:r>
        <w:t>11</w:t>
      </w:r>
      <w:r>
        <w:fldChar w:fldCharType="end"/>
      </w:r>
    </w:p>
    <w:p w14:paraId="27BCEE73" w14:textId="77777777" w:rsidR="00EE3B50" w:rsidRDefault="00EE3B50">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_Toc57018080 \h </w:instrText>
      </w:r>
      <w:r>
        <w:fldChar w:fldCharType="separate"/>
      </w:r>
      <w:r>
        <w:t>11</w:t>
      </w:r>
      <w:r>
        <w:fldChar w:fldCharType="end"/>
      </w:r>
    </w:p>
    <w:p w14:paraId="161485A0" w14:textId="77777777" w:rsidR="00EE3B50" w:rsidRDefault="00EE3B50">
      <w:pPr>
        <w:pStyle w:val="TOC2"/>
        <w:rPr>
          <w:rFonts w:asciiTheme="minorHAnsi" w:eastAsiaTheme="minorEastAsia" w:hAnsiTheme="minorHAnsi" w:cstheme="minorBidi"/>
          <w:sz w:val="22"/>
          <w:szCs w:val="22"/>
          <w:lang w:val="en-US"/>
        </w:rPr>
      </w:pPr>
      <w:r>
        <w:rPr>
          <w:lang w:eastAsia="zh-CN"/>
        </w:rPr>
        <w:t>5</w:t>
      </w:r>
      <w:r>
        <w:t>.4</w:t>
      </w:r>
      <w:r>
        <w:rPr>
          <w:rFonts w:asciiTheme="minorHAnsi" w:eastAsiaTheme="minorEastAsia" w:hAnsiTheme="minorHAnsi" w:cstheme="minorBidi"/>
          <w:sz w:val="22"/>
          <w:szCs w:val="22"/>
          <w:lang w:val="en-US"/>
        </w:rPr>
        <w:tab/>
      </w:r>
      <w:r>
        <w:rPr>
          <w:lang w:eastAsia="zh-CN"/>
        </w:rPr>
        <w:t>Key Issue #3: Studying target port number ranges</w:t>
      </w:r>
      <w:r>
        <w:tab/>
      </w:r>
      <w:r>
        <w:fldChar w:fldCharType="begin"/>
      </w:r>
      <w:r>
        <w:instrText xml:space="preserve"> PAGEREF _Toc57018081 \h </w:instrText>
      </w:r>
      <w:r>
        <w:fldChar w:fldCharType="separate"/>
      </w:r>
      <w:r>
        <w:t>11</w:t>
      </w:r>
      <w:r>
        <w:fldChar w:fldCharType="end"/>
      </w:r>
    </w:p>
    <w:p w14:paraId="2C57086B" w14:textId="77777777" w:rsidR="00EE3B50" w:rsidRDefault="00EE3B50">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_Toc57018082 \h </w:instrText>
      </w:r>
      <w:r>
        <w:fldChar w:fldCharType="separate"/>
      </w:r>
      <w:r>
        <w:t>11</w:t>
      </w:r>
      <w:r>
        <w:fldChar w:fldCharType="end"/>
      </w:r>
    </w:p>
    <w:p w14:paraId="21EABAAD" w14:textId="77777777" w:rsidR="00EE3B50" w:rsidRDefault="00EE3B50">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_Toc57018083 \h </w:instrText>
      </w:r>
      <w:r>
        <w:fldChar w:fldCharType="separate"/>
      </w:r>
      <w:r>
        <w:t>11</w:t>
      </w:r>
      <w:r>
        <w:fldChar w:fldCharType="end"/>
      </w:r>
    </w:p>
    <w:p w14:paraId="45085577" w14:textId="77777777" w:rsidR="00EE3B50" w:rsidRDefault="00EE3B50">
      <w:pPr>
        <w:pStyle w:val="TOC2"/>
        <w:rPr>
          <w:rFonts w:asciiTheme="minorHAnsi" w:eastAsiaTheme="minorEastAsia" w:hAnsiTheme="minorHAnsi" w:cstheme="minorBidi"/>
          <w:sz w:val="22"/>
          <w:szCs w:val="22"/>
          <w:lang w:val="en-US"/>
        </w:rPr>
      </w:pPr>
      <w:r>
        <w:rPr>
          <w:lang w:eastAsia="zh-CN"/>
        </w:rPr>
        <w:t>5</w:t>
      </w:r>
      <w:r>
        <w:t>.5</w:t>
      </w:r>
      <w:r>
        <w:rPr>
          <w:rFonts w:asciiTheme="minorHAnsi" w:eastAsiaTheme="minorEastAsia" w:hAnsiTheme="minorHAnsi" w:cstheme="minorBidi"/>
          <w:sz w:val="22"/>
          <w:szCs w:val="22"/>
          <w:lang w:val="en-US"/>
        </w:rPr>
        <w:tab/>
      </w:r>
      <w:r>
        <w:rPr>
          <w:lang w:eastAsia="zh-CN"/>
        </w:rPr>
        <w:t>Key Issue #4: Averting port number clash</w:t>
      </w:r>
      <w:r>
        <w:tab/>
      </w:r>
      <w:r>
        <w:fldChar w:fldCharType="begin"/>
      </w:r>
      <w:r>
        <w:instrText xml:space="preserve"> PAGEREF _Toc57018084 \h </w:instrText>
      </w:r>
      <w:r>
        <w:fldChar w:fldCharType="separate"/>
      </w:r>
      <w:r>
        <w:t>12</w:t>
      </w:r>
      <w:r>
        <w:fldChar w:fldCharType="end"/>
      </w:r>
    </w:p>
    <w:p w14:paraId="6BC38F2B" w14:textId="77777777" w:rsidR="00EE3B50" w:rsidRDefault="00EE3B50">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_Toc57018085 \h </w:instrText>
      </w:r>
      <w:r>
        <w:fldChar w:fldCharType="separate"/>
      </w:r>
      <w:r>
        <w:t>12</w:t>
      </w:r>
      <w:r>
        <w:fldChar w:fldCharType="end"/>
      </w:r>
    </w:p>
    <w:p w14:paraId="485855C3" w14:textId="77777777" w:rsidR="00EE3B50" w:rsidRDefault="00EE3B50">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_Toc57018086 \h </w:instrText>
      </w:r>
      <w:r>
        <w:fldChar w:fldCharType="separate"/>
      </w:r>
      <w:r>
        <w:t>12</w:t>
      </w:r>
      <w:r>
        <w:fldChar w:fldCharType="end"/>
      </w:r>
    </w:p>
    <w:p w14:paraId="7FDEFE77" w14:textId="77777777" w:rsidR="00EE3B50" w:rsidRDefault="00EE3B50">
      <w:pPr>
        <w:pStyle w:val="TOC1"/>
        <w:rPr>
          <w:rFonts w:asciiTheme="minorHAnsi" w:eastAsiaTheme="minorEastAsia" w:hAnsiTheme="minorHAnsi" w:cstheme="minorBidi"/>
          <w:szCs w:val="22"/>
          <w:lang w:val="en-US"/>
        </w:rPr>
      </w:pPr>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_Toc57018087 \h </w:instrText>
      </w:r>
      <w:r>
        <w:fldChar w:fldCharType="separate"/>
      </w:r>
      <w:r>
        <w:t>12</w:t>
      </w:r>
      <w:r>
        <w:fldChar w:fldCharType="end"/>
      </w:r>
    </w:p>
    <w:p w14:paraId="28D51943" w14:textId="77777777" w:rsidR="00EE3B50" w:rsidRDefault="00EE3B50">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_Toc57018088 \h </w:instrText>
      </w:r>
      <w:r>
        <w:fldChar w:fldCharType="separate"/>
      </w:r>
      <w:r>
        <w:t>12</w:t>
      </w:r>
      <w:r>
        <w:fldChar w:fldCharType="end"/>
      </w:r>
    </w:p>
    <w:p w14:paraId="1236E6E6" w14:textId="77777777" w:rsidR="00EE3B50" w:rsidRDefault="00EE3B50">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rPr>
          <w:lang w:eastAsia="zh-CN"/>
        </w:rPr>
        <w:t xml:space="preserve">Solution#1: </w:t>
      </w:r>
      <w:r>
        <w:t>3GPP allocating port numbers</w:t>
      </w:r>
      <w:r>
        <w:tab/>
      </w:r>
      <w:r>
        <w:fldChar w:fldCharType="begin"/>
      </w:r>
      <w:r>
        <w:instrText xml:space="preserve"> PAGEREF _Toc57018089 \h </w:instrText>
      </w:r>
      <w:r>
        <w:fldChar w:fldCharType="separate"/>
      </w:r>
      <w:r>
        <w:t>12</w:t>
      </w:r>
      <w:r>
        <w:fldChar w:fldCharType="end"/>
      </w:r>
    </w:p>
    <w:p w14:paraId="5F44CAF0" w14:textId="77777777" w:rsidR="00EE3B50" w:rsidRDefault="00EE3B50">
      <w:pPr>
        <w:pStyle w:val="TOC3"/>
        <w:rPr>
          <w:rFonts w:asciiTheme="minorHAnsi" w:eastAsiaTheme="minorEastAsia" w:hAnsiTheme="minorHAnsi" w:cstheme="minorBidi"/>
          <w:sz w:val="22"/>
          <w:szCs w:val="22"/>
          <w:lang w:val="en-US"/>
        </w:rPr>
      </w:pPr>
      <w:r>
        <w:rPr>
          <w:lang w:eastAsia="zh-CN"/>
        </w:rPr>
        <w:t>6.2.1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_Toc57018090 \h </w:instrText>
      </w:r>
      <w:r>
        <w:fldChar w:fldCharType="separate"/>
      </w:r>
      <w:r>
        <w:t>12</w:t>
      </w:r>
      <w:r>
        <w:fldChar w:fldCharType="end"/>
      </w:r>
    </w:p>
    <w:p w14:paraId="6D2A3AAB" w14:textId="77777777" w:rsidR="00EE3B50" w:rsidRDefault="00EE3B50">
      <w:pPr>
        <w:pStyle w:val="TOC3"/>
        <w:rPr>
          <w:rFonts w:asciiTheme="minorHAnsi" w:eastAsiaTheme="minorEastAsia" w:hAnsiTheme="minorHAnsi" w:cstheme="minorBidi"/>
          <w:sz w:val="22"/>
          <w:szCs w:val="22"/>
          <w:lang w:val="en-US"/>
        </w:rPr>
      </w:pPr>
      <w:r>
        <w:rPr>
          <w:lang w:eastAsia="zh-CN"/>
        </w:rPr>
        <w:t>6.2.2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_Toc57018091 \h </w:instrText>
      </w:r>
      <w:r>
        <w:fldChar w:fldCharType="separate"/>
      </w:r>
      <w:r>
        <w:t>12</w:t>
      </w:r>
      <w:r>
        <w:fldChar w:fldCharType="end"/>
      </w:r>
    </w:p>
    <w:p w14:paraId="08199807" w14:textId="77777777" w:rsidR="00EE3B50" w:rsidRDefault="00EE3B50">
      <w:pPr>
        <w:pStyle w:val="TOC3"/>
        <w:rPr>
          <w:rFonts w:asciiTheme="minorHAnsi" w:eastAsiaTheme="minorEastAsia" w:hAnsiTheme="minorHAnsi" w:cstheme="minorBidi"/>
          <w:sz w:val="22"/>
          <w:szCs w:val="22"/>
          <w:lang w:val="en-US"/>
        </w:rPr>
      </w:pPr>
      <w:r>
        <w:rPr>
          <w:lang w:eastAsia="zh-CN"/>
        </w:rPr>
        <w:t>6.2.3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_Toc57018092 \h </w:instrText>
      </w:r>
      <w:r>
        <w:fldChar w:fldCharType="separate"/>
      </w:r>
      <w:r>
        <w:t>14</w:t>
      </w:r>
      <w:r>
        <w:fldChar w:fldCharType="end"/>
      </w:r>
    </w:p>
    <w:p w14:paraId="58E9F937" w14:textId="77777777" w:rsidR="00EE3B50" w:rsidRDefault="00EE3B50">
      <w:pPr>
        <w:pStyle w:val="TOC3"/>
        <w:rPr>
          <w:rFonts w:asciiTheme="minorHAnsi" w:eastAsiaTheme="minorEastAsia" w:hAnsiTheme="minorHAnsi" w:cstheme="minorBidi"/>
          <w:sz w:val="22"/>
          <w:szCs w:val="22"/>
          <w:lang w:val="en-US"/>
        </w:rPr>
      </w:pPr>
      <w:r>
        <w:rPr>
          <w:lang w:eastAsia="zh-CN"/>
        </w:rPr>
        <w:t>6.2.4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_Toc57018093 \h </w:instrText>
      </w:r>
      <w:r>
        <w:fldChar w:fldCharType="separate"/>
      </w:r>
      <w:r>
        <w:t>14</w:t>
      </w:r>
      <w:r>
        <w:fldChar w:fldCharType="end"/>
      </w:r>
    </w:p>
    <w:p w14:paraId="230AA76C" w14:textId="77777777" w:rsidR="00EE3B50" w:rsidRDefault="00EE3B50">
      <w:pPr>
        <w:pStyle w:val="TOC2"/>
        <w:rPr>
          <w:rFonts w:asciiTheme="minorHAnsi" w:eastAsiaTheme="minorEastAsia" w:hAnsiTheme="minorHAnsi" w:cstheme="minorBidi"/>
          <w:sz w:val="22"/>
          <w:szCs w:val="22"/>
          <w:lang w:val="en-US"/>
        </w:rPr>
      </w:pPr>
      <w:r>
        <w:rPr>
          <w:lang w:eastAsia="zh-CN"/>
        </w:rPr>
        <w:t>6.3</w:t>
      </w:r>
      <w:r>
        <w:rPr>
          <w:rFonts w:asciiTheme="minorHAnsi" w:eastAsiaTheme="minorEastAsia" w:hAnsiTheme="minorHAnsi" w:cstheme="minorBidi"/>
          <w:sz w:val="22"/>
          <w:szCs w:val="22"/>
          <w:lang w:val="en-US"/>
        </w:rPr>
        <w:tab/>
      </w:r>
      <w:r>
        <w:rPr>
          <w:lang w:eastAsia="zh-CN"/>
        </w:rPr>
        <w:t>Solution#2: A</w:t>
      </w:r>
      <w:r>
        <w:t>llocating port numbers via OAM</w:t>
      </w:r>
      <w:r>
        <w:tab/>
      </w:r>
      <w:r>
        <w:fldChar w:fldCharType="begin"/>
      </w:r>
      <w:r>
        <w:instrText xml:space="preserve"> PAGEREF _Toc57018094 \h </w:instrText>
      </w:r>
      <w:r>
        <w:fldChar w:fldCharType="separate"/>
      </w:r>
      <w:r>
        <w:t>14</w:t>
      </w:r>
      <w:r>
        <w:fldChar w:fldCharType="end"/>
      </w:r>
    </w:p>
    <w:p w14:paraId="6AC5980C" w14:textId="77777777" w:rsidR="00EE3B50" w:rsidRDefault="00EE3B50">
      <w:pPr>
        <w:pStyle w:val="TOC3"/>
        <w:rPr>
          <w:rFonts w:asciiTheme="minorHAnsi" w:eastAsiaTheme="minorEastAsia" w:hAnsiTheme="minorHAnsi" w:cstheme="minorBidi"/>
          <w:sz w:val="22"/>
          <w:szCs w:val="22"/>
          <w:lang w:val="en-US"/>
        </w:rPr>
      </w:pPr>
      <w:r>
        <w:rPr>
          <w:lang w:eastAsia="zh-CN"/>
        </w:rPr>
        <w:t>6.3.1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_Toc57018095 \h </w:instrText>
      </w:r>
      <w:r>
        <w:fldChar w:fldCharType="separate"/>
      </w:r>
      <w:r>
        <w:t>14</w:t>
      </w:r>
      <w:r>
        <w:fldChar w:fldCharType="end"/>
      </w:r>
    </w:p>
    <w:p w14:paraId="3966FEF1" w14:textId="77777777" w:rsidR="00EE3B50" w:rsidRDefault="00EE3B50">
      <w:pPr>
        <w:pStyle w:val="TOC3"/>
        <w:rPr>
          <w:rFonts w:asciiTheme="minorHAnsi" w:eastAsiaTheme="minorEastAsia" w:hAnsiTheme="minorHAnsi" w:cstheme="minorBidi"/>
          <w:sz w:val="22"/>
          <w:szCs w:val="22"/>
          <w:lang w:val="en-US"/>
        </w:rPr>
      </w:pPr>
      <w:r>
        <w:rPr>
          <w:lang w:eastAsia="zh-CN"/>
        </w:rPr>
        <w:t>6.3.2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_Toc57018096 \h </w:instrText>
      </w:r>
      <w:r>
        <w:fldChar w:fldCharType="separate"/>
      </w:r>
      <w:r>
        <w:t>14</w:t>
      </w:r>
      <w:r>
        <w:fldChar w:fldCharType="end"/>
      </w:r>
    </w:p>
    <w:p w14:paraId="3F4F43AF" w14:textId="77777777" w:rsidR="00EE3B50" w:rsidRDefault="00EE3B50">
      <w:pPr>
        <w:pStyle w:val="TOC3"/>
        <w:rPr>
          <w:rFonts w:asciiTheme="minorHAnsi" w:eastAsiaTheme="minorEastAsia" w:hAnsiTheme="minorHAnsi" w:cstheme="minorBidi"/>
          <w:sz w:val="22"/>
          <w:szCs w:val="22"/>
          <w:lang w:val="en-US"/>
        </w:rPr>
      </w:pPr>
      <w:r>
        <w:rPr>
          <w:lang w:eastAsia="zh-CN"/>
        </w:rPr>
        <w:t>6.3.3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_Toc57018097 \h </w:instrText>
      </w:r>
      <w:r>
        <w:fldChar w:fldCharType="separate"/>
      </w:r>
      <w:r>
        <w:t>15</w:t>
      </w:r>
      <w:r>
        <w:fldChar w:fldCharType="end"/>
      </w:r>
    </w:p>
    <w:p w14:paraId="5EE46C23" w14:textId="77777777" w:rsidR="00EE3B50" w:rsidRDefault="00EE3B50">
      <w:pPr>
        <w:pStyle w:val="TOC3"/>
        <w:rPr>
          <w:rFonts w:asciiTheme="minorHAnsi" w:eastAsiaTheme="minorEastAsia" w:hAnsiTheme="minorHAnsi" w:cstheme="minorBidi"/>
          <w:sz w:val="22"/>
          <w:szCs w:val="22"/>
          <w:lang w:val="en-US"/>
        </w:rPr>
      </w:pPr>
      <w:r>
        <w:rPr>
          <w:lang w:eastAsia="zh-CN"/>
        </w:rPr>
        <w:t>6.3.4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_Toc57018098 \h </w:instrText>
      </w:r>
      <w:r>
        <w:fldChar w:fldCharType="separate"/>
      </w:r>
      <w:r>
        <w:t>15</w:t>
      </w:r>
      <w:r>
        <w:fldChar w:fldCharType="end"/>
      </w:r>
    </w:p>
    <w:p w14:paraId="7C155334" w14:textId="77777777" w:rsidR="00EE3B50" w:rsidRDefault="00EE3B50">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Solution#3: </w:t>
      </w:r>
      <w:r>
        <w:t>DNS-SD based solution</w:t>
      </w:r>
      <w:r>
        <w:tab/>
      </w:r>
      <w:r>
        <w:fldChar w:fldCharType="begin"/>
      </w:r>
      <w:r>
        <w:instrText xml:space="preserve"> PAGEREF _Toc57018099 \h </w:instrText>
      </w:r>
      <w:r>
        <w:fldChar w:fldCharType="separate"/>
      </w:r>
      <w:r>
        <w:t>15</w:t>
      </w:r>
      <w:r>
        <w:fldChar w:fldCharType="end"/>
      </w:r>
    </w:p>
    <w:p w14:paraId="5925DF96" w14:textId="77777777" w:rsidR="00EE3B50" w:rsidRDefault="00EE3B50">
      <w:pPr>
        <w:pStyle w:val="TOC3"/>
        <w:rPr>
          <w:rFonts w:asciiTheme="minorHAnsi" w:eastAsiaTheme="minorEastAsia" w:hAnsiTheme="minorHAnsi" w:cstheme="minorBidi"/>
          <w:sz w:val="22"/>
          <w:szCs w:val="22"/>
          <w:lang w:val="en-US"/>
        </w:rPr>
      </w:pPr>
      <w:r>
        <w:rPr>
          <w:lang w:eastAsia="zh-CN"/>
        </w:rPr>
        <w:t>6.4.1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_Toc57018100 \h </w:instrText>
      </w:r>
      <w:r>
        <w:fldChar w:fldCharType="separate"/>
      </w:r>
      <w:r>
        <w:t>15</w:t>
      </w:r>
      <w:r>
        <w:fldChar w:fldCharType="end"/>
      </w:r>
    </w:p>
    <w:p w14:paraId="1CFF5456" w14:textId="77777777" w:rsidR="00EE3B50" w:rsidRDefault="00EE3B50">
      <w:pPr>
        <w:pStyle w:val="TOC3"/>
        <w:rPr>
          <w:rFonts w:asciiTheme="minorHAnsi" w:eastAsiaTheme="minorEastAsia" w:hAnsiTheme="minorHAnsi" w:cstheme="minorBidi"/>
          <w:sz w:val="22"/>
          <w:szCs w:val="22"/>
          <w:lang w:val="en-US"/>
        </w:rPr>
      </w:pPr>
      <w:r>
        <w:rPr>
          <w:lang w:eastAsia="zh-CN"/>
        </w:rPr>
        <w:t>6.4.2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_Toc57018101 \h </w:instrText>
      </w:r>
      <w:r>
        <w:fldChar w:fldCharType="separate"/>
      </w:r>
      <w:r>
        <w:t>16</w:t>
      </w:r>
      <w:r>
        <w:fldChar w:fldCharType="end"/>
      </w:r>
    </w:p>
    <w:p w14:paraId="0A532EBA" w14:textId="77777777" w:rsidR="00EE3B50" w:rsidRDefault="00EE3B50">
      <w:pPr>
        <w:pStyle w:val="TOC3"/>
        <w:rPr>
          <w:rFonts w:asciiTheme="minorHAnsi" w:eastAsiaTheme="minorEastAsia" w:hAnsiTheme="minorHAnsi" w:cstheme="minorBidi"/>
          <w:sz w:val="22"/>
          <w:szCs w:val="22"/>
          <w:lang w:val="en-US"/>
        </w:rPr>
      </w:pPr>
      <w:r>
        <w:rPr>
          <w:lang w:eastAsia="zh-CN"/>
        </w:rPr>
        <w:t>6.4.3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_Toc57018102 \h </w:instrText>
      </w:r>
      <w:r>
        <w:fldChar w:fldCharType="separate"/>
      </w:r>
      <w:r>
        <w:t>17</w:t>
      </w:r>
      <w:r>
        <w:fldChar w:fldCharType="end"/>
      </w:r>
    </w:p>
    <w:p w14:paraId="343453FD" w14:textId="77777777" w:rsidR="00EE3B50" w:rsidRDefault="00EE3B50">
      <w:pPr>
        <w:pStyle w:val="TOC3"/>
        <w:rPr>
          <w:rFonts w:asciiTheme="minorHAnsi" w:eastAsiaTheme="minorEastAsia" w:hAnsiTheme="minorHAnsi" w:cstheme="minorBidi"/>
          <w:sz w:val="22"/>
          <w:szCs w:val="22"/>
          <w:lang w:val="en-US"/>
        </w:rPr>
      </w:pPr>
      <w:r>
        <w:rPr>
          <w:lang w:eastAsia="zh-CN"/>
        </w:rPr>
        <w:t>6.4.4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_Toc57018103 \h </w:instrText>
      </w:r>
      <w:r>
        <w:fldChar w:fldCharType="separate"/>
      </w:r>
      <w:r>
        <w:t>17</w:t>
      </w:r>
      <w:r>
        <w:fldChar w:fldCharType="end"/>
      </w:r>
    </w:p>
    <w:p w14:paraId="5686D026" w14:textId="77777777" w:rsidR="00EE3B50" w:rsidRDefault="00EE3B50">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Solution#4: </w:t>
      </w:r>
      <w:r>
        <w:t>Service discovery using DNS SRV records</w:t>
      </w:r>
      <w:r>
        <w:tab/>
      </w:r>
      <w:r>
        <w:fldChar w:fldCharType="begin"/>
      </w:r>
      <w:r>
        <w:instrText xml:space="preserve"> PAGEREF _Toc57018104 \h </w:instrText>
      </w:r>
      <w:r>
        <w:fldChar w:fldCharType="separate"/>
      </w:r>
      <w:r>
        <w:t>17</w:t>
      </w:r>
      <w:r>
        <w:fldChar w:fldCharType="end"/>
      </w:r>
    </w:p>
    <w:p w14:paraId="0CEC2756" w14:textId="77777777" w:rsidR="00EE3B50" w:rsidRDefault="00EE3B50">
      <w:pPr>
        <w:pStyle w:val="TOC3"/>
        <w:rPr>
          <w:rFonts w:asciiTheme="minorHAnsi" w:eastAsiaTheme="minorEastAsia" w:hAnsiTheme="minorHAnsi" w:cstheme="minorBidi"/>
          <w:sz w:val="22"/>
          <w:szCs w:val="22"/>
          <w:lang w:val="en-US"/>
        </w:rPr>
      </w:pPr>
      <w:r>
        <w:rPr>
          <w:lang w:eastAsia="zh-CN"/>
        </w:rPr>
        <w:t>6.5.1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_Toc57018105 \h </w:instrText>
      </w:r>
      <w:r>
        <w:fldChar w:fldCharType="separate"/>
      </w:r>
      <w:r>
        <w:t>17</w:t>
      </w:r>
      <w:r>
        <w:fldChar w:fldCharType="end"/>
      </w:r>
    </w:p>
    <w:p w14:paraId="5AADC670" w14:textId="77777777" w:rsidR="00EE3B50" w:rsidRDefault="00EE3B50">
      <w:pPr>
        <w:pStyle w:val="TOC3"/>
        <w:rPr>
          <w:rFonts w:asciiTheme="minorHAnsi" w:eastAsiaTheme="minorEastAsia" w:hAnsiTheme="minorHAnsi" w:cstheme="minorBidi"/>
          <w:sz w:val="22"/>
          <w:szCs w:val="22"/>
          <w:lang w:val="en-US"/>
        </w:rPr>
      </w:pPr>
      <w:r>
        <w:rPr>
          <w:lang w:eastAsia="zh-CN"/>
        </w:rPr>
        <w:t>6.5.2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_Toc57018106 \h </w:instrText>
      </w:r>
      <w:r>
        <w:fldChar w:fldCharType="separate"/>
      </w:r>
      <w:r>
        <w:t>17</w:t>
      </w:r>
      <w:r>
        <w:fldChar w:fldCharType="end"/>
      </w:r>
    </w:p>
    <w:p w14:paraId="57A2995E" w14:textId="77777777" w:rsidR="00EE3B50" w:rsidRDefault="00EE3B50">
      <w:pPr>
        <w:pStyle w:val="TOC3"/>
        <w:rPr>
          <w:rFonts w:asciiTheme="minorHAnsi" w:eastAsiaTheme="minorEastAsia" w:hAnsiTheme="minorHAnsi" w:cstheme="minorBidi"/>
          <w:sz w:val="22"/>
          <w:szCs w:val="22"/>
          <w:lang w:val="en-US"/>
        </w:rPr>
      </w:pPr>
      <w:r>
        <w:rPr>
          <w:lang w:eastAsia="zh-CN"/>
        </w:rPr>
        <w:t>6.5.3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_Toc57018107 \h </w:instrText>
      </w:r>
      <w:r>
        <w:fldChar w:fldCharType="separate"/>
      </w:r>
      <w:r>
        <w:t>18</w:t>
      </w:r>
      <w:r>
        <w:fldChar w:fldCharType="end"/>
      </w:r>
    </w:p>
    <w:p w14:paraId="13E28D75" w14:textId="77777777" w:rsidR="00EE3B50" w:rsidRDefault="00EE3B50">
      <w:pPr>
        <w:pStyle w:val="TOC3"/>
        <w:rPr>
          <w:rFonts w:asciiTheme="minorHAnsi" w:eastAsiaTheme="minorEastAsia" w:hAnsiTheme="minorHAnsi" w:cstheme="minorBidi"/>
          <w:sz w:val="22"/>
          <w:szCs w:val="22"/>
          <w:lang w:val="en-US"/>
        </w:rPr>
      </w:pPr>
      <w:r>
        <w:rPr>
          <w:lang w:eastAsia="zh-CN"/>
        </w:rPr>
        <w:t>6.5.4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_Toc57018108 \h </w:instrText>
      </w:r>
      <w:r>
        <w:fldChar w:fldCharType="separate"/>
      </w:r>
      <w:r>
        <w:t>18</w:t>
      </w:r>
      <w:r>
        <w:fldChar w:fldCharType="end"/>
      </w:r>
    </w:p>
    <w:p w14:paraId="755980F7" w14:textId="77777777" w:rsidR="00EE3B50" w:rsidRDefault="00EE3B50">
      <w:pPr>
        <w:pStyle w:val="TOC2"/>
        <w:rPr>
          <w:rFonts w:asciiTheme="minorHAnsi" w:eastAsiaTheme="minorEastAsia" w:hAnsiTheme="minorHAnsi" w:cstheme="minorBidi"/>
          <w:sz w:val="22"/>
          <w:szCs w:val="22"/>
          <w:lang w:val="en-US"/>
        </w:rPr>
      </w:pPr>
      <w:r>
        <w:rPr>
          <w:lang w:eastAsia="zh-CN"/>
        </w:rPr>
        <w:t>6.6</w:t>
      </w:r>
      <w:r>
        <w:rPr>
          <w:rFonts w:asciiTheme="minorHAnsi" w:eastAsiaTheme="minorEastAsia" w:hAnsiTheme="minorHAnsi" w:cstheme="minorBidi"/>
          <w:sz w:val="22"/>
          <w:szCs w:val="22"/>
          <w:lang w:val="en-US"/>
        </w:rPr>
        <w:tab/>
      </w:r>
      <w:r>
        <w:rPr>
          <w:lang w:eastAsia="zh-CN"/>
        </w:rPr>
        <w:t xml:space="preserve">Solution#5: </w:t>
      </w:r>
      <w:r w:rsidRPr="00CD71CB">
        <w:rPr>
          <w:lang w:val="en-US"/>
        </w:rPr>
        <w:t>Use of multicast address on local link</w:t>
      </w:r>
      <w:r>
        <w:tab/>
      </w:r>
      <w:r>
        <w:fldChar w:fldCharType="begin"/>
      </w:r>
      <w:r>
        <w:instrText xml:space="preserve"> PAGEREF _Toc57018109 \h </w:instrText>
      </w:r>
      <w:r>
        <w:fldChar w:fldCharType="separate"/>
      </w:r>
      <w:r>
        <w:t>18</w:t>
      </w:r>
      <w:r>
        <w:fldChar w:fldCharType="end"/>
      </w:r>
    </w:p>
    <w:p w14:paraId="05B57E2B" w14:textId="77777777" w:rsidR="00EE3B50" w:rsidRDefault="00EE3B50">
      <w:pPr>
        <w:pStyle w:val="TOC3"/>
        <w:rPr>
          <w:rFonts w:asciiTheme="minorHAnsi" w:eastAsiaTheme="minorEastAsia" w:hAnsiTheme="minorHAnsi" w:cstheme="minorBidi"/>
          <w:sz w:val="22"/>
          <w:szCs w:val="22"/>
          <w:lang w:val="en-US"/>
        </w:rPr>
      </w:pPr>
      <w:r>
        <w:rPr>
          <w:lang w:eastAsia="zh-CN"/>
        </w:rPr>
        <w:t>6.6.1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_Toc57018110 \h </w:instrText>
      </w:r>
      <w:r>
        <w:fldChar w:fldCharType="separate"/>
      </w:r>
      <w:r>
        <w:t>18</w:t>
      </w:r>
      <w:r>
        <w:fldChar w:fldCharType="end"/>
      </w:r>
    </w:p>
    <w:p w14:paraId="1EB5E39B" w14:textId="77777777" w:rsidR="00EE3B50" w:rsidRDefault="00EE3B50">
      <w:pPr>
        <w:pStyle w:val="TOC3"/>
        <w:rPr>
          <w:rFonts w:asciiTheme="minorHAnsi" w:eastAsiaTheme="minorEastAsia" w:hAnsiTheme="minorHAnsi" w:cstheme="minorBidi"/>
          <w:sz w:val="22"/>
          <w:szCs w:val="22"/>
          <w:lang w:val="en-US"/>
        </w:rPr>
      </w:pPr>
      <w:r>
        <w:rPr>
          <w:lang w:eastAsia="zh-CN"/>
        </w:rPr>
        <w:lastRenderedPageBreak/>
        <w:t>6.6.2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_Toc57018111 \h </w:instrText>
      </w:r>
      <w:r>
        <w:fldChar w:fldCharType="separate"/>
      </w:r>
      <w:r>
        <w:t>18</w:t>
      </w:r>
      <w:r>
        <w:fldChar w:fldCharType="end"/>
      </w:r>
    </w:p>
    <w:p w14:paraId="42E97CB0" w14:textId="77777777" w:rsidR="00EE3B50" w:rsidRDefault="00EE3B50">
      <w:pPr>
        <w:pStyle w:val="TOC3"/>
        <w:rPr>
          <w:rFonts w:asciiTheme="minorHAnsi" w:eastAsiaTheme="minorEastAsia" w:hAnsiTheme="minorHAnsi" w:cstheme="minorBidi"/>
          <w:sz w:val="22"/>
          <w:szCs w:val="22"/>
          <w:lang w:val="en-US"/>
        </w:rPr>
      </w:pPr>
      <w:r>
        <w:rPr>
          <w:lang w:eastAsia="zh-CN"/>
        </w:rPr>
        <w:t>6.6.3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_Toc57018112 \h </w:instrText>
      </w:r>
      <w:r>
        <w:fldChar w:fldCharType="separate"/>
      </w:r>
      <w:r>
        <w:t>19</w:t>
      </w:r>
      <w:r>
        <w:fldChar w:fldCharType="end"/>
      </w:r>
    </w:p>
    <w:p w14:paraId="12613B71" w14:textId="77777777" w:rsidR="00EE3B50" w:rsidRDefault="00EE3B50">
      <w:pPr>
        <w:pStyle w:val="TOC3"/>
        <w:rPr>
          <w:rFonts w:asciiTheme="minorHAnsi" w:eastAsiaTheme="minorEastAsia" w:hAnsiTheme="minorHAnsi" w:cstheme="minorBidi"/>
          <w:sz w:val="22"/>
          <w:szCs w:val="22"/>
          <w:lang w:val="en-US"/>
        </w:rPr>
      </w:pPr>
      <w:r>
        <w:rPr>
          <w:lang w:eastAsia="zh-CN"/>
        </w:rPr>
        <w:t>6.6.4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_Toc57018113 \h </w:instrText>
      </w:r>
      <w:r>
        <w:fldChar w:fldCharType="separate"/>
      </w:r>
      <w:r>
        <w:t>19</w:t>
      </w:r>
      <w:r>
        <w:fldChar w:fldCharType="end"/>
      </w:r>
    </w:p>
    <w:p w14:paraId="373206D0" w14:textId="77777777" w:rsidR="00EE3B50" w:rsidRDefault="00EE3B50">
      <w:pPr>
        <w:pStyle w:val="TOC2"/>
        <w:rPr>
          <w:rFonts w:asciiTheme="minorHAnsi" w:eastAsiaTheme="minorEastAsia" w:hAnsiTheme="minorHAnsi" w:cstheme="minorBidi"/>
          <w:sz w:val="22"/>
          <w:szCs w:val="22"/>
          <w:lang w:val="en-US"/>
        </w:rPr>
      </w:pPr>
      <w:r>
        <w:rPr>
          <w:lang w:eastAsia="zh-CN"/>
        </w:rPr>
        <w:t>6.7</w:t>
      </w:r>
      <w:r>
        <w:rPr>
          <w:rFonts w:asciiTheme="minorHAnsi" w:eastAsiaTheme="minorEastAsia" w:hAnsiTheme="minorHAnsi" w:cstheme="minorBidi"/>
          <w:sz w:val="22"/>
          <w:szCs w:val="22"/>
          <w:lang w:val="en-US"/>
        </w:rPr>
        <w:tab/>
      </w:r>
      <w:r>
        <w:rPr>
          <w:lang w:eastAsia="zh-CN"/>
        </w:rPr>
        <w:t xml:space="preserve">Solution#6: </w:t>
      </w:r>
      <w:r w:rsidRPr="00CD71CB">
        <w:rPr>
          <w:lang w:val="en-US"/>
        </w:rPr>
        <w:t xml:space="preserve">Direct unicast DNS queries to </w:t>
      </w:r>
      <w:r w:rsidRPr="00CD71CB">
        <w:rPr>
          <w:rFonts w:eastAsia="SimSun"/>
          <w:lang w:eastAsia="zh-CN"/>
        </w:rPr>
        <w:t>the target node</w:t>
      </w:r>
      <w:r>
        <w:tab/>
      </w:r>
      <w:r>
        <w:fldChar w:fldCharType="begin"/>
      </w:r>
      <w:r>
        <w:instrText xml:space="preserve"> PAGEREF _Toc57018114 \h </w:instrText>
      </w:r>
      <w:r>
        <w:fldChar w:fldCharType="separate"/>
      </w:r>
      <w:r>
        <w:t>19</w:t>
      </w:r>
      <w:r>
        <w:fldChar w:fldCharType="end"/>
      </w:r>
    </w:p>
    <w:p w14:paraId="153C2C36" w14:textId="77777777" w:rsidR="00EE3B50" w:rsidRDefault="00EE3B50">
      <w:pPr>
        <w:pStyle w:val="TOC3"/>
        <w:rPr>
          <w:rFonts w:asciiTheme="minorHAnsi" w:eastAsiaTheme="minorEastAsia" w:hAnsiTheme="minorHAnsi" w:cstheme="minorBidi"/>
          <w:sz w:val="22"/>
          <w:szCs w:val="22"/>
          <w:lang w:val="en-US"/>
        </w:rPr>
      </w:pPr>
      <w:r>
        <w:rPr>
          <w:lang w:eastAsia="zh-CN"/>
        </w:rPr>
        <w:t>6.7.1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_Toc57018115 \h </w:instrText>
      </w:r>
      <w:r>
        <w:fldChar w:fldCharType="separate"/>
      </w:r>
      <w:r>
        <w:t>19</w:t>
      </w:r>
      <w:r>
        <w:fldChar w:fldCharType="end"/>
      </w:r>
    </w:p>
    <w:p w14:paraId="4078D481" w14:textId="77777777" w:rsidR="00EE3B50" w:rsidRDefault="00EE3B50">
      <w:pPr>
        <w:pStyle w:val="TOC3"/>
        <w:rPr>
          <w:rFonts w:asciiTheme="minorHAnsi" w:eastAsiaTheme="minorEastAsia" w:hAnsiTheme="minorHAnsi" w:cstheme="minorBidi"/>
          <w:sz w:val="22"/>
          <w:szCs w:val="22"/>
          <w:lang w:val="en-US"/>
        </w:rPr>
      </w:pPr>
      <w:r>
        <w:rPr>
          <w:lang w:eastAsia="zh-CN"/>
        </w:rPr>
        <w:t>6.7.2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_Toc57018116 \h </w:instrText>
      </w:r>
      <w:r>
        <w:fldChar w:fldCharType="separate"/>
      </w:r>
      <w:r>
        <w:t>20</w:t>
      </w:r>
      <w:r>
        <w:fldChar w:fldCharType="end"/>
      </w:r>
    </w:p>
    <w:p w14:paraId="767D3E3D" w14:textId="77777777" w:rsidR="00EE3B50" w:rsidRDefault="00EE3B50">
      <w:pPr>
        <w:pStyle w:val="TOC3"/>
        <w:rPr>
          <w:rFonts w:asciiTheme="minorHAnsi" w:eastAsiaTheme="minorEastAsia" w:hAnsiTheme="minorHAnsi" w:cstheme="minorBidi"/>
          <w:sz w:val="22"/>
          <w:szCs w:val="22"/>
          <w:lang w:val="en-US"/>
        </w:rPr>
      </w:pPr>
      <w:r>
        <w:rPr>
          <w:lang w:eastAsia="zh-CN"/>
        </w:rPr>
        <w:t>6.7.3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_Toc57018117 \h </w:instrText>
      </w:r>
      <w:r>
        <w:fldChar w:fldCharType="separate"/>
      </w:r>
      <w:r>
        <w:t>20</w:t>
      </w:r>
      <w:r>
        <w:fldChar w:fldCharType="end"/>
      </w:r>
    </w:p>
    <w:p w14:paraId="3DC9A126" w14:textId="77777777" w:rsidR="00EE3B50" w:rsidRDefault="00EE3B50">
      <w:pPr>
        <w:pStyle w:val="TOC3"/>
        <w:rPr>
          <w:rFonts w:asciiTheme="minorHAnsi" w:eastAsiaTheme="minorEastAsia" w:hAnsiTheme="minorHAnsi" w:cstheme="minorBidi"/>
          <w:sz w:val="22"/>
          <w:szCs w:val="22"/>
          <w:lang w:val="en-US"/>
        </w:rPr>
      </w:pPr>
      <w:r>
        <w:rPr>
          <w:lang w:eastAsia="zh-CN"/>
        </w:rPr>
        <w:t>6.7.4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_Toc57018118 \h </w:instrText>
      </w:r>
      <w:r>
        <w:fldChar w:fldCharType="separate"/>
      </w:r>
      <w:r>
        <w:t>20</w:t>
      </w:r>
      <w:r>
        <w:fldChar w:fldCharType="end"/>
      </w:r>
    </w:p>
    <w:p w14:paraId="7B37F35C" w14:textId="77777777" w:rsidR="00EE3B50" w:rsidRDefault="00EE3B50">
      <w:pPr>
        <w:pStyle w:val="TOC2"/>
        <w:rPr>
          <w:rFonts w:asciiTheme="minorHAnsi" w:eastAsiaTheme="minorEastAsia" w:hAnsiTheme="minorHAnsi" w:cstheme="minorBidi"/>
          <w:sz w:val="22"/>
          <w:szCs w:val="22"/>
          <w:lang w:val="en-US"/>
        </w:rPr>
      </w:pPr>
      <w:r w:rsidRPr="00CD71CB">
        <w:rPr>
          <w:lang w:val="fr-FR" w:eastAsia="zh-CN"/>
        </w:rPr>
        <w:t>6.8</w:t>
      </w:r>
      <w:r>
        <w:rPr>
          <w:rFonts w:asciiTheme="minorHAnsi" w:eastAsiaTheme="minorEastAsia" w:hAnsiTheme="minorHAnsi" w:cstheme="minorBidi"/>
          <w:sz w:val="22"/>
          <w:szCs w:val="22"/>
          <w:lang w:val="en-US"/>
        </w:rPr>
        <w:tab/>
      </w:r>
      <w:r w:rsidRPr="00CD71CB">
        <w:rPr>
          <w:lang w:val="fr-FR" w:eastAsia="zh-CN"/>
        </w:rPr>
        <w:t xml:space="preserve">Solution#7: </w:t>
      </w:r>
      <w:r w:rsidRPr="00CD71CB">
        <w:rPr>
          <w:rFonts w:eastAsia="SimSun"/>
          <w:lang w:val="fr-FR" w:eastAsia="zh-CN"/>
        </w:rPr>
        <w:t>SCTP Multiplexer (Port)</w:t>
      </w:r>
      <w:r>
        <w:tab/>
      </w:r>
      <w:r>
        <w:fldChar w:fldCharType="begin"/>
      </w:r>
      <w:r>
        <w:instrText xml:space="preserve"> PAGEREF _Toc57018119 \h </w:instrText>
      </w:r>
      <w:r>
        <w:fldChar w:fldCharType="separate"/>
      </w:r>
      <w:r>
        <w:t>21</w:t>
      </w:r>
      <w:r>
        <w:fldChar w:fldCharType="end"/>
      </w:r>
    </w:p>
    <w:p w14:paraId="2C801858" w14:textId="77777777" w:rsidR="00EE3B50" w:rsidRDefault="00EE3B50">
      <w:pPr>
        <w:pStyle w:val="TOC3"/>
        <w:rPr>
          <w:rFonts w:asciiTheme="minorHAnsi" w:eastAsiaTheme="minorEastAsia" w:hAnsiTheme="minorHAnsi" w:cstheme="minorBidi"/>
          <w:sz w:val="22"/>
          <w:szCs w:val="22"/>
          <w:lang w:val="en-US"/>
        </w:rPr>
      </w:pPr>
      <w:r w:rsidRPr="00CD71CB">
        <w:rPr>
          <w:lang w:val="fr-FR" w:eastAsia="zh-CN"/>
        </w:rPr>
        <w:t>6.8.1</w:t>
      </w:r>
      <w:r>
        <w:rPr>
          <w:rFonts w:asciiTheme="minorHAnsi" w:eastAsiaTheme="minorEastAsia" w:hAnsiTheme="minorHAnsi" w:cstheme="minorBidi"/>
          <w:sz w:val="22"/>
          <w:szCs w:val="22"/>
          <w:lang w:val="en-US"/>
        </w:rPr>
        <w:tab/>
      </w:r>
      <w:r w:rsidRPr="00CD71CB">
        <w:rPr>
          <w:lang w:val="fr-FR" w:eastAsia="zh-CN"/>
        </w:rPr>
        <w:t>General</w:t>
      </w:r>
      <w:r>
        <w:tab/>
      </w:r>
      <w:r>
        <w:fldChar w:fldCharType="begin"/>
      </w:r>
      <w:r>
        <w:instrText xml:space="preserve"> PAGEREF _Toc57018120 \h </w:instrText>
      </w:r>
      <w:r>
        <w:fldChar w:fldCharType="separate"/>
      </w:r>
      <w:r>
        <w:t>21</w:t>
      </w:r>
      <w:r>
        <w:fldChar w:fldCharType="end"/>
      </w:r>
    </w:p>
    <w:p w14:paraId="4932AEA0" w14:textId="77777777" w:rsidR="00EE3B50" w:rsidRDefault="00EE3B50">
      <w:pPr>
        <w:pStyle w:val="TOC3"/>
        <w:rPr>
          <w:rFonts w:asciiTheme="minorHAnsi" w:eastAsiaTheme="minorEastAsia" w:hAnsiTheme="minorHAnsi" w:cstheme="minorBidi"/>
          <w:sz w:val="22"/>
          <w:szCs w:val="22"/>
          <w:lang w:val="en-US"/>
        </w:rPr>
      </w:pPr>
      <w:r>
        <w:rPr>
          <w:lang w:eastAsia="zh-CN"/>
        </w:rPr>
        <w:t>6.8.2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_Toc57018121 \h </w:instrText>
      </w:r>
      <w:r>
        <w:fldChar w:fldCharType="separate"/>
      </w:r>
      <w:r>
        <w:t>21</w:t>
      </w:r>
      <w:r>
        <w:fldChar w:fldCharType="end"/>
      </w:r>
    </w:p>
    <w:p w14:paraId="386214FB" w14:textId="77777777" w:rsidR="00EE3B50" w:rsidRDefault="00EE3B50">
      <w:pPr>
        <w:pStyle w:val="TOC3"/>
        <w:rPr>
          <w:rFonts w:asciiTheme="minorHAnsi" w:eastAsiaTheme="minorEastAsia" w:hAnsiTheme="minorHAnsi" w:cstheme="minorBidi"/>
          <w:sz w:val="22"/>
          <w:szCs w:val="22"/>
          <w:lang w:val="en-US"/>
        </w:rPr>
      </w:pPr>
      <w:r>
        <w:rPr>
          <w:lang w:eastAsia="zh-CN"/>
        </w:rPr>
        <w:t>6.8.3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_Toc57018122 \h </w:instrText>
      </w:r>
      <w:r>
        <w:fldChar w:fldCharType="separate"/>
      </w:r>
      <w:r>
        <w:t>22</w:t>
      </w:r>
      <w:r>
        <w:fldChar w:fldCharType="end"/>
      </w:r>
    </w:p>
    <w:p w14:paraId="25CBA765" w14:textId="77777777" w:rsidR="00EE3B50" w:rsidRDefault="00EE3B50">
      <w:pPr>
        <w:pStyle w:val="TOC3"/>
        <w:rPr>
          <w:rFonts w:asciiTheme="minorHAnsi" w:eastAsiaTheme="minorEastAsia" w:hAnsiTheme="minorHAnsi" w:cstheme="minorBidi"/>
          <w:sz w:val="22"/>
          <w:szCs w:val="22"/>
          <w:lang w:val="en-US"/>
        </w:rPr>
      </w:pPr>
      <w:r>
        <w:rPr>
          <w:lang w:eastAsia="zh-CN"/>
        </w:rPr>
        <w:t>6.8.4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_Toc57018123 \h </w:instrText>
      </w:r>
      <w:r>
        <w:fldChar w:fldCharType="separate"/>
      </w:r>
      <w:r>
        <w:t>22</w:t>
      </w:r>
      <w:r>
        <w:fldChar w:fldCharType="end"/>
      </w:r>
    </w:p>
    <w:p w14:paraId="10E188BD" w14:textId="77777777" w:rsidR="00EE3B50" w:rsidRDefault="00EE3B50">
      <w:pPr>
        <w:pStyle w:val="TOC2"/>
        <w:rPr>
          <w:rFonts w:asciiTheme="minorHAnsi" w:eastAsiaTheme="minorEastAsia" w:hAnsiTheme="minorHAnsi" w:cstheme="minorBidi"/>
          <w:sz w:val="22"/>
          <w:szCs w:val="22"/>
          <w:lang w:val="en-US"/>
        </w:rPr>
      </w:pPr>
      <w:r w:rsidRPr="00CD71CB">
        <w:rPr>
          <w:lang w:val="en-US" w:eastAsia="zh-CN"/>
        </w:rPr>
        <w:t>6.9</w:t>
      </w:r>
      <w:r>
        <w:rPr>
          <w:rFonts w:asciiTheme="minorHAnsi" w:eastAsiaTheme="minorEastAsia" w:hAnsiTheme="minorHAnsi" w:cstheme="minorBidi"/>
          <w:sz w:val="22"/>
          <w:szCs w:val="22"/>
          <w:lang w:val="en-US"/>
        </w:rPr>
        <w:tab/>
      </w:r>
      <w:r w:rsidRPr="00CD71CB">
        <w:rPr>
          <w:lang w:val="en-US" w:eastAsia="zh-CN"/>
        </w:rPr>
        <w:t xml:space="preserve">Solution#8: </w:t>
      </w:r>
      <w:r w:rsidRPr="00CD71CB">
        <w:rPr>
          <w:rFonts w:eastAsia="SimSun"/>
          <w:lang w:val="en-US" w:eastAsia="zh-CN"/>
        </w:rPr>
        <w:t>SCTP Multiplexer Application</w:t>
      </w:r>
      <w:r>
        <w:tab/>
      </w:r>
      <w:r>
        <w:fldChar w:fldCharType="begin"/>
      </w:r>
      <w:r>
        <w:instrText xml:space="preserve"> PAGEREF _Toc57018124 \h </w:instrText>
      </w:r>
      <w:r>
        <w:fldChar w:fldCharType="separate"/>
      </w:r>
      <w:r>
        <w:t>22</w:t>
      </w:r>
      <w:r>
        <w:fldChar w:fldCharType="end"/>
      </w:r>
    </w:p>
    <w:p w14:paraId="3747733B" w14:textId="77777777" w:rsidR="00EE3B50" w:rsidRDefault="00EE3B50">
      <w:pPr>
        <w:pStyle w:val="TOC3"/>
        <w:rPr>
          <w:rFonts w:asciiTheme="minorHAnsi" w:eastAsiaTheme="minorEastAsia" w:hAnsiTheme="minorHAnsi" w:cstheme="minorBidi"/>
          <w:sz w:val="22"/>
          <w:szCs w:val="22"/>
          <w:lang w:val="en-US"/>
        </w:rPr>
      </w:pPr>
      <w:r>
        <w:rPr>
          <w:lang w:eastAsia="zh-CN"/>
        </w:rPr>
        <w:t>6.9.1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_Toc57018125 \h </w:instrText>
      </w:r>
      <w:r>
        <w:fldChar w:fldCharType="separate"/>
      </w:r>
      <w:r>
        <w:t>22</w:t>
      </w:r>
      <w:r>
        <w:fldChar w:fldCharType="end"/>
      </w:r>
    </w:p>
    <w:p w14:paraId="4B1C7D98" w14:textId="77777777" w:rsidR="00EE3B50" w:rsidRDefault="00EE3B50">
      <w:pPr>
        <w:pStyle w:val="TOC3"/>
        <w:rPr>
          <w:rFonts w:asciiTheme="minorHAnsi" w:eastAsiaTheme="minorEastAsia" w:hAnsiTheme="minorHAnsi" w:cstheme="minorBidi"/>
          <w:sz w:val="22"/>
          <w:szCs w:val="22"/>
          <w:lang w:val="en-US"/>
        </w:rPr>
      </w:pPr>
      <w:r>
        <w:rPr>
          <w:lang w:eastAsia="zh-CN"/>
        </w:rPr>
        <w:t>6.9.2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_Toc57018126 \h </w:instrText>
      </w:r>
      <w:r>
        <w:fldChar w:fldCharType="separate"/>
      </w:r>
      <w:r>
        <w:t>23</w:t>
      </w:r>
      <w:r>
        <w:fldChar w:fldCharType="end"/>
      </w:r>
    </w:p>
    <w:p w14:paraId="1F0AFDEC" w14:textId="77777777" w:rsidR="00EE3B50" w:rsidRDefault="00EE3B50">
      <w:pPr>
        <w:pStyle w:val="TOC3"/>
        <w:rPr>
          <w:rFonts w:asciiTheme="minorHAnsi" w:eastAsiaTheme="minorEastAsia" w:hAnsiTheme="minorHAnsi" w:cstheme="minorBidi"/>
          <w:sz w:val="22"/>
          <w:szCs w:val="22"/>
          <w:lang w:val="en-US"/>
        </w:rPr>
      </w:pPr>
      <w:r>
        <w:rPr>
          <w:lang w:eastAsia="zh-CN"/>
        </w:rPr>
        <w:t>6.9.3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_Toc57018127 \h </w:instrText>
      </w:r>
      <w:r>
        <w:fldChar w:fldCharType="separate"/>
      </w:r>
      <w:r>
        <w:t>24</w:t>
      </w:r>
      <w:r>
        <w:fldChar w:fldCharType="end"/>
      </w:r>
    </w:p>
    <w:p w14:paraId="03BC0813" w14:textId="77777777" w:rsidR="00EE3B50" w:rsidRDefault="00EE3B50">
      <w:pPr>
        <w:pStyle w:val="TOC3"/>
        <w:rPr>
          <w:rFonts w:asciiTheme="minorHAnsi" w:eastAsiaTheme="minorEastAsia" w:hAnsiTheme="minorHAnsi" w:cstheme="minorBidi"/>
          <w:sz w:val="22"/>
          <w:szCs w:val="22"/>
          <w:lang w:val="en-US"/>
        </w:rPr>
      </w:pPr>
      <w:r>
        <w:rPr>
          <w:lang w:eastAsia="zh-CN"/>
        </w:rPr>
        <w:t>6.9.4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_Toc57018128 \h </w:instrText>
      </w:r>
      <w:r>
        <w:fldChar w:fldCharType="separate"/>
      </w:r>
      <w:r>
        <w:t>24</w:t>
      </w:r>
      <w:r>
        <w:fldChar w:fldCharType="end"/>
      </w:r>
    </w:p>
    <w:p w14:paraId="5F8E835D" w14:textId="77777777" w:rsidR="00EE3B50" w:rsidRDefault="00EE3B50">
      <w:pPr>
        <w:pStyle w:val="TOC2"/>
        <w:rPr>
          <w:rFonts w:asciiTheme="minorHAnsi" w:eastAsiaTheme="minorEastAsia" w:hAnsiTheme="minorHAnsi" w:cstheme="minorBidi"/>
          <w:sz w:val="22"/>
          <w:szCs w:val="22"/>
          <w:lang w:val="en-US"/>
        </w:rPr>
      </w:pPr>
      <w:r w:rsidRPr="00CD71CB">
        <w:rPr>
          <w:lang w:val="fr-FR" w:eastAsia="zh-CN"/>
        </w:rPr>
        <w:t>6.10</w:t>
      </w:r>
      <w:r>
        <w:rPr>
          <w:rFonts w:asciiTheme="minorHAnsi" w:eastAsiaTheme="minorEastAsia" w:hAnsiTheme="minorHAnsi" w:cstheme="minorBidi"/>
          <w:sz w:val="22"/>
          <w:szCs w:val="22"/>
          <w:lang w:val="en-US"/>
        </w:rPr>
        <w:tab/>
      </w:r>
      <w:r w:rsidRPr="00CD71CB">
        <w:rPr>
          <w:lang w:val="fr-FR" w:eastAsia="zh-CN"/>
        </w:rPr>
        <w:t xml:space="preserve">Solution#9: </w:t>
      </w:r>
      <w:r w:rsidRPr="00CD71CB">
        <w:rPr>
          <w:lang w:val="fr-FR"/>
        </w:rPr>
        <w:t>TCP Port Service Multiplexer (TCPMUX)</w:t>
      </w:r>
      <w:r>
        <w:tab/>
      </w:r>
      <w:r>
        <w:fldChar w:fldCharType="begin"/>
      </w:r>
      <w:r>
        <w:instrText xml:space="preserve"> PAGEREF _Toc57018129 \h </w:instrText>
      </w:r>
      <w:r>
        <w:fldChar w:fldCharType="separate"/>
      </w:r>
      <w:r>
        <w:t>24</w:t>
      </w:r>
      <w:r>
        <w:fldChar w:fldCharType="end"/>
      </w:r>
    </w:p>
    <w:p w14:paraId="7952650B" w14:textId="77777777" w:rsidR="00EE3B50" w:rsidRDefault="00EE3B50">
      <w:pPr>
        <w:pStyle w:val="TOC3"/>
        <w:rPr>
          <w:rFonts w:asciiTheme="minorHAnsi" w:eastAsiaTheme="minorEastAsia" w:hAnsiTheme="minorHAnsi" w:cstheme="minorBidi"/>
          <w:sz w:val="22"/>
          <w:szCs w:val="22"/>
          <w:lang w:val="en-US"/>
        </w:rPr>
      </w:pPr>
      <w:r w:rsidRPr="00CD71CB">
        <w:rPr>
          <w:lang w:val="en-US" w:eastAsia="zh-CN"/>
        </w:rPr>
        <w:t>6.10.1</w:t>
      </w:r>
      <w:r>
        <w:rPr>
          <w:rFonts w:asciiTheme="minorHAnsi" w:eastAsiaTheme="minorEastAsia" w:hAnsiTheme="minorHAnsi" w:cstheme="minorBidi"/>
          <w:sz w:val="22"/>
          <w:szCs w:val="22"/>
          <w:lang w:val="en-US"/>
        </w:rPr>
        <w:tab/>
      </w:r>
      <w:r w:rsidRPr="00CD71CB">
        <w:rPr>
          <w:lang w:val="en-US" w:eastAsia="zh-CN"/>
        </w:rPr>
        <w:t>General</w:t>
      </w:r>
      <w:r>
        <w:tab/>
      </w:r>
      <w:r>
        <w:fldChar w:fldCharType="begin"/>
      </w:r>
      <w:r>
        <w:instrText xml:space="preserve"> PAGEREF _Toc57018130 \h </w:instrText>
      </w:r>
      <w:r>
        <w:fldChar w:fldCharType="separate"/>
      </w:r>
      <w:r>
        <w:t>24</w:t>
      </w:r>
      <w:r>
        <w:fldChar w:fldCharType="end"/>
      </w:r>
    </w:p>
    <w:p w14:paraId="68FB442A" w14:textId="77777777" w:rsidR="00EE3B50" w:rsidRDefault="00EE3B50">
      <w:pPr>
        <w:pStyle w:val="TOC3"/>
        <w:rPr>
          <w:rFonts w:asciiTheme="minorHAnsi" w:eastAsiaTheme="minorEastAsia" w:hAnsiTheme="minorHAnsi" w:cstheme="minorBidi"/>
          <w:sz w:val="22"/>
          <w:szCs w:val="22"/>
          <w:lang w:val="en-US"/>
        </w:rPr>
      </w:pPr>
      <w:r>
        <w:rPr>
          <w:lang w:eastAsia="zh-CN"/>
        </w:rPr>
        <w:t>6.10.2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_Toc57018131 \h </w:instrText>
      </w:r>
      <w:r>
        <w:fldChar w:fldCharType="separate"/>
      </w:r>
      <w:r>
        <w:t>24</w:t>
      </w:r>
      <w:r>
        <w:fldChar w:fldCharType="end"/>
      </w:r>
    </w:p>
    <w:p w14:paraId="0A72F220" w14:textId="77777777" w:rsidR="00EE3B50" w:rsidRDefault="00EE3B50">
      <w:pPr>
        <w:pStyle w:val="TOC3"/>
        <w:rPr>
          <w:rFonts w:asciiTheme="minorHAnsi" w:eastAsiaTheme="minorEastAsia" w:hAnsiTheme="minorHAnsi" w:cstheme="minorBidi"/>
          <w:sz w:val="22"/>
          <w:szCs w:val="22"/>
          <w:lang w:val="en-US"/>
        </w:rPr>
      </w:pPr>
      <w:r>
        <w:rPr>
          <w:lang w:eastAsia="zh-CN"/>
        </w:rPr>
        <w:t>6.10.3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_Toc57018132 \h </w:instrText>
      </w:r>
      <w:r>
        <w:fldChar w:fldCharType="separate"/>
      </w:r>
      <w:r>
        <w:t>25</w:t>
      </w:r>
      <w:r>
        <w:fldChar w:fldCharType="end"/>
      </w:r>
    </w:p>
    <w:p w14:paraId="76BF7A8E" w14:textId="77777777" w:rsidR="00EE3B50" w:rsidRDefault="00EE3B50">
      <w:pPr>
        <w:pStyle w:val="TOC3"/>
        <w:rPr>
          <w:rFonts w:asciiTheme="minorHAnsi" w:eastAsiaTheme="minorEastAsia" w:hAnsiTheme="minorHAnsi" w:cstheme="minorBidi"/>
          <w:sz w:val="22"/>
          <w:szCs w:val="22"/>
          <w:lang w:val="en-US"/>
        </w:rPr>
      </w:pPr>
      <w:r>
        <w:rPr>
          <w:lang w:eastAsia="zh-CN"/>
        </w:rPr>
        <w:t>6.10.4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_Toc57018133 \h </w:instrText>
      </w:r>
      <w:r>
        <w:fldChar w:fldCharType="separate"/>
      </w:r>
      <w:r>
        <w:t>25</w:t>
      </w:r>
      <w:r>
        <w:fldChar w:fldCharType="end"/>
      </w:r>
    </w:p>
    <w:p w14:paraId="2ACD9DFC" w14:textId="77777777" w:rsidR="00EE3B50" w:rsidRDefault="00EE3B50">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Solution#10: Standardized and common port for all new SCTP based interfaces with a standardized Payload Protocol Identifier for each interface</w:t>
      </w:r>
      <w:r>
        <w:tab/>
      </w:r>
      <w:r>
        <w:fldChar w:fldCharType="begin"/>
      </w:r>
      <w:r>
        <w:instrText xml:space="preserve"> PAGEREF _Toc57018134 \h </w:instrText>
      </w:r>
      <w:r>
        <w:fldChar w:fldCharType="separate"/>
      </w:r>
      <w:r>
        <w:t>25</w:t>
      </w:r>
      <w:r>
        <w:fldChar w:fldCharType="end"/>
      </w:r>
    </w:p>
    <w:p w14:paraId="2D32A4E4" w14:textId="77777777" w:rsidR="00EE3B50" w:rsidRDefault="00EE3B50">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General</w:t>
      </w:r>
      <w:r>
        <w:tab/>
      </w:r>
      <w:r>
        <w:fldChar w:fldCharType="begin"/>
      </w:r>
      <w:r>
        <w:instrText xml:space="preserve"> PAGEREF _Toc57018135 \h </w:instrText>
      </w:r>
      <w:r>
        <w:fldChar w:fldCharType="separate"/>
      </w:r>
      <w:r>
        <w:t>25</w:t>
      </w:r>
      <w:r>
        <w:fldChar w:fldCharType="end"/>
      </w:r>
    </w:p>
    <w:p w14:paraId="0AEC783A" w14:textId="77777777" w:rsidR="00EE3B50" w:rsidRDefault="00EE3B50">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_Toc57018136 \h </w:instrText>
      </w:r>
      <w:r>
        <w:fldChar w:fldCharType="separate"/>
      </w:r>
      <w:r>
        <w:t>25</w:t>
      </w:r>
      <w:r>
        <w:fldChar w:fldCharType="end"/>
      </w:r>
    </w:p>
    <w:p w14:paraId="2CCD01CB" w14:textId="77777777" w:rsidR="00EE3B50" w:rsidRDefault="00EE3B50">
      <w:pPr>
        <w:pStyle w:val="TOC3"/>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Impacts</w:t>
      </w:r>
      <w:r>
        <w:tab/>
      </w:r>
      <w:r>
        <w:fldChar w:fldCharType="begin"/>
      </w:r>
      <w:r>
        <w:instrText xml:space="preserve"> PAGEREF _Toc57018137 \h </w:instrText>
      </w:r>
      <w:r>
        <w:fldChar w:fldCharType="separate"/>
      </w:r>
      <w:r>
        <w:t>26</w:t>
      </w:r>
      <w:r>
        <w:fldChar w:fldCharType="end"/>
      </w:r>
    </w:p>
    <w:p w14:paraId="4FCA8F7A" w14:textId="77777777" w:rsidR="00EE3B50" w:rsidRDefault="00EE3B50">
      <w:pPr>
        <w:pStyle w:val="TOC3"/>
        <w:rPr>
          <w:rFonts w:asciiTheme="minorHAnsi" w:eastAsiaTheme="minorEastAsia" w:hAnsiTheme="minorHAnsi" w:cstheme="minorBidi"/>
          <w:sz w:val="22"/>
          <w:szCs w:val="22"/>
          <w:lang w:val="en-US"/>
        </w:rPr>
      </w:pPr>
      <w:r>
        <w:t>6.11.4</w:t>
      </w:r>
      <w:r>
        <w:rPr>
          <w:rFonts w:asciiTheme="minorHAnsi" w:eastAsiaTheme="minorEastAsia" w:hAnsiTheme="minorHAnsi" w:cstheme="minorBidi"/>
          <w:sz w:val="22"/>
          <w:szCs w:val="22"/>
          <w:lang w:val="en-US"/>
        </w:rPr>
        <w:tab/>
      </w:r>
      <w:r>
        <w:t>Pros and cons</w:t>
      </w:r>
      <w:r>
        <w:tab/>
      </w:r>
      <w:r>
        <w:fldChar w:fldCharType="begin"/>
      </w:r>
      <w:r>
        <w:instrText xml:space="preserve"> PAGEREF _Toc57018138 \h </w:instrText>
      </w:r>
      <w:r>
        <w:fldChar w:fldCharType="separate"/>
      </w:r>
      <w:r>
        <w:t>26</w:t>
      </w:r>
      <w:r>
        <w:fldChar w:fldCharType="end"/>
      </w:r>
    </w:p>
    <w:p w14:paraId="28EF2725" w14:textId="77777777" w:rsidR="00EE3B50" w:rsidRDefault="00EE3B50">
      <w:pPr>
        <w:pStyle w:val="TOC2"/>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 #11: Form a work group with representatives from both 3GPP and IETF to look at port number requirements from 3GPP</w:t>
      </w:r>
      <w:r>
        <w:tab/>
      </w:r>
      <w:r>
        <w:fldChar w:fldCharType="begin"/>
      </w:r>
      <w:r>
        <w:instrText xml:space="preserve"> PAGEREF _Toc57018139 \h </w:instrText>
      </w:r>
      <w:r>
        <w:fldChar w:fldCharType="separate"/>
      </w:r>
      <w:r>
        <w:t>27</w:t>
      </w:r>
      <w:r>
        <w:fldChar w:fldCharType="end"/>
      </w:r>
    </w:p>
    <w:p w14:paraId="79BD7886" w14:textId="77777777" w:rsidR="00EE3B50" w:rsidRDefault="00EE3B50">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_Toc57018140 \h </w:instrText>
      </w:r>
      <w:r>
        <w:fldChar w:fldCharType="separate"/>
      </w:r>
      <w:r>
        <w:t>27</w:t>
      </w:r>
      <w:r>
        <w:fldChar w:fldCharType="end"/>
      </w:r>
    </w:p>
    <w:p w14:paraId="74C5B4D2" w14:textId="77777777" w:rsidR="00EE3B50" w:rsidRDefault="00EE3B50">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_Toc57018141 \h </w:instrText>
      </w:r>
      <w:r>
        <w:fldChar w:fldCharType="separate"/>
      </w:r>
      <w:r>
        <w:t>27</w:t>
      </w:r>
      <w:r>
        <w:fldChar w:fldCharType="end"/>
      </w:r>
    </w:p>
    <w:p w14:paraId="5FB6DE23" w14:textId="77777777" w:rsidR="00EE3B50" w:rsidRDefault="00EE3B50">
      <w:pPr>
        <w:pStyle w:val="TOC3"/>
        <w:rPr>
          <w:rFonts w:asciiTheme="minorHAnsi" w:eastAsiaTheme="minorEastAsia" w:hAnsiTheme="minorHAnsi" w:cstheme="minorBidi"/>
          <w:sz w:val="22"/>
          <w:szCs w:val="22"/>
          <w:lang w:val="en-US"/>
        </w:rPr>
      </w:pPr>
      <w:r w:rsidRPr="00CD71CB">
        <w:rPr>
          <w:lang w:val="en-IN"/>
        </w:rPr>
        <w:t>6.12.3</w:t>
      </w:r>
      <w:r>
        <w:rPr>
          <w:rFonts w:asciiTheme="minorHAnsi" w:eastAsiaTheme="minorEastAsia" w:hAnsiTheme="minorHAnsi" w:cstheme="minorBidi"/>
          <w:sz w:val="22"/>
          <w:szCs w:val="22"/>
          <w:lang w:val="en-US"/>
        </w:rPr>
        <w:tab/>
      </w:r>
      <w:r w:rsidRPr="00CD71CB">
        <w:rPr>
          <w:lang w:val="en-IN"/>
        </w:rPr>
        <w:t>Impacts</w:t>
      </w:r>
      <w:r>
        <w:tab/>
      </w:r>
      <w:r>
        <w:fldChar w:fldCharType="begin"/>
      </w:r>
      <w:r>
        <w:instrText xml:space="preserve"> PAGEREF _Toc57018142 \h </w:instrText>
      </w:r>
      <w:r>
        <w:fldChar w:fldCharType="separate"/>
      </w:r>
      <w:r>
        <w:t>28</w:t>
      </w:r>
      <w:r>
        <w:fldChar w:fldCharType="end"/>
      </w:r>
    </w:p>
    <w:p w14:paraId="0574DCAE" w14:textId="77777777" w:rsidR="00EE3B50" w:rsidRDefault="00EE3B50">
      <w:pPr>
        <w:pStyle w:val="TOC3"/>
        <w:rPr>
          <w:rFonts w:asciiTheme="minorHAnsi" w:eastAsiaTheme="minorEastAsia" w:hAnsiTheme="minorHAnsi" w:cstheme="minorBidi"/>
          <w:sz w:val="22"/>
          <w:szCs w:val="22"/>
          <w:lang w:val="en-US"/>
        </w:rPr>
      </w:pPr>
      <w:r w:rsidRPr="00CD71CB">
        <w:rPr>
          <w:lang w:val="en-IN"/>
        </w:rPr>
        <w:t>6.12.4</w:t>
      </w:r>
      <w:r>
        <w:rPr>
          <w:rFonts w:asciiTheme="minorHAnsi" w:eastAsiaTheme="minorEastAsia" w:hAnsiTheme="minorHAnsi" w:cstheme="minorBidi"/>
          <w:sz w:val="22"/>
          <w:szCs w:val="22"/>
          <w:lang w:val="en-US"/>
        </w:rPr>
        <w:tab/>
      </w:r>
      <w:r w:rsidRPr="00CD71CB">
        <w:rPr>
          <w:lang w:val="en-IN"/>
        </w:rPr>
        <w:t>Pros and Cons</w:t>
      </w:r>
      <w:r>
        <w:tab/>
      </w:r>
      <w:r>
        <w:fldChar w:fldCharType="begin"/>
      </w:r>
      <w:r>
        <w:instrText xml:space="preserve"> PAGEREF _Toc57018143 \h </w:instrText>
      </w:r>
      <w:r>
        <w:fldChar w:fldCharType="separate"/>
      </w:r>
      <w:r>
        <w:t>28</w:t>
      </w:r>
      <w:r>
        <w:fldChar w:fldCharType="end"/>
      </w:r>
    </w:p>
    <w:p w14:paraId="6F42AB44" w14:textId="77777777" w:rsidR="00EE3B50" w:rsidRDefault="00EE3B50">
      <w:pPr>
        <w:pStyle w:val="TOC2"/>
        <w:rPr>
          <w:rFonts w:asciiTheme="minorHAnsi" w:eastAsiaTheme="minorEastAsia" w:hAnsiTheme="minorHAnsi" w:cstheme="minorBidi"/>
          <w:sz w:val="22"/>
          <w:szCs w:val="22"/>
          <w:lang w:val="en-US"/>
        </w:rPr>
      </w:pPr>
      <w:r>
        <w:rPr>
          <w:lang w:eastAsia="zh-CN"/>
        </w:rPr>
        <w:t>6.13</w:t>
      </w:r>
      <w:r>
        <w:rPr>
          <w:rFonts w:asciiTheme="minorHAnsi" w:eastAsiaTheme="minorEastAsia" w:hAnsiTheme="minorHAnsi" w:cstheme="minorBidi"/>
          <w:sz w:val="22"/>
          <w:szCs w:val="22"/>
          <w:lang w:val="en-US"/>
        </w:rPr>
        <w:tab/>
      </w:r>
      <w:r>
        <w:rPr>
          <w:lang w:eastAsia="zh-CN"/>
        </w:rPr>
        <w:t xml:space="preserve">Solution#12: </w:t>
      </w:r>
      <w:r>
        <w:t>Port Registration and Retrieval via NRF</w:t>
      </w:r>
      <w:r>
        <w:tab/>
      </w:r>
      <w:r>
        <w:fldChar w:fldCharType="begin"/>
      </w:r>
      <w:r>
        <w:instrText xml:space="preserve"> PAGEREF _Toc57018144 \h </w:instrText>
      </w:r>
      <w:r>
        <w:fldChar w:fldCharType="separate"/>
      </w:r>
      <w:r>
        <w:t>28</w:t>
      </w:r>
      <w:r>
        <w:fldChar w:fldCharType="end"/>
      </w:r>
    </w:p>
    <w:p w14:paraId="6BB14869" w14:textId="77777777" w:rsidR="00EE3B50" w:rsidRDefault="00EE3B50">
      <w:pPr>
        <w:pStyle w:val="TOC3"/>
        <w:rPr>
          <w:rFonts w:asciiTheme="minorHAnsi" w:eastAsiaTheme="minorEastAsia" w:hAnsiTheme="minorHAnsi" w:cstheme="minorBidi"/>
          <w:sz w:val="22"/>
          <w:szCs w:val="22"/>
          <w:lang w:val="en-US"/>
        </w:rPr>
      </w:pPr>
      <w:r>
        <w:rPr>
          <w:lang w:eastAsia="zh-CN"/>
        </w:rPr>
        <w:t>6.13.1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_Toc57018145 \h </w:instrText>
      </w:r>
      <w:r>
        <w:fldChar w:fldCharType="separate"/>
      </w:r>
      <w:r>
        <w:t>28</w:t>
      </w:r>
      <w:r>
        <w:fldChar w:fldCharType="end"/>
      </w:r>
    </w:p>
    <w:p w14:paraId="0B33D5F7" w14:textId="77777777" w:rsidR="00EE3B50" w:rsidRDefault="00EE3B50">
      <w:pPr>
        <w:pStyle w:val="TOC3"/>
        <w:rPr>
          <w:rFonts w:asciiTheme="minorHAnsi" w:eastAsiaTheme="minorEastAsia" w:hAnsiTheme="minorHAnsi" w:cstheme="minorBidi"/>
          <w:sz w:val="22"/>
          <w:szCs w:val="22"/>
          <w:lang w:val="en-US"/>
        </w:rPr>
      </w:pPr>
      <w:r>
        <w:rPr>
          <w:lang w:eastAsia="zh-CN"/>
        </w:rPr>
        <w:t>6.13.2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_Toc57018146 \h </w:instrText>
      </w:r>
      <w:r>
        <w:fldChar w:fldCharType="separate"/>
      </w:r>
      <w:r>
        <w:t>29</w:t>
      </w:r>
      <w:r>
        <w:fldChar w:fldCharType="end"/>
      </w:r>
    </w:p>
    <w:p w14:paraId="5EA414E8" w14:textId="77777777" w:rsidR="00EE3B50" w:rsidRDefault="00EE3B50">
      <w:pPr>
        <w:pStyle w:val="TOC3"/>
        <w:rPr>
          <w:rFonts w:asciiTheme="minorHAnsi" w:eastAsiaTheme="minorEastAsia" w:hAnsiTheme="minorHAnsi" w:cstheme="minorBidi"/>
          <w:sz w:val="22"/>
          <w:szCs w:val="22"/>
          <w:lang w:val="en-US"/>
        </w:rPr>
      </w:pPr>
      <w:r>
        <w:rPr>
          <w:lang w:eastAsia="zh-CN"/>
        </w:rPr>
        <w:t>6.13.3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_Toc57018147 \h </w:instrText>
      </w:r>
      <w:r>
        <w:fldChar w:fldCharType="separate"/>
      </w:r>
      <w:r>
        <w:t>29</w:t>
      </w:r>
      <w:r>
        <w:fldChar w:fldCharType="end"/>
      </w:r>
    </w:p>
    <w:p w14:paraId="57C3009D" w14:textId="77777777" w:rsidR="00EE3B50" w:rsidRDefault="00EE3B50">
      <w:pPr>
        <w:pStyle w:val="TOC3"/>
        <w:rPr>
          <w:rFonts w:asciiTheme="minorHAnsi" w:eastAsiaTheme="minorEastAsia" w:hAnsiTheme="minorHAnsi" w:cstheme="minorBidi"/>
          <w:sz w:val="22"/>
          <w:szCs w:val="22"/>
          <w:lang w:val="en-US"/>
        </w:rPr>
      </w:pPr>
      <w:r>
        <w:rPr>
          <w:lang w:eastAsia="zh-CN"/>
        </w:rPr>
        <w:t>6.13.4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_Toc57018148 \h </w:instrText>
      </w:r>
      <w:r>
        <w:fldChar w:fldCharType="separate"/>
      </w:r>
      <w:r>
        <w:t>29</w:t>
      </w:r>
      <w:r>
        <w:fldChar w:fldCharType="end"/>
      </w:r>
    </w:p>
    <w:p w14:paraId="6EFB7C4C" w14:textId="77777777" w:rsidR="00EE3B50" w:rsidRDefault="00EE3B50">
      <w:pPr>
        <w:pStyle w:val="TOC2"/>
        <w:rPr>
          <w:rFonts w:asciiTheme="minorHAnsi" w:eastAsiaTheme="minorEastAsia" w:hAnsiTheme="minorHAnsi" w:cstheme="minorBidi"/>
          <w:sz w:val="22"/>
          <w:szCs w:val="22"/>
          <w:lang w:val="en-US"/>
        </w:rPr>
      </w:pPr>
      <w:r>
        <w:rPr>
          <w:lang w:eastAsia="zh-CN"/>
        </w:rPr>
        <w:t>6.14</w:t>
      </w:r>
      <w:r>
        <w:rPr>
          <w:rFonts w:asciiTheme="minorHAnsi" w:eastAsiaTheme="minorEastAsia" w:hAnsiTheme="minorHAnsi" w:cstheme="minorBidi"/>
          <w:sz w:val="22"/>
          <w:szCs w:val="22"/>
          <w:lang w:val="en-US"/>
        </w:rPr>
        <w:tab/>
      </w:r>
      <w:r>
        <w:rPr>
          <w:lang w:eastAsia="zh-CN"/>
        </w:rPr>
        <w:t xml:space="preserve">Solution#13: </w:t>
      </w:r>
      <w:r>
        <w:t>Port information retrieval directly from an NF</w:t>
      </w:r>
      <w:r>
        <w:tab/>
      </w:r>
      <w:r>
        <w:fldChar w:fldCharType="begin"/>
      </w:r>
      <w:r>
        <w:instrText xml:space="preserve"> PAGEREF _Toc57018149 \h </w:instrText>
      </w:r>
      <w:r>
        <w:fldChar w:fldCharType="separate"/>
      </w:r>
      <w:r>
        <w:t>29</w:t>
      </w:r>
      <w:r>
        <w:fldChar w:fldCharType="end"/>
      </w:r>
    </w:p>
    <w:p w14:paraId="40DC53B7" w14:textId="77777777" w:rsidR="00EE3B50" w:rsidRDefault="00EE3B50">
      <w:pPr>
        <w:pStyle w:val="TOC3"/>
        <w:rPr>
          <w:rFonts w:asciiTheme="minorHAnsi" w:eastAsiaTheme="minorEastAsia" w:hAnsiTheme="minorHAnsi" w:cstheme="minorBidi"/>
          <w:sz w:val="22"/>
          <w:szCs w:val="22"/>
          <w:lang w:val="en-US"/>
        </w:rPr>
      </w:pPr>
      <w:r>
        <w:rPr>
          <w:lang w:eastAsia="zh-CN"/>
        </w:rPr>
        <w:t>6.14.1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_Toc57018150 \h </w:instrText>
      </w:r>
      <w:r>
        <w:fldChar w:fldCharType="separate"/>
      </w:r>
      <w:r>
        <w:t>29</w:t>
      </w:r>
      <w:r>
        <w:fldChar w:fldCharType="end"/>
      </w:r>
    </w:p>
    <w:p w14:paraId="5F8460BB" w14:textId="77777777" w:rsidR="00EE3B50" w:rsidRDefault="00EE3B50">
      <w:pPr>
        <w:pStyle w:val="TOC3"/>
        <w:rPr>
          <w:rFonts w:asciiTheme="minorHAnsi" w:eastAsiaTheme="minorEastAsia" w:hAnsiTheme="minorHAnsi" w:cstheme="minorBidi"/>
          <w:sz w:val="22"/>
          <w:szCs w:val="22"/>
          <w:lang w:val="en-US"/>
        </w:rPr>
      </w:pPr>
      <w:r>
        <w:rPr>
          <w:lang w:eastAsia="zh-CN"/>
        </w:rPr>
        <w:t>6.14.2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_Toc57018151 \h </w:instrText>
      </w:r>
      <w:r>
        <w:fldChar w:fldCharType="separate"/>
      </w:r>
      <w:r>
        <w:t>29</w:t>
      </w:r>
      <w:r>
        <w:fldChar w:fldCharType="end"/>
      </w:r>
    </w:p>
    <w:p w14:paraId="747FCA2F" w14:textId="77777777" w:rsidR="00EE3B50" w:rsidRDefault="00EE3B50">
      <w:pPr>
        <w:pStyle w:val="TOC3"/>
        <w:rPr>
          <w:rFonts w:asciiTheme="minorHAnsi" w:eastAsiaTheme="minorEastAsia" w:hAnsiTheme="minorHAnsi" w:cstheme="minorBidi"/>
          <w:sz w:val="22"/>
          <w:szCs w:val="22"/>
          <w:lang w:val="en-US"/>
        </w:rPr>
      </w:pPr>
      <w:r>
        <w:rPr>
          <w:lang w:eastAsia="zh-CN"/>
        </w:rPr>
        <w:t>6.14.3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_Toc57018152 \h </w:instrText>
      </w:r>
      <w:r>
        <w:fldChar w:fldCharType="separate"/>
      </w:r>
      <w:r>
        <w:t>30</w:t>
      </w:r>
      <w:r>
        <w:fldChar w:fldCharType="end"/>
      </w:r>
    </w:p>
    <w:p w14:paraId="657C6EA0" w14:textId="77777777" w:rsidR="00EE3B50" w:rsidRDefault="00EE3B50">
      <w:pPr>
        <w:pStyle w:val="TOC3"/>
        <w:rPr>
          <w:rFonts w:asciiTheme="minorHAnsi" w:eastAsiaTheme="minorEastAsia" w:hAnsiTheme="minorHAnsi" w:cstheme="minorBidi"/>
          <w:sz w:val="22"/>
          <w:szCs w:val="22"/>
          <w:lang w:val="en-US"/>
        </w:rPr>
      </w:pPr>
      <w:r>
        <w:rPr>
          <w:lang w:eastAsia="zh-CN"/>
        </w:rPr>
        <w:t>6.14.4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_Toc57018153 \h </w:instrText>
      </w:r>
      <w:r>
        <w:fldChar w:fldCharType="separate"/>
      </w:r>
      <w:r>
        <w:t>30</w:t>
      </w:r>
      <w:r>
        <w:fldChar w:fldCharType="end"/>
      </w:r>
    </w:p>
    <w:p w14:paraId="71ACCC36" w14:textId="77777777" w:rsidR="00EE3B50" w:rsidRDefault="00EE3B50">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rPr>
          <w:lang w:eastAsia="zh-CN"/>
        </w:rPr>
        <w:t>Comparison, Evaluations and Conclusions</w:t>
      </w:r>
      <w:r>
        <w:tab/>
      </w:r>
      <w:r>
        <w:fldChar w:fldCharType="begin"/>
      </w:r>
      <w:r>
        <w:instrText xml:space="preserve"> PAGEREF _Toc57018154 \h </w:instrText>
      </w:r>
      <w:r>
        <w:fldChar w:fldCharType="separate"/>
      </w:r>
      <w:r>
        <w:t>30</w:t>
      </w:r>
      <w:r>
        <w:fldChar w:fldCharType="end"/>
      </w:r>
    </w:p>
    <w:p w14:paraId="0D231687" w14:textId="77777777" w:rsidR="00EE3B50" w:rsidRDefault="00EE3B50">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_Toc57018155 \h </w:instrText>
      </w:r>
      <w:r>
        <w:fldChar w:fldCharType="separate"/>
      </w:r>
      <w:r>
        <w:t>30</w:t>
      </w:r>
      <w:r>
        <w:fldChar w:fldCharType="end"/>
      </w:r>
    </w:p>
    <w:p w14:paraId="1623E388" w14:textId="77777777" w:rsidR="00EE3B50" w:rsidRDefault="00EE3B50">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Evaluation of Solutions for Key Issue#1 and Conclusions</w:t>
      </w:r>
      <w:r>
        <w:tab/>
      </w:r>
      <w:r>
        <w:fldChar w:fldCharType="begin"/>
      </w:r>
      <w:r>
        <w:instrText xml:space="preserve"> PAGEREF _Toc57018156 \h </w:instrText>
      </w:r>
      <w:r>
        <w:fldChar w:fldCharType="separate"/>
      </w:r>
      <w:r>
        <w:t>30</w:t>
      </w:r>
      <w:r>
        <w:fldChar w:fldCharType="end"/>
      </w:r>
    </w:p>
    <w:p w14:paraId="79DC8B81" w14:textId="77777777" w:rsidR="00EE3B50" w:rsidRDefault="00EE3B50">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Evaluation of Solutions for Key Issue#2 and Conclusions</w:t>
      </w:r>
      <w:r>
        <w:tab/>
      </w:r>
      <w:r>
        <w:fldChar w:fldCharType="begin"/>
      </w:r>
      <w:r>
        <w:instrText xml:space="preserve"> PAGEREF _Toc57018157 \h </w:instrText>
      </w:r>
      <w:r>
        <w:fldChar w:fldCharType="separate"/>
      </w:r>
      <w:r>
        <w:t>30</w:t>
      </w:r>
      <w:r>
        <w:fldChar w:fldCharType="end"/>
      </w:r>
    </w:p>
    <w:p w14:paraId="1CE0CF6C" w14:textId="77777777" w:rsidR="00EE3B50" w:rsidRDefault="00EE3B50">
      <w:pPr>
        <w:pStyle w:val="TOC2"/>
        <w:rPr>
          <w:rFonts w:asciiTheme="minorHAnsi" w:eastAsiaTheme="minorEastAsia" w:hAnsiTheme="minorHAnsi" w:cstheme="minorBidi"/>
          <w:sz w:val="22"/>
          <w:szCs w:val="22"/>
          <w:lang w:val="en-US"/>
        </w:rPr>
      </w:pPr>
      <w:r>
        <w:rPr>
          <w:lang w:eastAsia="zh-CN"/>
        </w:rPr>
        <w:t>7.4</w:t>
      </w:r>
      <w:r>
        <w:rPr>
          <w:rFonts w:asciiTheme="minorHAnsi" w:eastAsiaTheme="minorEastAsia" w:hAnsiTheme="minorHAnsi" w:cstheme="minorBidi"/>
          <w:sz w:val="22"/>
          <w:szCs w:val="22"/>
          <w:lang w:val="en-US"/>
        </w:rPr>
        <w:tab/>
      </w:r>
      <w:r>
        <w:rPr>
          <w:lang w:eastAsia="zh-CN"/>
        </w:rPr>
        <w:t>Evaluation of Solutions for Key Issue#3 and Conclusions</w:t>
      </w:r>
      <w:r>
        <w:tab/>
      </w:r>
      <w:r>
        <w:fldChar w:fldCharType="begin"/>
      </w:r>
      <w:r>
        <w:instrText xml:space="preserve"> PAGEREF _Toc57018158 \h </w:instrText>
      </w:r>
      <w:r>
        <w:fldChar w:fldCharType="separate"/>
      </w:r>
      <w:r>
        <w:t>30</w:t>
      </w:r>
      <w:r>
        <w:fldChar w:fldCharType="end"/>
      </w:r>
    </w:p>
    <w:p w14:paraId="778229F0" w14:textId="77777777" w:rsidR="00EE3B50" w:rsidRDefault="00EE3B50">
      <w:pPr>
        <w:pStyle w:val="TOC1"/>
        <w:rPr>
          <w:rFonts w:asciiTheme="minorHAnsi" w:eastAsiaTheme="minorEastAsia" w:hAnsiTheme="minorHAnsi" w:cstheme="minorBidi"/>
          <w:szCs w:val="22"/>
          <w:lang w:val="en-US"/>
        </w:rPr>
      </w:pPr>
      <w:r>
        <w:t>Annex A (informative): IANA port allocation policy</w:t>
      </w:r>
      <w:r>
        <w:tab/>
      </w:r>
      <w:r>
        <w:fldChar w:fldCharType="begin"/>
      </w:r>
      <w:r>
        <w:instrText xml:space="preserve"> PAGEREF _Toc57018159 \h </w:instrText>
      </w:r>
      <w:r>
        <w:fldChar w:fldCharType="separate"/>
      </w:r>
      <w:r>
        <w:t>30</w:t>
      </w:r>
      <w:r>
        <w:fldChar w:fldCharType="end"/>
      </w:r>
    </w:p>
    <w:p w14:paraId="578FD5DF" w14:textId="77777777" w:rsidR="00EE3B50" w:rsidRDefault="00EE3B50">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_Toc57018160 \h </w:instrText>
      </w:r>
      <w:r>
        <w:fldChar w:fldCharType="separate"/>
      </w:r>
      <w:r>
        <w:t>31</w:t>
      </w:r>
      <w:r>
        <w:fldChar w:fldCharType="end"/>
      </w:r>
    </w:p>
    <w:p w14:paraId="6AF22A24" w14:textId="7AF252AE" w:rsidR="00080512" w:rsidRPr="0090769B" w:rsidRDefault="00A4468D">
      <w:r>
        <w:rPr>
          <w:noProof/>
          <w:sz w:val="22"/>
        </w:rPr>
        <w:fldChar w:fldCharType="end"/>
      </w:r>
    </w:p>
    <w:p w14:paraId="674794FF" w14:textId="77777777" w:rsidR="00080512" w:rsidRPr="0090769B" w:rsidRDefault="00080512" w:rsidP="00AB4F52">
      <w:pPr>
        <w:pStyle w:val="Heading1"/>
      </w:pPr>
      <w:r w:rsidRPr="0090769B">
        <w:br w:type="page"/>
      </w:r>
      <w:bookmarkStart w:id="15" w:name="foreword"/>
      <w:bookmarkStart w:id="16" w:name="_Toc49766767"/>
      <w:bookmarkStart w:id="17" w:name="_Toc51229973"/>
      <w:bookmarkStart w:id="18" w:name="_Toc56624157"/>
      <w:bookmarkStart w:id="19" w:name="_Toc57018058"/>
      <w:bookmarkEnd w:id="15"/>
      <w:r w:rsidRPr="0090769B">
        <w:lastRenderedPageBreak/>
        <w:t>Foreword</w:t>
      </w:r>
      <w:bookmarkEnd w:id="16"/>
      <w:bookmarkEnd w:id="17"/>
      <w:bookmarkEnd w:id="18"/>
      <w:bookmarkEnd w:id="19"/>
    </w:p>
    <w:p w14:paraId="402BE675" w14:textId="77777777" w:rsidR="00080512" w:rsidRPr="0090769B" w:rsidRDefault="00080512">
      <w:r w:rsidRPr="0090769B">
        <w:t xml:space="preserve">This Technical </w:t>
      </w:r>
      <w:bookmarkStart w:id="20" w:name="spectype3"/>
      <w:r w:rsidR="00602AEA" w:rsidRPr="0090769B">
        <w:t>Report</w:t>
      </w:r>
      <w:bookmarkEnd w:id="20"/>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21" w:name="introduction"/>
      <w:bookmarkStart w:id="22" w:name="_Toc49766768"/>
      <w:bookmarkStart w:id="23" w:name="_Toc51229974"/>
      <w:bookmarkStart w:id="24" w:name="_Toc56624158"/>
      <w:bookmarkStart w:id="25" w:name="_Toc57018059"/>
      <w:bookmarkEnd w:id="21"/>
      <w:r w:rsidR="00D31970" w:rsidRPr="0090769B">
        <w:lastRenderedPageBreak/>
        <w:t>Introduction</w:t>
      </w:r>
      <w:bookmarkEnd w:id="22"/>
      <w:bookmarkEnd w:id="23"/>
      <w:bookmarkEnd w:id="24"/>
      <w:bookmarkEnd w:id="25"/>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26" w:name="scope"/>
      <w:bookmarkStart w:id="27" w:name="_Toc49766769"/>
      <w:bookmarkStart w:id="28" w:name="_Toc51229975"/>
      <w:bookmarkStart w:id="29" w:name="_Toc56624159"/>
      <w:bookmarkStart w:id="30" w:name="_Toc49766770"/>
      <w:bookmarkStart w:id="31" w:name="_Toc51229976"/>
      <w:bookmarkStart w:id="32" w:name="_Toc57018060"/>
      <w:bookmarkEnd w:id="26"/>
      <w:r w:rsidR="00D31970" w:rsidRPr="0090769B">
        <w:lastRenderedPageBreak/>
        <w:t>1</w:t>
      </w:r>
      <w:r w:rsidR="00D31970" w:rsidRPr="0090769B">
        <w:tab/>
        <w:t>Scope</w:t>
      </w:r>
      <w:bookmarkEnd w:id="27"/>
      <w:bookmarkEnd w:id="28"/>
      <w:bookmarkEnd w:id="29"/>
      <w:bookmarkEnd w:id="32"/>
    </w:p>
    <w:p w14:paraId="56ADE966" w14:textId="77777777" w:rsidR="00D31970" w:rsidRDefault="00D31970" w:rsidP="00D31970">
      <w:bookmarkStart w:id="33" w:name="references"/>
      <w:bookmarkEnd w:id="33"/>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34" w:name="_Toc56624160"/>
      <w:bookmarkStart w:id="35" w:name="_Toc49766771"/>
      <w:bookmarkStart w:id="36" w:name="_Toc51229977"/>
      <w:bookmarkStart w:id="37" w:name="_Toc57018061"/>
      <w:bookmarkEnd w:id="30"/>
      <w:bookmarkEnd w:id="31"/>
      <w:r w:rsidRPr="0090769B">
        <w:t>2</w:t>
      </w:r>
      <w:r w:rsidRPr="0090769B">
        <w:tab/>
        <w:t>References</w:t>
      </w:r>
      <w:bookmarkEnd w:id="34"/>
      <w:bookmarkEnd w:id="37"/>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38" w:name="definitions"/>
      <w:bookmarkEnd w:id="38"/>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4810F0AB" w:rsidR="00DA1D26" w:rsidRPr="00580D22" w:rsidRDefault="00DA1D26" w:rsidP="00DA1D26">
      <w:pPr>
        <w:pStyle w:val="EX"/>
      </w:pPr>
      <w:r>
        <w:t>[</w:t>
      </w:r>
      <w:r w:rsidR="00BE65FB">
        <w:t>9</w:t>
      </w:r>
      <w:r w:rsidRPr="004D3578">
        <w:t>]</w:t>
      </w:r>
      <w:r w:rsidRPr="004D3578">
        <w:tab/>
      </w:r>
      <w:r>
        <w:t>IETF RFC 8126</w:t>
      </w:r>
      <w:r w:rsidRPr="004D3578">
        <w:t>: "</w:t>
      </w:r>
      <w:r w:rsidRPr="00580D22">
        <w:t>Guidelines for Writing an IANA Considerations Section in RFCs</w:t>
      </w:r>
      <w:r w:rsidRPr="004D3578">
        <w:t>".</w:t>
      </w:r>
    </w:p>
    <w:p w14:paraId="5EE59CF6" w14:textId="4C1E540C" w:rsidR="00BE65FB" w:rsidRPr="00A9011C"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69593162" w14:textId="77777777" w:rsidR="00080512" w:rsidRPr="0090769B" w:rsidRDefault="00080512">
      <w:pPr>
        <w:pStyle w:val="Heading1"/>
      </w:pPr>
      <w:bookmarkStart w:id="39" w:name="_Toc56624161"/>
      <w:bookmarkStart w:id="40" w:name="_Toc57018062"/>
      <w:r w:rsidRPr="0090769B">
        <w:t>3</w:t>
      </w:r>
      <w:r w:rsidRPr="0090769B">
        <w:tab/>
        <w:t>Definitions</w:t>
      </w:r>
      <w:r w:rsidR="00602AEA" w:rsidRPr="0090769B">
        <w:t xml:space="preserve"> of terms, symbols and abbreviations</w:t>
      </w:r>
      <w:bookmarkEnd w:id="35"/>
      <w:bookmarkEnd w:id="36"/>
      <w:bookmarkEnd w:id="39"/>
      <w:bookmarkEnd w:id="40"/>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41" w:name="_Toc49766772"/>
      <w:bookmarkStart w:id="42" w:name="_Toc51229978"/>
      <w:bookmarkStart w:id="43" w:name="_Toc56624162"/>
      <w:bookmarkStart w:id="44" w:name="_Toc57018063"/>
      <w:r w:rsidRPr="0090769B">
        <w:lastRenderedPageBreak/>
        <w:t>3.1</w:t>
      </w:r>
      <w:r w:rsidRPr="0090769B">
        <w:tab/>
      </w:r>
      <w:r w:rsidR="002B6339" w:rsidRPr="0090769B">
        <w:t>Terms</w:t>
      </w:r>
      <w:bookmarkEnd w:id="41"/>
      <w:bookmarkEnd w:id="42"/>
      <w:bookmarkEnd w:id="43"/>
      <w:bookmarkEnd w:id="44"/>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&lt;defined term&gt;:</w:t>
      </w:r>
      <w:r w:rsidRPr="0090769B">
        <w:t xml:space="preserve"> &lt;definition&gt;.</w:t>
      </w:r>
    </w:p>
    <w:p w14:paraId="7ED8564D" w14:textId="77777777" w:rsidR="00191C2E" w:rsidRDefault="00191C2E" w:rsidP="00191C2E">
      <w:r w:rsidRPr="004D3578">
        <w:rPr>
          <w:b/>
        </w:rPr>
        <w:t>example:</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45" w:name="_Toc49766773"/>
      <w:bookmarkStart w:id="46" w:name="_Toc51229979"/>
      <w:bookmarkStart w:id="47" w:name="_Toc56624163"/>
      <w:bookmarkStart w:id="48" w:name="_Toc57018064"/>
      <w:r w:rsidRPr="0090769B">
        <w:t>3.2</w:t>
      </w:r>
      <w:r w:rsidRPr="0090769B">
        <w:tab/>
        <w:t>Symbols</w:t>
      </w:r>
      <w:bookmarkEnd w:id="45"/>
      <w:bookmarkEnd w:id="46"/>
      <w:bookmarkEnd w:id="47"/>
      <w:bookmarkEnd w:id="48"/>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&lt;symbol&gt;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49" w:name="_Toc49766774"/>
      <w:bookmarkStart w:id="50" w:name="_Toc51229980"/>
      <w:bookmarkStart w:id="51" w:name="_Toc56624164"/>
      <w:bookmarkStart w:id="52" w:name="_Toc57018065"/>
      <w:r w:rsidRPr="0090769B">
        <w:t>3.3</w:t>
      </w:r>
      <w:r w:rsidRPr="0090769B">
        <w:tab/>
        <w:t>Abbreviations</w:t>
      </w:r>
      <w:bookmarkEnd w:id="49"/>
      <w:bookmarkEnd w:id="50"/>
      <w:bookmarkEnd w:id="51"/>
      <w:bookmarkEnd w:id="52"/>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Operation And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53" w:name="_Toc39050164"/>
      <w:bookmarkStart w:id="54" w:name="_Toc49766775"/>
      <w:bookmarkStart w:id="55" w:name="_Toc51229981"/>
      <w:bookmarkStart w:id="56" w:name="_Toc56624165"/>
      <w:bookmarkStart w:id="57" w:name="_Toc57018066"/>
      <w:r w:rsidRPr="0090769B">
        <w:rPr>
          <w:lang w:eastAsia="zh-CN"/>
        </w:rPr>
        <w:t>4</w:t>
      </w:r>
      <w:r w:rsidRPr="0090769B">
        <w:rPr>
          <w:lang w:eastAsia="zh-CN"/>
        </w:rPr>
        <w:tab/>
        <w:t>Requirements</w:t>
      </w:r>
      <w:bookmarkEnd w:id="53"/>
      <w:bookmarkEnd w:id="54"/>
      <w:bookmarkEnd w:id="55"/>
      <w:bookmarkEnd w:id="56"/>
      <w:bookmarkEnd w:id="57"/>
    </w:p>
    <w:p w14:paraId="6554FC2D" w14:textId="77777777" w:rsidR="00A91635" w:rsidRDefault="00A91635" w:rsidP="00A91635">
      <w:pPr>
        <w:pStyle w:val="Heading2"/>
        <w:rPr>
          <w:lang w:eastAsia="zh-CN"/>
        </w:rPr>
      </w:pPr>
      <w:bookmarkStart w:id="58" w:name="_Toc49766776"/>
      <w:bookmarkStart w:id="59" w:name="_Toc51229982"/>
      <w:bookmarkStart w:id="60" w:name="_Toc56624166"/>
      <w:bookmarkStart w:id="61" w:name="_Toc39050165"/>
      <w:bookmarkStart w:id="62" w:name="_Toc57018067"/>
      <w:r>
        <w:rPr>
          <w:lang w:eastAsia="zh-CN"/>
        </w:rPr>
        <w:t>4.1</w:t>
      </w:r>
      <w:r>
        <w:rPr>
          <w:lang w:eastAsia="zh-CN"/>
        </w:rPr>
        <w:tab/>
        <w:t>General</w:t>
      </w:r>
      <w:bookmarkEnd w:id="58"/>
      <w:bookmarkEnd w:id="59"/>
      <w:bookmarkEnd w:id="60"/>
      <w:bookmarkEnd w:id="62"/>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63" w:name="_Toc49766777"/>
      <w:bookmarkStart w:id="64" w:name="_Toc51229983"/>
      <w:bookmarkStart w:id="65" w:name="_Toc56624167"/>
      <w:bookmarkStart w:id="66" w:name="_Toc57018068"/>
      <w:r>
        <w:rPr>
          <w:lang w:eastAsia="zh-CN"/>
        </w:rPr>
        <w:lastRenderedPageBreak/>
        <w:t>4.</w:t>
      </w:r>
      <w:r w:rsidR="00A079CC">
        <w:rPr>
          <w:lang w:eastAsia="zh-CN"/>
        </w:rPr>
        <w:t>2</w:t>
      </w:r>
      <w:r>
        <w:rPr>
          <w:lang w:eastAsia="zh-CN"/>
        </w:rPr>
        <w:tab/>
        <w:t xml:space="preserve">Requirement #1: </w:t>
      </w:r>
      <w:bookmarkEnd w:id="63"/>
      <w:bookmarkEnd w:id="64"/>
      <w:r w:rsidR="00C23122" w:rsidRPr="00C23122">
        <w:t xml:space="preserve"> </w:t>
      </w:r>
      <w:r w:rsidR="00C23122">
        <w:t>At least either the port number or the Payload Protocol Identifier value shall be standardized for new SCTP interfaces</w:t>
      </w:r>
      <w:bookmarkEnd w:id="65"/>
      <w:bookmarkEnd w:id="66"/>
    </w:p>
    <w:p w14:paraId="7DD6F1CA" w14:textId="50BB7533" w:rsidR="00C23122" w:rsidRPr="007A22F1" w:rsidRDefault="00A079CC" w:rsidP="00A9011C">
      <w:pPr>
        <w:pStyle w:val="Heading3"/>
      </w:pPr>
      <w:bookmarkStart w:id="67" w:name="_Toc56624168"/>
      <w:bookmarkStart w:id="68" w:name="_Toc57018069"/>
      <w:r>
        <w:t>4.2.1</w:t>
      </w:r>
      <w:r>
        <w:tab/>
      </w:r>
      <w:r w:rsidR="00C23122" w:rsidRPr="007A22F1">
        <w:t>Problem Statement</w:t>
      </w:r>
      <w:bookmarkEnd w:id="67"/>
      <w:bookmarkEnd w:id="68"/>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69" w:name="_Toc56624169"/>
      <w:bookmarkStart w:id="70" w:name="_Toc57018070"/>
      <w:r>
        <w:t>4.2.2</w:t>
      </w:r>
      <w:r>
        <w:tab/>
      </w:r>
      <w:r w:rsidR="00C23122" w:rsidRPr="00DF6684">
        <w:t>Requirement</w:t>
      </w:r>
      <w:bookmarkEnd w:id="69"/>
      <w:bookmarkEnd w:id="70"/>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D68D0CD" w:rsidR="00A91635" w:rsidRDefault="00A91635" w:rsidP="00A91635">
      <w:pPr>
        <w:pStyle w:val="Heading2"/>
        <w:rPr>
          <w:lang w:eastAsia="zh-CN"/>
        </w:rPr>
      </w:pPr>
      <w:bookmarkStart w:id="71" w:name="_Toc49766778"/>
      <w:bookmarkStart w:id="72" w:name="_Toc51229984"/>
      <w:bookmarkStart w:id="73" w:name="_Toc56624170"/>
      <w:bookmarkStart w:id="74" w:name="_Toc57018071"/>
      <w:r>
        <w:rPr>
          <w:lang w:eastAsia="zh-CN"/>
        </w:rPr>
        <w:t>4.</w:t>
      </w:r>
      <w:r w:rsidR="00A079CC">
        <w:rPr>
          <w:lang w:eastAsia="zh-CN"/>
        </w:rPr>
        <w:t>3</w:t>
      </w:r>
      <w:r>
        <w:rPr>
          <w:lang w:eastAsia="zh-CN"/>
        </w:rPr>
        <w:tab/>
        <w:t>Requirement #</w:t>
      </w:r>
      <w:r w:rsidR="00C23122">
        <w:rPr>
          <w:lang w:eastAsia="zh-CN"/>
        </w:rPr>
        <w:t>2</w:t>
      </w:r>
      <w:r>
        <w:rPr>
          <w:lang w:eastAsia="zh-CN"/>
        </w:rPr>
        <w:t>: &lt;Req#2&gt;</w:t>
      </w:r>
      <w:bookmarkEnd w:id="71"/>
      <w:bookmarkEnd w:id="72"/>
      <w:bookmarkEnd w:id="73"/>
      <w:bookmarkEnd w:id="74"/>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17B9A82A" w:rsidR="00A91635" w:rsidRDefault="00A91635" w:rsidP="00A91635">
      <w:pPr>
        <w:pStyle w:val="Heading2"/>
        <w:rPr>
          <w:lang w:eastAsia="zh-CN"/>
        </w:rPr>
      </w:pPr>
      <w:bookmarkStart w:id="75" w:name="_Toc49766779"/>
      <w:bookmarkStart w:id="76" w:name="_Toc51229985"/>
      <w:bookmarkStart w:id="77" w:name="_Toc56624171"/>
      <w:bookmarkStart w:id="78" w:name="_Toc57018072"/>
      <w:r>
        <w:rPr>
          <w:lang w:eastAsia="zh-CN"/>
        </w:rPr>
        <w:t>4.</w:t>
      </w:r>
      <w:r w:rsidR="00A079CC">
        <w:rPr>
          <w:lang w:eastAsia="zh-CN"/>
        </w:rPr>
        <w:t>4</w:t>
      </w:r>
      <w:r>
        <w:rPr>
          <w:lang w:eastAsia="zh-CN"/>
        </w:rPr>
        <w:tab/>
        <w:t>Requirement #</w:t>
      </w:r>
      <w:r w:rsidR="00C23122">
        <w:rPr>
          <w:lang w:eastAsia="zh-CN"/>
        </w:rPr>
        <w:t>3</w:t>
      </w:r>
      <w:r>
        <w:rPr>
          <w:lang w:eastAsia="zh-CN"/>
        </w:rPr>
        <w:t>: &lt;Req#3&gt;</w:t>
      </w:r>
      <w:bookmarkEnd w:id="75"/>
      <w:bookmarkEnd w:id="76"/>
      <w:bookmarkEnd w:id="77"/>
      <w:bookmarkEnd w:id="78"/>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46F627D9" w14:textId="77777777" w:rsidR="002E6DDB" w:rsidRPr="0090769B" w:rsidRDefault="002E6DDB" w:rsidP="002E6DDB">
      <w:pPr>
        <w:pStyle w:val="Heading1"/>
        <w:rPr>
          <w:lang w:eastAsia="zh-CN"/>
        </w:rPr>
      </w:pPr>
      <w:bookmarkStart w:id="79" w:name="_Toc49766780"/>
      <w:bookmarkStart w:id="80" w:name="_Toc51229986"/>
      <w:bookmarkStart w:id="81" w:name="_Toc56624172"/>
      <w:bookmarkStart w:id="82" w:name="_Toc57018073"/>
      <w:r w:rsidRPr="0090769B">
        <w:rPr>
          <w:lang w:eastAsia="zh-CN"/>
        </w:rPr>
        <w:t>5</w:t>
      </w:r>
      <w:r w:rsidRPr="0090769B">
        <w:tab/>
      </w:r>
      <w:r w:rsidRPr="0090769B">
        <w:rPr>
          <w:lang w:eastAsia="zh-CN"/>
        </w:rPr>
        <w:t>Key Issues</w:t>
      </w:r>
      <w:bookmarkEnd w:id="61"/>
      <w:bookmarkEnd w:id="79"/>
      <w:bookmarkEnd w:id="80"/>
      <w:bookmarkEnd w:id="81"/>
      <w:bookmarkEnd w:id="82"/>
    </w:p>
    <w:p w14:paraId="6C638BB1" w14:textId="77777777" w:rsidR="002E6DDB" w:rsidRPr="0090769B" w:rsidRDefault="002E6DDB" w:rsidP="002E6DDB">
      <w:pPr>
        <w:pStyle w:val="Heading2"/>
        <w:rPr>
          <w:lang w:eastAsia="zh-CN"/>
        </w:rPr>
      </w:pPr>
      <w:bookmarkStart w:id="83" w:name="_Toc49766781"/>
      <w:bookmarkStart w:id="84" w:name="_Toc51229987"/>
      <w:bookmarkStart w:id="85" w:name="_Toc56624173"/>
      <w:bookmarkStart w:id="86" w:name="_Toc57018074"/>
      <w:r w:rsidRPr="0090769B">
        <w:rPr>
          <w:lang w:eastAsia="zh-CN"/>
        </w:rPr>
        <w:t>5</w:t>
      </w:r>
      <w:r w:rsidRPr="0090769B">
        <w:t>.1</w:t>
      </w:r>
      <w:r w:rsidRPr="0090769B">
        <w:rPr>
          <w:lang w:eastAsia="zh-CN"/>
        </w:rPr>
        <w:tab/>
        <w:t>General</w:t>
      </w:r>
      <w:bookmarkEnd w:id="83"/>
      <w:bookmarkEnd w:id="84"/>
      <w:bookmarkEnd w:id="85"/>
      <w:bookmarkEnd w:id="86"/>
    </w:p>
    <w:p w14:paraId="41F2F9AA" w14:textId="77777777" w:rsidR="002E6DDB" w:rsidRPr="0090769B" w:rsidRDefault="002E6DDB" w:rsidP="002E6DDB">
      <w:pPr>
        <w:pStyle w:val="Guidance"/>
        <w:rPr>
          <w:lang w:eastAsia="zh-CN"/>
        </w:rPr>
      </w:pPr>
      <w:r w:rsidRPr="0090769B">
        <w:t>Th</w:t>
      </w:r>
      <w:r w:rsidRPr="0090769B">
        <w:rPr>
          <w:lang w:eastAsia="zh-CN"/>
        </w:rPr>
        <w:t>is clause describes key issues</w:t>
      </w:r>
    </w:p>
    <w:p w14:paraId="2160CC0C"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key issue</w:t>
      </w:r>
    </w:p>
    <w:p w14:paraId="1980A14F" w14:textId="3D34B7DD" w:rsidR="00CE5AA5" w:rsidRPr="00EE3B50" w:rsidRDefault="00CE5AA5" w:rsidP="00CE5AA5">
      <w:pPr>
        <w:pStyle w:val="Heading2"/>
        <w:rPr>
          <w:lang w:eastAsia="zh-CN"/>
        </w:rPr>
      </w:pPr>
      <w:bookmarkStart w:id="87" w:name="_Toc56624174"/>
      <w:bookmarkStart w:id="88" w:name="_Toc39050166"/>
      <w:bookmarkStart w:id="89" w:name="_Toc47446711"/>
      <w:bookmarkStart w:id="90" w:name="_Toc49766782"/>
      <w:bookmarkStart w:id="91" w:name="_Toc51229988"/>
      <w:bookmarkStart w:id="92" w:name="_Toc49025417"/>
      <w:bookmarkStart w:id="93" w:name="_Toc47446712"/>
      <w:bookmarkStart w:id="94" w:name="_Toc49766785"/>
      <w:bookmarkStart w:id="95" w:name="_Toc51229991"/>
      <w:bookmarkStart w:id="96" w:name="_Toc49025420"/>
      <w:bookmarkStart w:id="97" w:name="_Toc39050168"/>
      <w:bookmarkStart w:id="98" w:name="_Toc57018075"/>
      <w:r w:rsidRPr="00EE3B50">
        <w:rPr>
          <w:lang w:eastAsia="zh-CN"/>
        </w:rPr>
        <w:lastRenderedPageBreak/>
        <w:t>5</w:t>
      </w:r>
      <w:r w:rsidRPr="00EE3B50">
        <w:t>.2</w:t>
      </w:r>
      <w:r w:rsidRPr="00EE3B50">
        <w:tab/>
      </w:r>
      <w:r w:rsidRPr="00EE3B50">
        <w:rPr>
          <w:lang w:eastAsia="zh-CN"/>
        </w:rPr>
        <w:t>Key Issue #1: Roaming scenario</w:t>
      </w:r>
      <w:bookmarkEnd w:id="87"/>
      <w:bookmarkEnd w:id="98"/>
    </w:p>
    <w:p w14:paraId="76B908F8" w14:textId="2A7E7E37" w:rsidR="00CE5AA5" w:rsidRPr="00EE3B50" w:rsidRDefault="00CE5AA5" w:rsidP="00CE5AA5">
      <w:pPr>
        <w:pStyle w:val="Heading3"/>
        <w:rPr>
          <w:lang w:eastAsia="zh-CN"/>
        </w:rPr>
      </w:pPr>
      <w:bookmarkStart w:id="99" w:name="_Toc56624175"/>
      <w:bookmarkStart w:id="100" w:name="_Toc57018076"/>
      <w:r w:rsidRPr="00EE3B50">
        <w:rPr>
          <w:lang w:eastAsia="zh-CN"/>
        </w:rPr>
        <w:t>5.2.1</w:t>
      </w:r>
      <w:r w:rsidRPr="00EE3B50">
        <w:rPr>
          <w:lang w:eastAsia="zh-CN"/>
        </w:rPr>
        <w:tab/>
        <w:t>Description of the use case</w:t>
      </w:r>
      <w:bookmarkEnd w:id="99"/>
      <w:bookmarkEnd w:id="100"/>
      <w:r w:rsidRPr="00EE3B50">
        <w:rPr>
          <w:lang w:eastAsia="zh-CN"/>
        </w:rPr>
        <w:t xml:space="preserve"> </w:t>
      </w:r>
    </w:p>
    <w:p w14:paraId="339A17EB" w14:textId="51BCD128" w:rsidR="00CE5AA5" w:rsidRDefault="00CE5AA5" w:rsidP="00CE5AA5">
      <w:r w:rsidRPr="00EE3B50">
        <w:t>Key Issue #1 is to avert port number clashes in a roaming scenario. Therefore, selected solution shall ensure that only</w:t>
      </w:r>
      <w:r>
        <w:t xml:space="preserve"> the intended traffic will be received at the newly defined application ports across the inter-PLMN interfaces</w:t>
      </w:r>
    </w:p>
    <w:p w14:paraId="399455BB" w14:textId="53B0C8D1" w:rsidR="00CE5AA5" w:rsidRPr="009B35CE" w:rsidRDefault="00CE5AA5" w:rsidP="00CE5AA5">
      <w:pPr>
        <w:pStyle w:val="Heading3"/>
        <w:rPr>
          <w:lang w:eastAsia="zh-CN"/>
        </w:rPr>
      </w:pPr>
      <w:bookmarkStart w:id="101" w:name="_Toc56624176"/>
      <w:bookmarkStart w:id="102" w:name="_Toc57018077"/>
      <w:r>
        <w:rPr>
          <w:lang w:eastAsia="zh-CN"/>
        </w:rPr>
        <w:t>5.2.2</w:t>
      </w:r>
      <w:r>
        <w:rPr>
          <w:lang w:eastAsia="zh-CN"/>
        </w:rPr>
        <w:tab/>
        <w:t>Key issue definition</w:t>
      </w:r>
      <w:bookmarkEnd w:id="101"/>
      <w:bookmarkEnd w:id="102"/>
      <w:r>
        <w:rPr>
          <w:lang w:eastAsia="zh-CN"/>
        </w:rPr>
        <w:t xml:space="preserve"> </w:t>
      </w:r>
    </w:p>
    <w:p w14:paraId="2F074A13" w14:textId="77777777" w:rsidR="00CE5AA5" w:rsidRDefault="00CE5AA5" w:rsidP="00CE5AA5">
      <w:pPr>
        <w:rPr>
          <w:lang w:val="en-US"/>
        </w:rPr>
      </w:pPr>
      <w:r>
        <w:rPr>
          <w:lang w:val="en-US"/>
        </w:rPr>
        <w:t>The IETF RFC 7605 [</w:t>
      </w:r>
      <w:r w:rsidR="0068671A">
        <w:rPr>
          <w:lang w:val="en-US"/>
        </w:rPr>
        <w:t>3</w:t>
      </w:r>
      <w:r>
        <w:rPr>
          <w:lang w:val="en-US"/>
        </w:rPr>
        <w:t xml:space="preserve">] </w:t>
      </w:r>
      <w:r w:rsidRPr="002614A2">
        <w:rPr>
          <w:lang w:val="en-US"/>
        </w:rPr>
        <w:t>provides recommendations to designers of application and service protocols on how to use the transport protocol port number space and when to request a port assignment from IANA.</w:t>
      </w:r>
    </w:p>
    <w:p w14:paraId="45B18BD3" w14:textId="77777777" w:rsidR="00CE5AA5" w:rsidRDefault="00CE5AA5" w:rsidP="00CE5AA5">
      <w:r>
        <w:rPr>
          <w:lang w:val="en-US"/>
        </w:rPr>
        <w:t>In this document, it is reminded that:</w:t>
      </w:r>
    </w:p>
    <w:p w14:paraId="474DFE16" w14:textId="77777777" w:rsidR="00CE5AA5" w:rsidRPr="004D7233" w:rsidRDefault="00CE5AA5" w:rsidP="00CE5AA5">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4D7233">
        <w:rPr>
          <w:i/>
          <w:highlight w:val="yellow"/>
        </w:rPr>
        <w:t>on the Internet</w:t>
      </w:r>
      <w:r w:rsidRPr="004D7233">
        <w:rPr>
          <w:i/>
        </w:rPr>
        <w:t xml:space="preserve"> as to the default meaning of a port number, which provides the endpoints with a default port number for a particular protocol or service.</w:t>
      </w:r>
    </w:p>
    <w:p w14:paraId="16196311" w14:textId="77777777" w:rsidR="00CE5AA5" w:rsidRDefault="00CE5AA5" w:rsidP="00CE5AA5">
      <w:pPr>
        <w:rPr>
          <w:lang w:val="en-US"/>
        </w:rPr>
      </w:pPr>
      <w:r>
        <w:rPr>
          <w:lang w:val="en-US"/>
        </w:rPr>
        <w:t>It is also clarified that:</w:t>
      </w:r>
    </w:p>
    <w:p w14:paraId="66FA4B2E" w14:textId="77777777" w:rsidR="00CE5AA5" w:rsidRPr="004D7233" w:rsidRDefault="00CE5AA5" w:rsidP="00CE5AA5">
      <w:pPr>
        <w:pStyle w:val="B1"/>
        <w:ind w:firstLine="0"/>
        <w:rPr>
          <w:i/>
          <w:lang w:val="en-US"/>
        </w:rPr>
      </w:pPr>
      <w:r w:rsidRPr="004D7233">
        <w:rPr>
          <w:i/>
          <w:lang w:val="en-US"/>
        </w:rPr>
        <w:t xml:space="preserve">Port numbers can also be used for other purposes. Assigned port numbers can </w:t>
      </w:r>
      <w:r w:rsidRPr="004D7233">
        <w:rPr>
          <w:i/>
          <w:highlight w:val="yellow"/>
          <w:lang w:val="en-US"/>
        </w:rPr>
        <w:t>simplify end-system configuration</w:t>
      </w:r>
      <w:r w:rsidRPr="004D7233">
        <w:rPr>
          <w:i/>
          <w:lang w:val="en-US"/>
        </w:rPr>
        <w:t xml:space="preserve">, so that individual installations </w:t>
      </w:r>
      <w:r w:rsidRPr="004D7233">
        <w:rPr>
          <w:i/>
          <w:highlight w:val="yellow"/>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14:paraId="2B2312E8" w14:textId="77777777" w:rsidR="00CE5AA5" w:rsidRDefault="00CE5AA5" w:rsidP="00CE5AA5">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7B991709" w14:textId="77777777" w:rsidR="00CE5AA5" w:rsidRPr="004D7233" w:rsidRDefault="00CE5AA5" w:rsidP="00CE5AA5">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3B159C6C" w14:textId="07555D62" w:rsidR="00D31970" w:rsidRPr="0090769B" w:rsidRDefault="00D31970" w:rsidP="00D31970">
      <w:pPr>
        <w:pStyle w:val="Heading2"/>
        <w:rPr>
          <w:lang w:eastAsia="zh-CN"/>
        </w:rPr>
      </w:pPr>
      <w:bookmarkStart w:id="103" w:name="_Toc56624177"/>
      <w:bookmarkStart w:id="104" w:name="_Toc57018078"/>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88"/>
      <w:bookmarkEnd w:id="89"/>
      <w:r>
        <w:rPr>
          <w:lang w:eastAsia="zh-CN"/>
        </w:rPr>
        <w:t>Non-roaming scenario</w:t>
      </w:r>
      <w:bookmarkEnd w:id="90"/>
      <w:bookmarkEnd w:id="91"/>
      <w:bookmarkEnd w:id="103"/>
      <w:bookmarkEnd w:id="104"/>
    </w:p>
    <w:p w14:paraId="471EA14B" w14:textId="70EC3764" w:rsidR="00D31970" w:rsidRPr="009B35CE" w:rsidRDefault="00D31970" w:rsidP="00D31970">
      <w:pPr>
        <w:pStyle w:val="Heading3"/>
        <w:rPr>
          <w:lang w:eastAsia="zh-CN"/>
        </w:rPr>
      </w:pPr>
      <w:bookmarkStart w:id="105" w:name="_Toc49766783"/>
      <w:bookmarkStart w:id="106" w:name="_Toc51229989"/>
      <w:bookmarkStart w:id="107" w:name="_Toc56624178"/>
      <w:bookmarkStart w:id="108" w:name="_Toc57018079"/>
      <w:r>
        <w:rPr>
          <w:lang w:eastAsia="zh-CN"/>
        </w:rPr>
        <w:t>5.3.1</w:t>
      </w:r>
      <w:r>
        <w:rPr>
          <w:lang w:eastAsia="zh-CN"/>
        </w:rPr>
        <w:tab/>
        <w:t>Description of the use case</w:t>
      </w:r>
      <w:bookmarkEnd w:id="92"/>
      <w:bookmarkEnd w:id="105"/>
      <w:bookmarkEnd w:id="106"/>
      <w:bookmarkEnd w:id="107"/>
      <w:bookmarkEnd w:id="108"/>
      <w:r>
        <w:rPr>
          <w:lang w:eastAsia="zh-CN"/>
        </w:rPr>
        <w:t xml:space="preserve"> </w:t>
      </w:r>
    </w:p>
    <w:p w14:paraId="7D1E8DB6" w14:textId="3115D969" w:rsidR="00D31970" w:rsidRDefault="00D31970" w:rsidP="00D31970">
      <w:r>
        <w:t>Key Issue #2 is to avert port number clashes in a non-roaming scenario. Therefore, selected solution shall ensure that only the intended traffic will be received at the newly defined application ports within a given PLMN</w:t>
      </w:r>
    </w:p>
    <w:p w14:paraId="182F8CA9" w14:textId="2E426225" w:rsidR="00D31970" w:rsidRPr="009B35CE" w:rsidRDefault="00D31970" w:rsidP="00D31970">
      <w:pPr>
        <w:pStyle w:val="Heading3"/>
        <w:rPr>
          <w:lang w:eastAsia="zh-CN"/>
        </w:rPr>
      </w:pPr>
      <w:bookmarkStart w:id="109" w:name="_Toc49025418"/>
      <w:bookmarkStart w:id="110" w:name="_Toc49766784"/>
      <w:bookmarkStart w:id="111" w:name="_Toc51229990"/>
      <w:bookmarkStart w:id="112" w:name="_Toc56624179"/>
      <w:bookmarkStart w:id="113" w:name="_Toc57018080"/>
      <w:r>
        <w:rPr>
          <w:lang w:eastAsia="zh-CN"/>
        </w:rPr>
        <w:t>5.3.2</w:t>
      </w:r>
      <w:r>
        <w:rPr>
          <w:lang w:eastAsia="zh-CN"/>
        </w:rPr>
        <w:tab/>
        <w:t>Key issue definition</w:t>
      </w:r>
      <w:bookmarkEnd w:id="109"/>
      <w:bookmarkEnd w:id="110"/>
      <w:bookmarkEnd w:id="111"/>
      <w:bookmarkEnd w:id="112"/>
      <w:bookmarkEnd w:id="113"/>
      <w:r>
        <w:rPr>
          <w:lang w:eastAsia="zh-CN"/>
        </w:rPr>
        <w:t xml:space="preserve"> </w:t>
      </w:r>
    </w:p>
    <w:p w14:paraId="29458EAB" w14:textId="77777777" w:rsidR="00D31970" w:rsidRPr="007C664A" w:rsidRDefault="00D31970" w:rsidP="00D31970">
      <w:pPr>
        <w:rPr>
          <w:rFonts w:ascii="Calibri" w:hAnsi="Calibri"/>
          <w:lang w:val="en-US"/>
        </w:rPr>
      </w:pPr>
      <w:r>
        <w:rPr>
          <w:lang w:val="en-US"/>
        </w:rPr>
        <w:t xml:space="preserve">In a non-roaming scenario, it needs to be ensured that </w:t>
      </w:r>
      <w:r>
        <w:t>newly defined application port number will not clash with the port numbers that are already in use, or at least the solution should specify how to mitigate the problem. In other words, the solution needs to ensure that a newly introduced application entity that sends traffic to a certain port will always arrive at the intended application.</w:t>
      </w:r>
    </w:p>
    <w:p w14:paraId="2B191C6A" w14:textId="77777777" w:rsidR="00CE5AA5" w:rsidRPr="0090769B" w:rsidRDefault="00CE5AA5" w:rsidP="00CE5AA5">
      <w:pPr>
        <w:pStyle w:val="Heading2"/>
        <w:rPr>
          <w:lang w:eastAsia="zh-CN"/>
        </w:rPr>
      </w:pPr>
      <w:bookmarkStart w:id="114" w:name="_Toc49025422"/>
      <w:bookmarkStart w:id="115" w:name="_Toc49766788"/>
      <w:bookmarkStart w:id="116" w:name="_Toc51229994"/>
      <w:bookmarkStart w:id="117" w:name="_Toc56624180"/>
      <w:bookmarkStart w:id="118" w:name="_Toc49766791"/>
      <w:bookmarkStart w:id="119" w:name="_Toc51229997"/>
      <w:bookmarkStart w:id="120" w:name="_Toc57018081"/>
      <w:bookmarkEnd w:id="93"/>
      <w:bookmarkEnd w:id="94"/>
      <w:bookmarkEnd w:id="95"/>
      <w:bookmarkEnd w:id="96"/>
      <w:r w:rsidRPr="0090769B">
        <w:rPr>
          <w:lang w:eastAsia="zh-CN"/>
        </w:rPr>
        <w:t>5</w:t>
      </w:r>
      <w:r w:rsidRPr="0090769B">
        <w:t>.4</w:t>
      </w:r>
      <w:r w:rsidRPr="0090769B">
        <w:tab/>
      </w:r>
      <w:r w:rsidRPr="0090769B">
        <w:rPr>
          <w:lang w:eastAsia="zh-CN"/>
        </w:rPr>
        <w:t xml:space="preserve">Key Issue #3: </w:t>
      </w:r>
      <w:bookmarkEnd w:id="114"/>
      <w:r>
        <w:rPr>
          <w:lang w:eastAsia="zh-CN"/>
        </w:rPr>
        <w:t>Studying target port number ranges</w:t>
      </w:r>
      <w:bookmarkEnd w:id="115"/>
      <w:bookmarkEnd w:id="116"/>
      <w:bookmarkEnd w:id="117"/>
      <w:bookmarkEnd w:id="120"/>
    </w:p>
    <w:p w14:paraId="7D63D0BE" w14:textId="77777777" w:rsidR="00CE5AA5" w:rsidRPr="009B35CE" w:rsidRDefault="00CE5AA5" w:rsidP="00CE5AA5">
      <w:pPr>
        <w:pStyle w:val="Heading3"/>
        <w:rPr>
          <w:lang w:eastAsia="zh-CN"/>
        </w:rPr>
      </w:pPr>
      <w:bookmarkStart w:id="121" w:name="_Toc49025423"/>
      <w:bookmarkStart w:id="122" w:name="_Toc49766789"/>
      <w:bookmarkStart w:id="123" w:name="_Toc51229995"/>
      <w:bookmarkStart w:id="124" w:name="_Toc56624181"/>
      <w:bookmarkStart w:id="125" w:name="_Toc57018082"/>
      <w:r>
        <w:rPr>
          <w:lang w:eastAsia="zh-CN"/>
        </w:rPr>
        <w:t>5.4.1</w:t>
      </w:r>
      <w:r>
        <w:rPr>
          <w:lang w:eastAsia="zh-CN"/>
        </w:rPr>
        <w:tab/>
        <w:t>Description of the use case</w:t>
      </w:r>
      <w:bookmarkEnd w:id="121"/>
      <w:bookmarkEnd w:id="122"/>
      <w:bookmarkEnd w:id="123"/>
      <w:bookmarkEnd w:id="124"/>
      <w:bookmarkEnd w:id="125"/>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126" w:name="_Toc49025424"/>
      <w:bookmarkStart w:id="127" w:name="_Toc49766790"/>
      <w:bookmarkStart w:id="128" w:name="_Toc51229996"/>
      <w:bookmarkStart w:id="129" w:name="_Toc56624182"/>
      <w:bookmarkStart w:id="130" w:name="_Toc57018083"/>
      <w:r>
        <w:rPr>
          <w:lang w:eastAsia="zh-CN"/>
        </w:rPr>
        <w:lastRenderedPageBreak/>
        <w:t>5.4.2</w:t>
      </w:r>
      <w:r>
        <w:rPr>
          <w:lang w:eastAsia="zh-CN"/>
        </w:rPr>
        <w:tab/>
        <w:t>Key issue definition</w:t>
      </w:r>
      <w:bookmarkEnd w:id="126"/>
      <w:bookmarkEnd w:id="127"/>
      <w:bookmarkEnd w:id="128"/>
      <w:bookmarkEnd w:id="129"/>
      <w:bookmarkEnd w:id="130"/>
      <w:r>
        <w:rPr>
          <w:lang w:eastAsia="zh-CN"/>
        </w:rPr>
        <w:t xml:space="preserve"> </w:t>
      </w:r>
    </w:p>
    <w:p w14:paraId="076116F7" w14:textId="77777777" w:rsidR="00CE5AA5" w:rsidRDefault="00CE5AA5" w:rsidP="00CE5AA5">
      <w:r>
        <w:rPr>
          <w:lang w:val="en-US"/>
        </w:rPr>
        <w:t xml:space="preserve">If </w:t>
      </w:r>
      <w:r>
        <w:t>Dynamic/Private Port numbers range [49152 - 65535] is selected for upcoming 3GPP interface applications, then any</w:t>
      </w:r>
      <w:r>
        <w:rPr>
          <w:lang w:val="en-US"/>
        </w:rPr>
        <w:t xml:space="preserve"> sub-range allocation would be acceptable for 3GPP. </w:t>
      </w:r>
      <w:r>
        <w:t>3GPP may need a sub-range of only 20-50 port numbers altogether.</w:t>
      </w:r>
    </w:p>
    <w:p w14:paraId="32BAB1E9" w14:textId="77777777" w:rsidR="00CE5AA5" w:rsidRPr="0090769B" w:rsidRDefault="00CE5AA5" w:rsidP="00CE5AA5">
      <w:pPr>
        <w:pStyle w:val="Heading2"/>
        <w:rPr>
          <w:lang w:eastAsia="zh-CN"/>
        </w:rPr>
      </w:pPr>
      <w:bookmarkStart w:id="131" w:name="_Toc56624183"/>
      <w:bookmarkStart w:id="132" w:name="_Toc49766794"/>
      <w:bookmarkStart w:id="133" w:name="_Toc51230000"/>
      <w:bookmarkStart w:id="134" w:name="_Toc57018084"/>
      <w:bookmarkEnd w:id="118"/>
      <w:bookmarkEnd w:id="119"/>
      <w:r w:rsidRPr="0090769B">
        <w:rPr>
          <w:lang w:eastAsia="zh-CN"/>
        </w:rPr>
        <w:t>5</w:t>
      </w:r>
      <w:r w:rsidRPr="0090769B">
        <w:t>.</w:t>
      </w:r>
      <w:r>
        <w:t>5</w:t>
      </w:r>
      <w:r w:rsidRPr="0090769B">
        <w:tab/>
      </w:r>
      <w:r>
        <w:rPr>
          <w:lang w:eastAsia="zh-CN"/>
        </w:rPr>
        <w:t>Key Issue #4</w:t>
      </w:r>
      <w:r w:rsidRPr="0090769B">
        <w:rPr>
          <w:lang w:eastAsia="zh-CN"/>
        </w:rPr>
        <w:t xml:space="preserve">: </w:t>
      </w:r>
      <w:r>
        <w:rPr>
          <w:lang w:eastAsia="zh-CN"/>
        </w:rPr>
        <w:t>Averting port number clash</w:t>
      </w:r>
      <w:bookmarkEnd w:id="131"/>
      <w:bookmarkEnd w:id="134"/>
    </w:p>
    <w:p w14:paraId="3F48099E" w14:textId="77777777" w:rsidR="00CE5AA5" w:rsidRPr="009B35CE" w:rsidRDefault="00CE5AA5" w:rsidP="00CE5AA5">
      <w:pPr>
        <w:pStyle w:val="Heading3"/>
        <w:rPr>
          <w:lang w:eastAsia="zh-CN"/>
        </w:rPr>
      </w:pPr>
      <w:bookmarkStart w:id="135" w:name="_Toc49766792"/>
      <w:bookmarkStart w:id="136" w:name="_Toc51229998"/>
      <w:bookmarkStart w:id="137" w:name="_Toc56624184"/>
      <w:bookmarkStart w:id="138" w:name="_Toc57018085"/>
      <w:r>
        <w:rPr>
          <w:lang w:eastAsia="zh-CN"/>
        </w:rPr>
        <w:t>5.5.1</w:t>
      </w:r>
      <w:r>
        <w:rPr>
          <w:lang w:eastAsia="zh-CN"/>
        </w:rPr>
        <w:tab/>
        <w:t>Description of the use case</w:t>
      </w:r>
      <w:bookmarkEnd w:id="135"/>
      <w:bookmarkEnd w:id="136"/>
      <w:bookmarkEnd w:id="137"/>
      <w:bookmarkEnd w:id="138"/>
      <w:r>
        <w:rPr>
          <w:lang w:eastAsia="zh-CN"/>
        </w:rPr>
        <w:t xml:space="preserve"> </w:t>
      </w:r>
    </w:p>
    <w:p w14:paraId="49A5C14C" w14:textId="77777777" w:rsidR="00CE5AA5" w:rsidRDefault="00CE5AA5" w:rsidP="00CE5AA5">
      <w:r>
        <w:t>Key Issue #4 is to study how to be ensure there is no port number clash between 3GPP Rel-17 and onwards interface applications and other, 3GPP and non-3GPP applications utilizing the same port numbers.</w:t>
      </w:r>
    </w:p>
    <w:p w14:paraId="76F564B6" w14:textId="77777777" w:rsidR="00CE5AA5" w:rsidRPr="009B35CE" w:rsidRDefault="00CE5AA5" w:rsidP="00CE5AA5">
      <w:pPr>
        <w:pStyle w:val="Heading3"/>
        <w:rPr>
          <w:lang w:eastAsia="zh-CN"/>
        </w:rPr>
      </w:pPr>
      <w:bookmarkStart w:id="139" w:name="_Toc49766793"/>
      <w:bookmarkStart w:id="140" w:name="_Toc51229999"/>
      <w:bookmarkStart w:id="141" w:name="_Toc56624185"/>
      <w:bookmarkStart w:id="142" w:name="_Toc57018086"/>
      <w:r>
        <w:rPr>
          <w:lang w:eastAsia="zh-CN"/>
        </w:rPr>
        <w:t>5.5.2</w:t>
      </w:r>
      <w:r>
        <w:rPr>
          <w:lang w:eastAsia="zh-CN"/>
        </w:rPr>
        <w:tab/>
        <w:t>Key issue definition</w:t>
      </w:r>
      <w:bookmarkEnd w:id="139"/>
      <w:bookmarkEnd w:id="140"/>
      <w:bookmarkEnd w:id="141"/>
      <w:bookmarkEnd w:id="142"/>
      <w:r>
        <w:rPr>
          <w:lang w:eastAsia="zh-CN"/>
        </w:rPr>
        <w:t xml:space="preserve"> </w:t>
      </w:r>
    </w:p>
    <w:p w14:paraId="1EBB2344" w14:textId="77777777" w:rsidR="00CE5AA5" w:rsidRPr="006B5418" w:rsidRDefault="00CE5AA5" w:rsidP="00CE5AA5">
      <w:pPr>
        <w:rPr>
          <w:lang w:val="en-US"/>
        </w:rPr>
      </w:pPr>
      <w:r>
        <w:rPr>
          <w:lang w:val="en-US"/>
        </w:rPr>
        <w:t xml:space="preserve">Solution(s) should be specified that describe in detail how a </w:t>
      </w:r>
      <w:r>
        <w:t xml:space="preserve">newly defined application port number will not clash with the port numbers that are already in use, or at least how to mitigate the problem. In other words, the solution needs to describe how the </w:t>
      </w:r>
      <w:r w:rsidRPr="00A801E1">
        <w:t>traffic sent to a newly defined application port number always arrives at the intended application</w:t>
      </w:r>
      <w:r>
        <w:t>.</w:t>
      </w:r>
    </w:p>
    <w:p w14:paraId="0C44A380" w14:textId="77777777" w:rsidR="002E6DDB" w:rsidRPr="0090769B" w:rsidRDefault="002E6DDB" w:rsidP="002E6DDB">
      <w:pPr>
        <w:pStyle w:val="Heading1"/>
        <w:rPr>
          <w:lang w:eastAsia="zh-CN"/>
        </w:rPr>
      </w:pPr>
      <w:bookmarkStart w:id="143" w:name="_Toc56624186"/>
      <w:bookmarkStart w:id="144" w:name="_Toc57018087"/>
      <w:r w:rsidRPr="0090769B">
        <w:rPr>
          <w:lang w:eastAsia="zh-CN"/>
        </w:rPr>
        <w:t>6</w:t>
      </w:r>
      <w:r w:rsidRPr="0090769B">
        <w:rPr>
          <w:lang w:eastAsia="zh-CN"/>
        </w:rPr>
        <w:tab/>
        <w:t>Solutions</w:t>
      </w:r>
      <w:bookmarkEnd w:id="97"/>
      <w:bookmarkEnd w:id="132"/>
      <w:bookmarkEnd w:id="133"/>
      <w:bookmarkEnd w:id="143"/>
      <w:bookmarkEnd w:id="144"/>
    </w:p>
    <w:p w14:paraId="40411707" w14:textId="77777777" w:rsidR="002E6DDB" w:rsidRPr="0090769B" w:rsidRDefault="002E6DDB" w:rsidP="002E6DDB">
      <w:pPr>
        <w:pStyle w:val="Heading2"/>
        <w:rPr>
          <w:lang w:eastAsia="zh-CN"/>
        </w:rPr>
      </w:pPr>
      <w:bookmarkStart w:id="145" w:name="_Toc49766795"/>
      <w:bookmarkStart w:id="146" w:name="_Toc51230001"/>
      <w:bookmarkStart w:id="147" w:name="_Toc56624187"/>
      <w:bookmarkStart w:id="148" w:name="_Toc39050169"/>
      <w:bookmarkStart w:id="149" w:name="_Toc57018088"/>
      <w:r w:rsidRPr="0090769B">
        <w:rPr>
          <w:lang w:eastAsia="zh-CN"/>
        </w:rPr>
        <w:t>6.1</w:t>
      </w:r>
      <w:r w:rsidRPr="0090769B">
        <w:rPr>
          <w:lang w:eastAsia="zh-CN"/>
        </w:rPr>
        <w:tab/>
      </w:r>
      <w:r w:rsidR="00AB4F52" w:rsidRPr="0090769B">
        <w:rPr>
          <w:lang w:eastAsia="zh-CN"/>
        </w:rPr>
        <w:t>General</w:t>
      </w:r>
      <w:bookmarkEnd w:id="145"/>
      <w:bookmarkEnd w:id="146"/>
      <w:bookmarkEnd w:id="147"/>
      <w:bookmarkEnd w:id="149"/>
    </w:p>
    <w:p w14:paraId="1C1D43DB" w14:textId="77777777"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14:paraId="29C0FA02" w14:textId="77777777" w:rsidR="00AB4F52" w:rsidRPr="0090769B" w:rsidRDefault="00AB4F52" w:rsidP="00AB4F52">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6B43E335" w14:textId="77777777" w:rsidR="004C15B2" w:rsidRPr="0090769B" w:rsidRDefault="004C15B2" w:rsidP="004C15B2">
      <w:pPr>
        <w:pStyle w:val="Heading2"/>
        <w:rPr>
          <w:lang w:eastAsia="zh-CN"/>
        </w:rPr>
      </w:pPr>
      <w:bookmarkStart w:id="150" w:name="_Toc47446716"/>
      <w:bookmarkStart w:id="151" w:name="_Toc49766796"/>
      <w:bookmarkStart w:id="152" w:name="_Toc51230002"/>
      <w:bookmarkStart w:id="153" w:name="_Toc56624188"/>
      <w:bookmarkStart w:id="154" w:name="_Toc47446720"/>
      <w:bookmarkStart w:id="155" w:name="_Toc49766801"/>
      <w:bookmarkStart w:id="156" w:name="_Toc51230007"/>
      <w:bookmarkStart w:id="157" w:name="_Toc39050171"/>
      <w:bookmarkStart w:id="158" w:name="_Toc57018089"/>
      <w:bookmarkEnd w:id="148"/>
      <w:r w:rsidRPr="0090769B">
        <w:rPr>
          <w:lang w:eastAsia="zh-CN"/>
        </w:rPr>
        <w:t>6.2</w:t>
      </w:r>
      <w:r w:rsidRPr="0090769B">
        <w:rPr>
          <w:lang w:eastAsia="zh-CN"/>
        </w:rPr>
        <w:tab/>
        <w:t xml:space="preserve">Solution#1: </w:t>
      </w:r>
      <w:bookmarkEnd w:id="150"/>
      <w:r>
        <w:t>3GPP allocating port numbers</w:t>
      </w:r>
      <w:bookmarkEnd w:id="151"/>
      <w:bookmarkEnd w:id="152"/>
      <w:bookmarkEnd w:id="153"/>
      <w:bookmarkEnd w:id="158"/>
    </w:p>
    <w:p w14:paraId="26706935" w14:textId="77777777" w:rsidR="004C15B2" w:rsidRPr="0090769B" w:rsidRDefault="004C15B2" w:rsidP="004C15B2">
      <w:pPr>
        <w:pStyle w:val="Heading3"/>
        <w:rPr>
          <w:lang w:eastAsia="zh-CN"/>
        </w:rPr>
      </w:pPr>
      <w:bookmarkStart w:id="159" w:name="_Toc47446717"/>
      <w:bookmarkStart w:id="160" w:name="_Toc49766797"/>
      <w:bookmarkStart w:id="161" w:name="_Toc51230003"/>
      <w:bookmarkStart w:id="162" w:name="_Toc56624189"/>
      <w:bookmarkStart w:id="163" w:name="_Toc57018090"/>
      <w:r w:rsidRPr="0090769B">
        <w:rPr>
          <w:lang w:eastAsia="zh-CN"/>
        </w:rPr>
        <w:t>6.2.1</w:t>
      </w:r>
      <w:r w:rsidRPr="0090769B">
        <w:rPr>
          <w:lang w:eastAsia="zh-CN"/>
        </w:rPr>
        <w:tab/>
        <w:t>General</w:t>
      </w:r>
      <w:bookmarkEnd w:id="159"/>
      <w:bookmarkEnd w:id="160"/>
      <w:bookmarkEnd w:id="161"/>
      <w:bookmarkEnd w:id="162"/>
      <w:bookmarkEnd w:id="163"/>
    </w:p>
    <w:p w14:paraId="4180E0F5" w14:textId="77777777" w:rsidR="004C15B2" w:rsidRDefault="004C15B2" w:rsidP="004C15B2">
      <w:r>
        <w:t>3GPP becomes responsible for reserving a sub-range of port numbers from the Dynamic/Private Port range [49152 - 65535] and also for allocating a port number to each new 3GPP application.</w:t>
      </w:r>
    </w:p>
    <w:p w14:paraId="0842F485" w14:textId="34F2D5EB" w:rsidR="004C15B2" w:rsidRPr="0090769B" w:rsidRDefault="004C15B2" w:rsidP="004C15B2">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0BAB39CF" w14:textId="77777777" w:rsidR="004C15B2" w:rsidRPr="0090769B" w:rsidRDefault="004C15B2" w:rsidP="004C15B2">
      <w:pPr>
        <w:pStyle w:val="Heading3"/>
        <w:rPr>
          <w:lang w:eastAsia="zh-CN"/>
        </w:rPr>
      </w:pPr>
      <w:bookmarkStart w:id="164" w:name="_Toc47446718"/>
      <w:bookmarkStart w:id="165" w:name="_Toc49766798"/>
      <w:bookmarkStart w:id="166" w:name="_Toc51230004"/>
      <w:bookmarkStart w:id="167" w:name="_Toc56624190"/>
      <w:bookmarkStart w:id="168" w:name="_Toc57018091"/>
      <w:r w:rsidRPr="0090769B">
        <w:rPr>
          <w:lang w:eastAsia="zh-CN"/>
        </w:rPr>
        <w:t>6.2.2</w:t>
      </w:r>
      <w:r w:rsidRPr="0090769B">
        <w:rPr>
          <w:lang w:eastAsia="zh-CN"/>
        </w:rPr>
        <w:tab/>
        <w:t>Detailed description</w:t>
      </w:r>
      <w:bookmarkEnd w:id="164"/>
      <w:bookmarkEnd w:id="165"/>
      <w:bookmarkEnd w:id="166"/>
      <w:bookmarkEnd w:id="167"/>
      <w:bookmarkEnd w:id="168"/>
    </w:p>
    <w:p w14:paraId="42D5631C" w14:textId="77777777" w:rsidR="004C15B2" w:rsidRDefault="004C15B2" w:rsidP="004C15B2">
      <w:r>
        <w:t>3GPP reaches agreement on the sub-range of port numbers from the Dynamic/Private Port range [49152 - 65535].</w:t>
      </w:r>
    </w:p>
    <w:p w14:paraId="0F4809C2" w14:textId="77777777" w:rsidR="004C15B2" w:rsidRDefault="004C15B2" w:rsidP="004C15B2">
      <w:r>
        <w:t>3GPP Rel-17 and onwards applications shall ensure the allocated port numbers from this sub-range are used only for the valid traffic.</w:t>
      </w:r>
    </w:p>
    <w:p w14:paraId="59AB101F" w14:textId="77777777" w:rsidR="004C15B2" w:rsidRDefault="004C15B2" w:rsidP="004C15B2">
      <w:pPr>
        <w:pStyle w:val="EditorsNote"/>
      </w:pPr>
      <w:r w:rsidRPr="00B67E19">
        <w:t>Editor's note: if solution #1 is selected it is FFS which sub-range of the dynamic range [49152 – 65535] should be reserved by 3GPP for future port number allocations.</w:t>
      </w:r>
    </w:p>
    <w:p w14:paraId="12965B64" w14:textId="63057056" w:rsidR="004C15B2" w:rsidRDefault="004C15B2" w:rsidP="004C15B2">
      <w:r>
        <w:t>3GPP should document the future port allocations to specific 3GPP interface applications in an annex to 3GPP TR 29.941.</w:t>
      </w:r>
    </w:p>
    <w:p w14:paraId="2D3CD4E9" w14:textId="77777777" w:rsidR="004C15B2" w:rsidRDefault="004C15B2" w:rsidP="004C15B2">
      <w:r>
        <w:t>The proposed solution is based on the following assumptions:</w:t>
      </w:r>
    </w:p>
    <w:p w14:paraId="11C0B05C" w14:textId="77777777" w:rsidR="004C15B2" w:rsidRDefault="004C15B2" w:rsidP="00A9011C">
      <w:pPr>
        <w:pStyle w:val="B1"/>
      </w:pPr>
      <w:r>
        <w:t>1.</w:t>
      </w:r>
      <w:r>
        <w:tab/>
      </w:r>
      <w:r w:rsidRPr="006F7A06">
        <w:t>Dynamic/Private Por</w:t>
      </w:r>
      <w:r>
        <w:t>t number range [49152 - 65535] is not restricted by IANA and may be used by applications without any restrictions.</w:t>
      </w:r>
    </w:p>
    <w:p w14:paraId="283A785D" w14:textId="77777777" w:rsidR="004C15B2" w:rsidRDefault="004C15B2" w:rsidP="00A9011C">
      <w:pPr>
        <w:pStyle w:val="B1"/>
      </w:pPr>
      <w:r>
        <w:lastRenderedPageBreak/>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6285170" w14:textId="77777777" w:rsidR="004C15B2" w:rsidRDefault="004C15B2" w:rsidP="00A9011C">
      <w:pPr>
        <w:pStyle w:val="B1"/>
      </w:pPr>
      <w:r>
        <w:t>3.</w:t>
      </w:r>
      <w:r>
        <w:tab/>
        <w:t xml:space="preserve">Let's assume, 3GPP specifies in Rel-17 or onwards that the port number of some new application 'X' is e.g. 49152. </w:t>
      </w:r>
    </w:p>
    <w:p w14:paraId="33C924BB" w14:textId="77777777" w:rsidR="004C15B2" w:rsidRDefault="004C15B2" w:rsidP="00A9011C">
      <w:pPr>
        <w:pStyle w:val="B1"/>
      </w:pPr>
      <w:r>
        <w:t>4.</w:t>
      </w:r>
      <w:r>
        <w:tab/>
        <w:t>When sending a request message, the new application X will populate the port numbers as follows:</w:t>
      </w:r>
    </w:p>
    <w:p w14:paraId="4692FB1E" w14:textId="77777777" w:rsidR="004C15B2" w:rsidRPr="00FD0FE9" w:rsidRDefault="004C15B2" w:rsidP="00A9011C">
      <w:pPr>
        <w:pStyle w:val="B2"/>
        <w:rPr>
          <w:lang w:val="fr-FR"/>
        </w:rPr>
      </w:pPr>
      <w:r w:rsidRPr="00FD0FE9">
        <w:rPr>
          <w:lang w:val="fr-FR"/>
        </w:rPr>
        <w:t>-</w:t>
      </w:r>
      <w:r w:rsidRPr="00FD0FE9">
        <w:rPr>
          <w:lang w:val="fr-FR"/>
        </w:rPr>
        <w:tab/>
        <w:t>Destination port: e.g. 50000</w:t>
      </w:r>
    </w:p>
    <w:p w14:paraId="0FB877EE" w14:textId="77777777" w:rsidR="004C15B2" w:rsidRPr="00FD0FE9" w:rsidRDefault="004C15B2" w:rsidP="00A9011C">
      <w:pPr>
        <w:pStyle w:val="B2"/>
        <w:rPr>
          <w:lang w:val="fr-FR"/>
        </w:rPr>
      </w:pPr>
      <w:r w:rsidRPr="00FD0FE9">
        <w:rPr>
          <w:lang w:val="fr-FR"/>
        </w:rPr>
        <w:t>-</w:t>
      </w:r>
      <w:r w:rsidRPr="00FD0FE9">
        <w:rPr>
          <w:lang w:val="fr-FR"/>
        </w:rPr>
        <w:tab/>
        <w:t xml:space="preserve">Source port: e.g. 60000  </w:t>
      </w:r>
    </w:p>
    <w:p w14:paraId="32DDAA9F" w14:textId="77777777" w:rsidR="004C15B2" w:rsidRDefault="004C15B2" w:rsidP="004C15B2">
      <w:pPr>
        <w:pStyle w:val="B1"/>
      </w:pPr>
      <w:r>
        <w:t>5.</w:t>
      </w:r>
      <w:r>
        <w:tab/>
        <w:t>When the application peer sends a response, the new remote application X will populate the port numbers in a reverse order:</w:t>
      </w:r>
    </w:p>
    <w:p w14:paraId="7CE76256" w14:textId="77777777" w:rsidR="004C15B2" w:rsidRDefault="004C15B2" w:rsidP="004C15B2">
      <w:pPr>
        <w:pStyle w:val="B2"/>
      </w:pPr>
      <w:r>
        <w:t>-</w:t>
      </w:r>
      <w:r>
        <w:tab/>
        <w:t>Destination port: 60000</w:t>
      </w:r>
    </w:p>
    <w:p w14:paraId="53B46F82" w14:textId="77777777" w:rsidR="004C15B2" w:rsidRPr="0090769B" w:rsidRDefault="004C15B2" w:rsidP="004C15B2">
      <w:pPr>
        <w:pStyle w:val="B2"/>
      </w:pPr>
      <w:r>
        <w:t>-</w:t>
      </w:r>
      <w:r>
        <w:tab/>
        <w:t>Source port: 50000</w:t>
      </w:r>
    </w:p>
    <w:p w14:paraId="4C26A837" w14:textId="77777777" w:rsidR="004C15B2" w:rsidRDefault="004C15B2" w:rsidP="004C15B2">
      <w:pPr>
        <w:pStyle w:val="B1"/>
      </w:pPr>
      <w:r>
        <w:t>6.</w:t>
      </w:r>
      <w:r>
        <w:tab/>
        <w:t>Now, in the network there will be other, legacy interface applications that were taken into use before application X is specified. Let's look into how the traffic for these applications would be handled.</w:t>
      </w:r>
    </w:p>
    <w:p w14:paraId="02102598" w14:textId="77777777" w:rsidR="004C15B2" w:rsidRDefault="004C15B2" w:rsidP="004C15B2">
      <w:pPr>
        <w:pStyle w:val="B1"/>
      </w:pPr>
      <w:r>
        <w:t>7.</w:t>
      </w:r>
      <w:r>
        <w:tab/>
        <w:t>Application X sends a request to the destination port 50000.</w:t>
      </w:r>
    </w:p>
    <w:p w14:paraId="407EE301" w14:textId="77777777" w:rsidR="004C15B2" w:rsidRDefault="004C15B2" w:rsidP="00A9011C">
      <w:pPr>
        <w:pStyle w:val="B2"/>
      </w:pPr>
      <w:r>
        <w:t>a.</w:t>
      </w:r>
      <w:r>
        <w:tab/>
        <w:t>If the application X peer receives such legit message, it will correctly handle the message.</w:t>
      </w:r>
    </w:p>
    <w:p w14:paraId="5ED76C57" w14:textId="77777777" w:rsidR="004C15B2" w:rsidRDefault="004C15B2" w:rsidP="00A9011C">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9642152" w14:textId="77777777" w:rsidR="004C15B2" w:rsidRDefault="004C15B2" w:rsidP="004C15B2">
      <w:pPr>
        <w:pStyle w:val="B1"/>
      </w:pPr>
      <w:r>
        <w:t>8.</w:t>
      </w:r>
      <w:r>
        <w:tab/>
        <w:t>Legacy application sends a response to the destination port 50000, because it received a request from this port.</w:t>
      </w:r>
    </w:p>
    <w:p w14:paraId="615F06DA" w14:textId="77777777" w:rsidR="004C15B2" w:rsidRDefault="004C15B2" w:rsidP="004C15B2">
      <w:pPr>
        <w:pStyle w:val="B2"/>
      </w:pPr>
      <w:r>
        <w:t>a.</w:t>
      </w:r>
      <w:r>
        <w:tab/>
        <w:t>If the legacy application peer receives such legit message, it will correctly handle the message.</w:t>
      </w:r>
    </w:p>
    <w:p w14:paraId="1596BEA7" w14:textId="77777777" w:rsidR="004C15B2" w:rsidRDefault="004C15B2" w:rsidP="00A9011C">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31CBDE5" w14:textId="77777777" w:rsidR="004C15B2" w:rsidRPr="000E0525" w:rsidRDefault="004C15B2" w:rsidP="004C15B2">
      <w:r w:rsidRPr="000E0525">
        <w:t>The following use case needs to be considered:</w:t>
      </w:r>
    </w:p>
    <w:p w14:paraId="10ADE0FF" w14:textId="77777777" w:rsidR="004C15B2" w:rsidRPr="000E0525" w:rsidRDefault="004C15B2" w:rsidP="00A9011C">
      <w:pPr>
        <w:pStyle w:val="B1"/>
      </w:pPr>
      <w:r w:rsidRPr="000E0525">
        <w:t>-</w:t>
      </w:r>
      <w:r w:rsidRPr="000E0525">
        <w:tab/>
        <w:t>A legacy application client already runs on a network entity and a new 3GPP Rel-17 app is initializing;</w:t>
      </w:r>
    </w:p>
    <w:p w14:paraId="799D5234" w14:textId="77777777" w:rsidR="004C15B2" w:rsidRPr="000E0525" w:rsidRDefault="004C15B2" w:rsidP="00A9011C">
      <w:pPr>
        <w:pStyle w:val="B1"/>
      </w:pPr>
      <w:r w:rsidRPr="000E0525">
        <w:t>-</w:t>
      </w:r>
      <w:r w:rsidRPr="000E0525">
        <w:tab/>
        <w:t>Both apps share the same IP address;</w:t>
      </w:r>
    </w:p>
    <w:p w14:paraId="23677E3E" w14:textId="77777777" w:rsidR="004C15B2" w:rsidRPr="000E0525" w:rsidRDefault="004C15B2" w:rsidP="00A9011C">
      <w:pPr>
        <w:pStyle w:val="B1"/>
      </w:pPr>
      <w:r w:rsidRPr="000E0525">
        <w:t>-</w:t>
      </w:r>
      <w:r w:rsidRPr="000E0525">
        <w:tab/>
        <w:t>The new 3GPP Rel-17 app shall listen to e.g. port 50000 for incoming requests;</w:t>
      </w:r>
    </w:p>
    <w:p w14:paraId="5462D2FC" w14:textId="77777777" w:rsidR="004C15B2" w:rsidRPr="000E0525" w:rsidRDefault="004C15B2" w:rsidP="00A9011C">
      <w:pPr>
        <w:pStyle w:val="B1"/>
      </w:pPr>
      <w:r w:rsidRPr="000E0525">
        <w:t>-</w:t>
      </w:r>
      <w:r w:rsidRPr="000E0525">
        <w:tab/>
        <w:t>There is a small, but non-zero probability that the legacy app has sent a request to another server and is expecting a response to port 50000;</w:t>
      </w:r>
    </w:p>
    <w:p w14:paraId="6E44EBCE" w14:textId="77777777" w:rsidR="004C15B2" w:rsidRPr="000E0525" w:rsidRDefault="004C15B2" w:rsidP="00A9011C">
      <w:pPr>
        <w:pStyle w:val="B1"/>
      </w:pPr>
      <w:r w:rsidRPr="000E0525">
        <w:t>-</w:t>
      </w:r>
      <w:r w:rsidRPr="000E0525">
        <w:tab/>
        <w:t>The system will not allow new 3GPP Rel-17 app to run, because port 50000 is already in use;</w:t>
      </w:r>
    </w:p>
    <w:p w14:paraId="65172B01" w14:textId="77777777" w:rsidR="004C15B2" w:rsidRPr="000E0525" w:rsidRDefault="004C15B2" w:rsidP="00A9011C">
      <w:pPr>
        <w:pStyle w:val="B1"/>
      </w:pPr>
      <w:r w:rsidRPr="000E0525">
        <w:t>-</w:t>
      </w:r>
      <w:r w:rsidRPr="000E0525">
        <w:tab/>
        <w:t>Implementation needs to find a way to somehow remove port 50000 from the legacy app usage, which will enable new 3GPP Rel-17 app to start;</w:t>
      </w:r>
    </w:p>
    <w:p w14:paraId="44D9B83A" w14:textId="77777777" w:rsidR="004C15B2" w:rsidRPr="000E0525" w:rsidRDefault="004C15B2" w:rsidP="00A9011C">
      <w:pPr>
        <w:pStyle w:val="B1"/>
      </w:pPr>
      <w:r w:rsidRPr="000E0525">
        <w:lastRenderedPageBreak/>
        <w:t>-</w:t>
      </w:r>
      <w:r w:rsidRPr="000E0525">
        <w:tab/>
        <w:t>Once the new 3GPP Rel-17 app is up and running, the system will ensure the legacy app will always select another port from the dynamic range. No more clashes will happen on this network entity.</w:t>
      </w:r>
    </w:p>
    <w:p w14:paraId="6F7D745D" w14:textId="77777777" w:rsidR="004C15B2" w:rsidRPr="0090769B" w:rsidRDefault="004C15B2" w:rsidP="004C15B2">
      <w:r>
        <w:t>3GPP should inform IANA about this solution and also should try negotiating a port number sub-range allocation for 3GPP applications. Any sub-range from [49152 - 65535] range would be good. This does not look like a big ask, considering 3GPP would need only some 20-50 port numbers altogether.</w:t>
      </w:r>
    </w:p>
    <w:p w14:paraId="3AE6182F" w14:textId="77777777" w:rsidR="004C15B2" w:rsidRPr="0090769B" w:rsidRDefault="004C15B2" w:rsidP="004C15B2">
      <w:pPr>
        <w:pStyle w:val="Heading3"/>
        <w:rPr>
          <w:lang w:eastAsia="zh-CN"/>
        </w:rPr>
      </w:pPr>
      <w:bookmarkStart w:id="169" w:name="_Toc49025899"/>
      <w:bookmarkStart w:id="170" w:name="_Toc49766799"/>
      <w:bookmarkStart w:id="171" w:name="_Toc51230005"/>
      <w:bookmarkStart w:id="172" w:name="_Toc56624191"/>
      <w:bookmarkStart w:id="173" w:name="_Toc47446719"/>
      <w:bookmarkStart w:id="174" w:name="_Toc57018092"/>
      <w:r>
        <w:rPr>
          <w:lang w:eastAsia="zh-CN"/>
        </w:rPr>
        <w:t>6.2.3</w:t>
      </w:r>
      <w:r w:rsidRPr="0090769B">
        <w:rPr>
          <w:lang w:eastAsia="zh-CN"/>
        </w:rPr>
        <w:tab/>
      </w:r>
      <w:r>
        <w:rPr>
          <w:lang w:eastAsia="zh-CN"/>
        </w:rPr>
        <w:t>Impacts</w:t>
      </w:r>
      <w:bookmarkEnd w:id="169"/>
      <w:bookmarkEnd w:id="170"/>
      <w:bookmarkEnd w:id="171"/>
      <w:bookmarkEnd w:id="172"/>
      <w:bookmarkEnd w:id="174"/>
    </w:p>
    <w:p w14:paraId="6B691144" w14:textId="77777777" w:rsidR="004C15B2" w:rsidRDefault="004C15B2" w:rsidP="004C15B2">
      <w:r>
        <w:t>The solution will impact only newly defined (Rel-17 and onwards) interface applications. See the bullet point 8b in the above clause 6.2.2. The solution will have no impact on legacy applications.</w:t>
      </w:r>
    </w:p>
    <w:p w14:paraId="38C83CCA" w14:textId="77777777" w:rsidR="004C15B2" w:rsidRPr="0090769B" w:rsidRDefault="004C15B2" w:rsidP="004C15B2">
      <w:r>
        <w:t>Ideally, the solution will also benefit from a potential agreement between 3GPP and IANA, if IANA agrees to allocating for 3GPP usage a sub-range of port numbers from [49152 - 65535] range.</w:t>
      </w:r>
    </w:p>
    <w:p w14:paraId="74D0D830" w14:textId="77777777" w:rsidR="004C15B2" w:rsidRDefault="004C15B2" w:rsidP="004C15B2">
      <w:pPr>
        <w:pStyle w:val="Heading3"/>
        <w:rPr>
          <w:lang w:eastAsia="zh-CN"/>
        </w:rPr>
      </w:pPr>
      <w:bookmarkStart w:id="175" w:name="_Toc49766800"/>
      <w:bookmarkStart w:id="176" w:name="_Toc51230006"/>
      <w:bookmarkStart w:id="177" w:name="_Toc56624192"/>
      <w:bookmarkStart w:id="178" w:name="_Toc57018093"/>
      <w:r w:rsidRPr="0090769B">
        <w:rPr>
          <w:lang w:eastAsia="zh-CN"/>
        </w:rPr>
        <w:t>6.2.</w:t>
      </w:r>
      <w:r>
        <w:rPr>
          <w:lang w:eastAsia="zh-CN"/>
        </w:rPr>
        <w:t>4</w:t>
      </w:r>
      <w:r w:rsidRPr="0090769B">
        <w:rPr>
          <w:lang w:eastAsia="zh-CN"/>
        </w:rPr>
        <w:tab/>
      </w:r>
      <w:r>
        <w:rPr>
          <w:lang w:eastAsia="zh-CN"/>
        </w:rPr>
        <w:t>Pros and cons</w:t>
      </w:r>
      <w:bookmarkEnd w:id="173"/>
      <w:bookmarkEnd w:id="175"/>
      <w:bookmarkEnd w:id="176"/>
      <w:bookmarkEnd w:id="177"/>
      <w:bookmarkEnd w:id="178"/>
    </w:p>
    <w:p w14:paraId="0B029C3B" w14:textId="77777777" w:rsidR="004C15B2" w:rsidRDefault="004C15B2" w:rsidP="004C15B2">
      <w:pPr>
        <w:pStyle w:val="Guidance"/>
        <w:rPr>
          <w:i w:val="0"/>
          <w:color w:val="auto"/>
        </w:rPr>
      </w:pPr>
      <w:r w:rsidRPr="0090769B">
        <w:rPr>
          <w:b/>
          <w:i w:val="0"/>
          <w:color w:val="auto"/>
        </w:rPr>
        <w:t>Pros</w:t>
      </w:r>
      <w:r>
        <w:rPr>
          <w:i w:val="0"/>
          <w:color w:val="auto"/>
        </w:rPr>
        <w:t>:</w:t>
      </w:r>
    </w:p>
    <w:p w14:paraId="7E304165" w14:textId="1D2E4BBC" w:rsidR="004C15B2" w:rsidRPr="0090769B" w:rsidRDefault="004C15B2" w:rsidP="004C15B2">
      <w:pPr>
        <w:pStyle w:val="B1"/>
      </w:pPr>
      <w:r>
        <w:t>-</w:t>
      </w:r>
      <w:r>
        <w:tab/>
        <w:t>The solution will have no impact on legacy applications.</w:t>
      </w:r>
    </w:p>
    <w:p w14:paraId="1C49C837" w14:textId="77777777" w:rsidR="004C15B2" w:rsidRDefault="004C15B2" w:rsidP="004C15B2">
      <w:pPr>
        <w:pStyle w:val="Guidance"/>
        <w:rPr>
          <w:i w:val="0"/>
        </w:rPr>
      </w:pPr>
      <w:r>
        <w:rPr>
          <w:b/>
          <w:i w:val="0"/>
          <w:color w:val="auto"/>
        </w:rPr>
        <w:t>Cons</w:t>
      </w:r>
      <w:r>
        <w:rPr>
          <w:i w:val="0"/>
          <w:color w:val="auto"/>
        </w:rPr>
        <w:t>:</w:t>
      </w:r>
    </w:p>
    <w:p w14:paraId="559297A8" w14:textId="77777777" w:rsidR="004C15B2" w:rsidRPr="000E0525" w:rsidRDefault="004C15B2" w:rsidP="004C15B2">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73D0F247" w14:textId="141C32A2" w:rsidR="004C15B2" w:rsidRDefault="004C15B2" w:rsidP="004C15B2">
      <w:pPr>
        <w:pStyle w:val="B1"/>
      </w:pPr>
      <w:r w:rsidRPr="000E0525">
        <w:t>-</w:t>
      </w:r>
      <w:r w:rsidRPr="000E0525">
        <w:tab/>
        <w:t>If IANA does not agree to allocating for 3GPP usage a sub-range of port nu</w:t>
      </w:r>
      <w:r>
        <w:t>mbers from [49152 - 65535] range, then the solution may not be completely future proof.</w:t>
      </w:r>
    </w:p>
    <w:p w14:paraId="31EB7D5D" w14:textId="77777777" w:rsidR="001E52BF" w:rsidRPr="0090769B" w:rsidRDefault="001E52BF" w:rsidP="001E52BF">
      <w:pPr>
        <w:pStyle w:val="Heading2"/>
        <w:rPr>
          <w:lang w:eastAsia="zh-CN"/>
        </w:rPr>
      </w:pPr>
      <w:bookmarkStart w:id="179" w:name="_Toc56624193"/>
      <w:bookmarkStart w:id="180" w:name="_Toc47446724"/>
      <w:bookmarkStart w:id="181" w:name="_Toc49766806"/>
      <w:bookmarkStart w:id="182" w:name="_Toc51230012"/>
      <w:bookmarkStart w:id="183" w:name="_Toc57018094"/>
      <w:bookmarkEnd w:id="154"/>
      <w:bookmarkEnd w:id="155"/>
      <w:bookmarkEnd w:id="156"/>
      <w:r w:rsidRPr="0090769B">
        <w:rPr>
          <w:lang w:eastAsia="zh-CN"/>
        </w:rPr>
        <w:t>6.3</w:t>
      </w:r>
      <w:r w:rsidRPr="0090769B">
        <w:rPr>
          <w:lang w:eastAsia="zh-CN"/>
        </w:rPr>
        <w:tab/>
        <w:t xml:space="preserve">Solution#2: </w:t>
      </w:r>
      <w:r>
        <w:rPr>
          <w:lang w:eastAsia="zh-CN"/>
        </w:rPr>
        <w:t>A</w:t>
      </w:r>
      <w:r>
        <w:t>llocating port numbers via OAM</w:t>
      </w:r>
      <w:bookmarkEnd w:id="179"/>
      <w:bookmarkEnd w:id="183"/>
    </w:p>
    <w:p w14:paraId="32351E18" w14:textId="77777777" w:rsidR="001E52BF" w:rsidRPr="0090769B" w:rsidRDefault="001E52BF" w:rsidP="001E52BF">
      <w:pPr>
        <w:pStyle w:val="Heading3"/>
        <w:rPr>
          <w:lang w:eastAsia="zh-CN"/>
        </w:rPr>
      </w:pPr>
      <w:bookmarkStart w:id="184" w:name="_Toc47446721"/>
      <w:bookmarkStart w:id="185" w:name="_Toc49766802"/>
      <w:bookmarkStart w:id="186" w:name="_Toc51230008"/>
      <w:bookmarkStart w:id="187" w:name="_Toc56624194"/>
      <w:bookmarkStart w:id="188" w:name="_Toc57018095"/>
      <w:r w:rsidRPr="0090769B">
        <w:rPr>
          <w:lang w:eastAsia="zh-CN"/>
        </w:rPr>
        <w:t>6.</w:t>
      </w:r>
      <w:r>
        <w:rPr>
          <w:lang w:eastAsia="zh-CN"/>
        </w:rPr>
        <w:t>3</w:t>
      </w:r>
      <w:r w:rsidRPr="0090769B">
        <w:rPr>
          <w:lang w:eastAsia="zh-CN"/>
        </w:rPr>
        <w:t>.1</w:t>
      </w:r>
      <w:r w:rsidRPr="0090769B">
        <w:rPr>
          <w:lang w:eastAsia="zh-CN"/>
        </w:rPr>
        <w:tab/>
        <w:t>General</w:t>
      </w:r>
      <w:bookmarkEnd w:id="184"/>
      <w:bookmarkEnd w:id="185"/>
      <w:bookmarkEnd w:id="186"/>
      <w:bookmarkEnd w:id="187"/>
      <w:bookmarkEnd w:id="188"/>
    </w:p>
    <w:p w14:paraId="3AD0593C" w14:textId="77777777" w:rsidR="001E52BF" w:rsidRPr="0090769B" w:rsidRDefault="001E52BF" w:rsidP="001E52BF">
      <w:bookmarkStart w:id="189" w:name="_Toc47446722"/>
      <w:r>
        <w:t>Each operator becomes responsible for allocating a port number to each new 3GPP application from either the User Port number range [1024-49151] or from the Dynamic/Private Port range [49152 - 65535].</w:t>
      </w:r>
    </w:p>
    <w:p w14:paraId="65FC1675" w14:textId="77777777" w:rsidR="001E52BF" w:rsidRPr="0090769B" w:rsidRDefault="001E52BF" w:rsidP="001E52BF">
      <w:pPr>
        <w:pStyle w:val="Heading3"/>
        <w:rPr>
          <w:lang w:eastAsia="zh-CN"/>
        </w:rPr>
      </w:pPr>
      <w:bookmarkStart w:id="190" w:name="_Toc49766803"/>
      <w:bookmarkStart w:id="191" w:name="_Toc51230009"/>
      <w:bookmarkStart w:id="192" w:name="_Toc56624195"/>
      <w:bookmarkStart w:id="193" w:name="_Toc57018096"/>
      <w:r w:rsidRPr="0090769B">
        <w:rPr>
          <w:lang w:eastAsia="zh-CN"/>
        </w:rPr>
        <w:t>6.</w:t>
      </w:r>
      <w:r>
        <w:rPr>
          <w:lang w:eastAsia="zh-CN"/>
        </w:rPr>
        <w:t>3</w:t>
      </w:r>
      <w:r w:rsidRPr="0090769B">
        <w:rPr>
          <w:lang w:eastAsia="zh-CN"/>
        </w:rPr>
        <w:t>.2</w:t>
      </w:r>
      <w:r w:rsidRPr="0090769B">
        <w:rPr>
          <w:lang w:eastAsia="zh-CN"/>
        </w:rPr>
        <w:tab/>
        <w:t>Detailed description</w:t>
      </w:r>
      <w:bookmarkEnd w:id="189"/>
      <w:bookmarkEnd w:id="190"/>
      <w:bookmarkEnd w:id="191"/>
      <w:bookmarkEnd w:id="192"/>
      <w:bookmarkEnd w:id="193"/>
    </w:p>
    <w:p w14:paraId="10FA8039" w14:textId="77777777" w:rsidR="001E52BF" w:rsidRDefault="001E52BF" w:rsidP="001E52BF">
      <w:r>
        <w:t>The proposed solution is based on the following assumptions:</w:t>
      </w:r>
    </w:p>
    <w:p w14:paraId="7515B6C3" w14:textId="77777777" w:rsidR="001E52BF" w:rsidRDefault="001E52BF" w:rsidP="001E52BF">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5D114F8C" w14:textId="77777777" w:rsidR="001E52BF" w:rsidRDefault="001E52BF" w:rsidP="001E52BF">
      <w:pPr>
        <w:pStyle w:val="B1"/>
      </w:pPr>
      <w:r>
        <w:t>2.</w:t>
      </w:r>
      <w:r>
        <w:tab/>
        <w:t>The operator selects certain unused port number as a default one for the new 3GPP interface application and configures all relevant network entities with OAM.</w:t>
      </w:r>
    </w:p>
    <w:p w14:paraId="7C259FAC" w14:textId="77777777" w:rsidR="001E52BF" w:rsidRDefault="001E52BF" w:rsidP="001E52BF">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4A6B8651" w14:textId="77777777" w:rsidR="001E52BF" w:rsidRDefault="001E52BF" w:rsidP="001E52BF">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1A0C9C95" w14:textId="77777777" w:rsidR="001E52BF" w:rsidRDefault="001E52BF" w:rsidP="001E52BF">
      <w:pPr>
        <w:pStyle w:val="B1"/>
      </w:pPr>
      <w:r>
        <w:t>5</w:t>
      </w:r>
      <w:r>
        <w:tab/>
        <w:t xml:space="preserve">In either case (bullets 3 and 4) however, the operator will face challenge with multiple roaming interfaces. If the application serves also a roaming interfaces, then the foreign network may use a different default port number. In </w:t>
      </w:r>
      <w:r>
        <w:lastRenderedPageBreak/>
        <w:t>such case, the application will need to use different default port numbers on non-roaming and roaming interfaces. The problem gets worse, when the application handles multiple roaming interfaces.</w:t>
      </w:r>
    </w:p>
    <w:p w14:paraId="70DFBAB8" w14:textId="77777777" w:rsidR="001E52BF" w:rsidRPr="000E0525" w:rsidRDefault="001E52BF" w:rsidP="001E52BF">
      <w:r w:rsidRPr="000E0525">
        <w:t>The following use case needs to be considered, if Dynamic/Private Port range [49152 - 65535] is used:</w:t>
      </w:r>
    </w:p>
    <w:p w14:paraId="520B26B2" w14:textId="77777777" w:rsidR="001E52BF" w:rsidRPr="000E0525" w:rsidRDefault="001E52BF" w:rsidP="00A9011C">
      <w:pPr>
        <w:pStyle w:val="B1"/>
      </w:pPr>
      <w:r w:rsidRPr="000E0525">
        <w:t>-</w:t>
      </w:r>
      <w:r w:rsidRPr="000E0525">
        <w:tab/>
        <w:t>A legacy application client already runs on a network entity and a new 3GPP Rel-17 app is initializing;</w:t>
      </w:r>
    </w:p>
    <w:p w14:paraId="10D84C44" w14:textId="77777777" w:rsidR="001E52BF" w:rsidRPr="000E0525" w:rsidRDefault="001E52BF" w:rsidP="00A9011C">
      <w:pPr>
        <w:pStyle w:val="B1"/>
      </w:pPr>
      <w:r w:rsidRPr="000E0525">
        <w:t>-</w:t>
      </w:r>
      <w:r w:rsidRPr="000E0525">
        <w:tab/>
        <w:t>Both apps share the same IP address;</w:t>
      </w:r>
    </w:p>
    <w:p w14:paraId="54F278C3" w14:textId="77777777" w:rsidR="001E52BF" w:rsidRPr="000E0525" w:rsidRDefault="001E52BF" w:rsidP="00A9011C">
      <w:pPr>
        <w:pStyle w:val="B1"/>
      </w:pPr>
      <w:r w:rsidRPr="000E0525">
        <w:t>-</w:t>
      </w:r>
      <w:r w:rsidRPr="000E0525">
        <w:tab/>
        <w:t>The new 3GPP Rel-17 app shall listen to e.g. port 50000 for incoming requests;</w:t>
      </w:r>
    </w:p>
    <w:p w14:paraId="750FA32F" w14:textId="77777777" w:rsidR="001E52BF" w:rsidRPr="000E0525" w:rsidRDefault="001E52BF" w:rsidP="00A9011C">
      <w:pPr>
        <w:pStyle w:val="B1"/>
      </w:pPr>
      <w:r w:rsidRPr="000E0525">
        <w:t>-</w:t>
      </w:r>
      <w:r w:rsidRPr="000E0525">
        <w:tab/>
        <w:t>There is a small, but non-zero probability that the legacy app has sent a request to another server and is expecting a response to port 50000;</w:t>
      </w:r>
    </w:p>
    <w:p w14:paraId="73F433D0" w14:textId="77777777" w:rsidR="001E52BF" w:rsidRPr="000E0525" w:rsidRDefault="001E52BF" w:rsidP="00A9011C">
      <w:pPr>
        <w:pStyle w:val="B1"/>
      </w:pPr>
      <w:r w:rsidRPr="000E0525">
        <w:t>-</w:t>
      </w:r>
      <w:r w:rsidRPr="000E0525">
        <w:tab/>
        <w:t>The system will not allow new 3GPP Rel-17 app to run, because port 50000 is already in use;</w:t>
      </w:r>
    </w:p>
    <w:p w14:paraId="7A74A892" w14:textId="77777777" w:rsidR="001E52BF" w:rsidRPr="000E0525" w:rsidRDefault="001E52BF" w:rsidP="00A9011C">
      <w:pPr>
        <w:pStyle w:val="B1"/>
      </w:pPr>
      <w:r w:rsidRPr="000E0525">
        <w:t>-</w:t>
      </w:r>
      <w:r w:rsidRPr="000E0525">
        <w:tab/>
        <w:t>OAM needs to find a way to somehow remove port 50000 from the legacy app usage, which will enable new 3GPP Rel-17 app to start;</w:t>
      </w:r>
    </w:p>
    <w:p w14:paraId="6873EC89" w14:textId="77777777" w:rsidR="001E52BF" w:rsidRPr="000E0525" w:rsidRDefault="001E52BF" w:rsidP="001E52BF">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2463B94" w14:textId="77777777" w:rsidR="001E52BF" w:rsidRPr="0090769B" w:rsidRDefault="001E52BF" w:rsidP="001E52BF">
      <w:pPr>
        <w:pStyle w:val="Heading3"/>
        <w:rPr>
          <w:lang w:eastAsia="zh-CN"/>
        </w:rPr>
      </w:pPr>
      <w:bookmarkStart w:id="194" w:name="_Toc49766804"/>
      <w:bookmarkStart w:id="195" w:name="_Toc51230010"/>
      <w:bookmarkStart w:id="196" w:name="_Toc56624196"/>
      <w:bookmarkStart w:id="197" w:name="_Toc47446723"/>
      <w:bookmarkStart w:id="198" w:name="_Toc57018097"/>
      <w:r>
        <w:rPr>
          <w:lang w:eastAsia="zh-CN"/>
        </w:rPr>
        <w:t>6.3.3</w:t>
      </w:r>
      <w:r w:rsidRPr="0090769B">
        <w:rPr>
          <w:lang w:eastAsia="zh-CN"/>
        </w:rPr>
        <w:tab/>
      </w:r>
      <w:r>
        <w:rPr>
          <w:lang w:eastAsia="zh-CN"/>
        </w:rPr>
        <w:t>Impacts</w:t>
      </w:r>
      <w:bookmarkEnd w:id="194"/>
      <w:bookmarkEnd w:id="195"/>
      <w:bookmarkEnd w:id="196"/>
      <w:bookmarkEnd w:id="198"/>
    </w:p>
    <w:p w14:paraId="14276CA0" w14:textId="77777777" w:rsidR="001E52BF" w:rsidRDefault="001E52BF" w:rsidP="001E52BF">
      <w:r>
        <w:t>The solution will impact only newly defined (Rel-17 and onwards) interface applications, i.e. the solution will have no impact on legacy applications.</w:t>
      </w:r>
    </w:p>
    <w:p w14:paraId="477F00C1" w14:textId="77777777" w:rsidR="001E52BF" w:rsidRPr="0090769B" w:rsidRDefault="001E52BF" w:rsidP="001E52BF">
      <w:r>
        <w:t>The solution will also impact roaming agreements, if the solution could be deemed viable at all.</w:t>
      </w:r>
    </w:p>
    <w:p w14:paraId="6E4CC2A7" w14:textId="77777777" w:rsidR="001E52BF" w:rsidRDefault="001E52BF" w:rsidP="001E52BF">
      <w:pPr>
        <w:pStyle w:val="Heading3"/>
        <w:rPr>
          <w:lang w:eastAsia="zh-CN"/>
        </w:rPr>
      </w:pPr>
      <w:bookmarkStart w:id="199" w:name="_Toc49766805"/>
      <w:bookmarkStart w:id="200" w:name="_Toc51230011"/>
      <w:bookmarkStart w:id="201" w:name="_Toc56624197"/>
      <w:bookmarkStart w:id="202" w:name="_Toc57018098"/>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197"/>
      <w:bookmarkEnd w:id="199"/>
      <w:bookmarkEnd w:id="200"/>
      <w:bookmarkEnd w:id="201"/>
      <w:bookmarkEnd w:id="202"/>
    </w:p>
    <w:p w14:paraId="11D47902" w14:textId="77777777" w:rsidR="001E52BF" w:rsidRDefault="001E52BF" w:rsidP="001E52BF">
      <w:pPr>
        <w:pStyle w:val="Guidance"/>
        <w:rPr>
          <w:i w:val="0"/>
          <w:color w:val="auto"/>
        </w:rPr>
      </w:pPr>
      <w:r w:rsidRPr="0090769B">
        <w:rPr>
          <w:b/>
          <w:i w:val="0"/>
          <w:color w:val="auto"/>
        </w:rPr>
        <w:t>Pros</w:t>
      </w:r>
      <w:r>
        <w:rPr>
          <w:i w:val="0"/>
          <w:color w:val="auto"/>
        </w:rPr>
        <w:t>:</w:t>
      </w:r>
    </w:p>
    <w:p w14:paraId="1F32EA6A" w14:textId="79F7CE44" w:rsidR="001E52BF" w:rsidRPr="00304B4C" w:rsidRDefault="001E52BF" w:rsidP="001E52BF">
      <w:pPr>
        <w:pStyle w:val="B1"/>
      </w:pPr>
      <w:r w:rsidRPr="00A9011C">
        <w:t>-</w:t>
      </w:r>
      <w:r w:rsidRPr="00A9011C">
        <w:tab/>
      </w:r>
      <w:r>
        <w:t>Gives full control and flexibility to operators when selecting default port numbers for new 3GPP interfaces.</w:t>
      </w:r>
    </w:p>
    <w:p w14:paraId="7F57B02F" w14:textId="77777777" w:rsidR="001E52BF" w:rsidRPr="00304B4C" w:rsidRDefault="001E52BF" w:rsidP="001E52BF">
      <w:pPr>
        <w:pStyle w:val="Guidance"/>
        <w:rPr>
          <w:i w:val="0"/>
          <w:color w:val="auto"/>
        </w:rPr>
      </w:pPr>
      <w:r w:rsidRPr="00304B4C">
        <w:rPr>
          <w:b/>
          <w:i w:val="0"/>
          <w:color w:val="auto"/>
        </w:rPr>
        <w:t>Cons</w:t>
      </w:r>
      <w:r w:rsidRPr="00304B4C">
        <w:rPr>
          <w:i w:val="0"/>
          <w:color w:val="auto"/>
        </w:rPr>
        <w:t>:</w:t>
      </w:r>
    </w:p>
    <w:p w14:paraId="620EE672" w14:textId="4DA79557" w:rsidR="001E52BF" w:rsidRPr="000E0525" w:rsidRDefault="001E52BF" w:rsidP="001E52BF">
      <w:pPr>
        <w:pStyle w:val="B1"/>
      </w:pPr>
      <w:r w:rsidRPr="00A9011C">
        <w:t>-</w:t>
      </w:r>
      <w:r w:rsidRPr="00A9011C">
        <w:tab/>
      </w:r>
      <w:r>
        <w:t xml:space="preserve">The new application cannot have hard-coded default port number. That is, it will learn the default port number after successful configuration action. 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w:t>
      </w:r>
      <w:r w:rsidRPr="000E0525">
        <w:t>multiple roaming interfaces.</w:t>
      </w:r>
    </w:p>
    <w:p w14:paraId="70AB887D" w14:textId="77777777" w:rsidR="001E52BF" w:rsidRPr="000E0525" w:rsidRDefault="001E52BF" w:rsidP="001E52BF">
      <w:pPr>
        <w:pStyle w:val="B1"/>
      </w:pPr>
      <w:r w:rsidRPr="000E0525">
        <w:t>-</w:t>
      </w:r>
      <w:r w:rsidRPr="000E0525">
        <w:tab/>
        <w:t>Makes the default port setting logic more complex in a new application.</w:t>
      </w:r>
    </w:p>
    <w:p w14:paraId="7FA024E2" w14:textId="77777777" w:rsidR="001E52BF" w:rsidRPr="000E0525" w:rsidRDefault="001E52BF" w:rsidP="001E52BF">
      <w:pPr>
        <w:pStyle w:val="B1"/>
      </w:pPr>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38B2A51E" w14:textId="17D65C01" w:rsidR="00611750" w:rsidRPr="0090769B" w:rsidRDefault="00611750" w:rsidP="00611750">
      <w:pPr>
        <w:pStyle w:val="Heading2"/>
        <w:rPr>
          <w:lang w:eastAsia="zh-CN"/>
        </w:rPr>
      </w:pPr>
      <w:bookmarkStart w:id="203" w:name="_Toc56624203"/>
      <w:bookmarkStart w:id="204" w:name="_Toc57018099"/>
      <w:bookmarkEnd w:id="180"/>
      <w:bookmarkEnd w:id="181"/>
      <w:bookmarkEnd w:id="182"/>
      <w:r>
        <w:rPr>
          <w:lang w:eastAsia="zh-CN"/>
        </w:rPr>
        <w:t>6.</w:t>
      </w:r>
      <w:r w:rsidR="0043378D">
        <w:rPr>
          <w:lang w:eastAsia="zh-CN"/>
        </w:rPr>
        <w:t>4</w:t>
      </w:r>
      <w:r>
        <w:rPr>
          <w:lang w:eastAsia="zh-CN"/>
        </w:rPr>
        <w:tab/>
        <w:t>Solution#</w:t>
      </w:r>
      <w:r w:rsidR="0043378D">
        <w:rPr>
          <w:lang w:eastAsia="zh-CN"/>
        </w:rPr>
        <w:t>3</w:t>
      </w:r>
      <w:r w:rsidRPr="0090769B">
        <w:rPr>
          <w:lang w:eastAsia="zh-CN"/>
        </w:rPr>
        <w:t xml:space="preserve">: </w:t>
      </w:r>
      <w:r>
        <w:t>DNS-SD based solution</w:t>
      </w:r>
      <w:bookmarkEnd w:id="203"/>
      <w:bookmarkEnd w:id="204"/>
    </w:p>
    <w:p w14:paraId="387532E3" w14:textId="15945AE6" w:rsidR="00611750" w:rsidRPr="0090769B" w:rsidRDefault="00611750" w:rsidP="00611750">
      <w:pPr>
        <w:pStyle w:val="Heading3"/>
        <w:rPr>
          <w:lang w:eastAsia="zh-CN"/>
        </w:rPr>
      </w:pPr>
      <w:bookmarkStart w:id="205" w:name="_Toc56624204"/>
      <w:bookmarkStart w:id="206" w:name="_Toc57018100"/>
      <w:r>
        <w:rPr>
          <w:lang w:eastAsia="zh-CN"/>
        </w:rPr>
        <w:t>6.</w:t>
      </w:r>
      <w:r w:rsidR="0043378D">
        <w:rPr>
          <w:lang w:eastAsia="zh-CN"/>
        </w:rPr>
        <w:t>4</w:t>
      </w:r>
      <w:r w:rsidRPr="0090769B">
        <w:rPr>
          <w:lang w:eastAsia="zh-CN"/>
        </w:rPr>
        <w:t>.1</w:t>
      </w:r>
      <w:r w:rsidRPr="0090769B">
        <w:rPr>
          <w:lang w:eastAsia="zh-CN"/>
        </w:rPr>
        <w:tab/>
        <w:t>General</w:t>
      </w:r>
      <w:bookmarkEnd w:id="205"/>
      <w:bookmarkEnd w:id="206"/>
    </w:p>
    <w:p w14:paraId="032DF0C8" w14:textId="77777777" w:rsidR="00611750" w:rsidRDefault="00611750" w:rsidP="00A9011C">
      <w:r w:rsidRPr="009D55C8">
        <w:t>The DNS-based Service Discovery (DNS-SD) (see IETF</w:t>
      </w:r>
      <w:r>
        <w:t> </w:t>
      </w:r>
      <w:r w:rsidRPr="009D55C8">
        <w:t>RFC</w:t>
      </w:r>
      <w:r>
        <w:t> </w:t>
      </w:r>
      <w:r w:rsidRPr="009D55C8">
        <w:t>6763</w:t>
      </w:r>
      <w:r>
        <w:t> </w:t>
      </w:r>
      <w:r w:rsidRPr="009D55C8">
        <w:t>[</w:t>
      </w:r>
      <w:r w:rsidR="00B354D5">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147AD29E" w14:textId="77777777" w:rsidR="00611750" w:rsidRDefault="00611750" w:rsidP="00A9011C">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6EEC673" w14:textId="77777777" w:rsidR="00611750" w:rsidRPr="00220E0C" w:rsidRDefault="00611750" w:rsidP="00611750">
      <w:pPr>
        <w:rPr>
          <w:rFonts w:eastAsia="SimSun"/>
          <w:lang w:val="en-US" w:eastAsia="zh-CN"/>
        </w:rPr>
      </w:pPr>
      <w:r>
        <w:rPr>
          <w:rFonts w:eastAsia="SimSun"/>
          <w:lang w:val="en-US" w:eastAsia="zh-CN"/>
        </w:rPr>
        <w:lastRenderedPageBreak/>
        <w:t>In this proposed solution, it is assumed that a conventional unicast DNS server is available in the network. When a node is activated in the network, the 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51400C75" w14:textId="77777777" w:rsidR="00611750" w:rsidRDefault="00611750" w:rsidP="00611750">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w:t>
      </w:r>
      <w:r w:rsidR="00B354D5">
        <w:rPr>
          <w:lang w:val="en-US"/>
        </w:rPr>
        <w:t>7</w:t>
      </w:r>
      <w:r>
        <w:rPr>
          <w:lang w:val="en-US"/>
        </w:rPr>
        <w:t>]).</w:t>
      </w:r>
    </w:p>
    <w:p w14:paraId="212AC6D0" w14:textId="77777777" w:rsidR="00611750" w:rsidRPr="005848DD" w:rsidRDefault="00611750" w:rsidP="00611750">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0119D908" w14:textId="77777777" w:rsidR="00611750" w:rsidRDefault="00611750" w:rsidP="00611750">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57A7B59D" w14:textId="77777777" w:rsidR="00611750" w:rsidRDefault="00611750" w:rsidP="00611750">
      <w:pPr>
        <w:rPr>
          <w:lang w:val="en-US"/>
        </w:rPr>
      </w:pPr>
      <w:r w:rsidRPr="00756B27">
        <w:rPr>
          <w:lang w:val="en-US"/>
        </w:rPr>
        <w:t xml:space="preserve">Service names are assigned </w:t>
      </w:r>
      <w:r>
        <w:rPr>
          <w:lang w:val="en-US"/>
        </w:rPr>
        <w:t xml:space="preserve">by IANA </w:t>
      </w:r>
      <w:r w:rsidRPr="00756B27">
        <w:rPr>
          <w:lang w:val="en-US"/>
        </w:rPr>
        <w:t>on a "first come, first served" basis, as described in Section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7EF1A3B" w14:textId="77777777" w:rsidR="00611750" w:rsidRPr="00A9011C" w:rsidRDefault="00611750" w:rsidP="00A9011C">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0ACE38B5" w14:textId="776FD66F" w:rsidR="00611750" w:rsidRPr="0090769B" w:rsidRDefault="00611750" w:rsidP="00611750">
      <w:pPr>
        <w:pStyle w:val="Heading3"/>
        <w:rPr>
          <w:lang w:eastAsia="zh-CN"/>
        </w:rPr>
      </w:pPr>
      <w:bookmarkStart w:id="207" w:name="_Toc56624205"/>
      <w:bookmarkStart w:id="208" w:name="_Toc57018101"/>
      <w:r>
        <w:rPr>
          <w:lang w:eastAsia="zh-CN"/>
        </w:rPr>
        <w:t>6.</w:t>
      </w:r>
      <w:r w:rsidR="0043378D">
        <w:rPr>
          <w:lang w:eastAsia="zh-CN"/>
        </w:rPr>
        <w:t>4</w:t>
      </w:r>
      <w:r w:rsidRPr="0090769B">
        <w:rPr>
          <w:lang w:eastAsia="zh-CN"/>
        </w:rPr>
        <w:t>.2</w:t>
      </w:r>
      <w:r w:rsidRPr="0090769B">
        <w:rPr>
          <w:lang w:eastAsia="zh-CN"/>
        </w:rPr>
        <w:tab/>
        <w:t>Detailed description</w:t>
      </w:r>
      <w:bookmarkEnd w:id="207"/>
      <w:bookmarkEnd w:id="208"/>
    </w:p>
    <w:p w14:paraId="2462211E" w14:textId="77777777" w:rsidR="00611750" w:rsidRDefault="00611750" w:rsidP="00611750">
      <w:pPr>
        <w:rPr>
          <w:lang w:val="en-US"/>
        </w:rPr>
      </w:pPr>
      <w:r>
        <w:t>The proposed solution is based on the following assumptions:</w:t>
      </w:r>
    </w:p>
    <w:p w14:paraId="639D3990" w14:textId="77777777" w:rsidR="00611750" w:rsidRDefault="00611750" w:rsidP="00A9011C">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21B635F6" w14:textId="77777777" w:rsidR="00611750" w:rsidRDefault="00611750" w:rsidP="00A9011C">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w:t>
      </w:r>
      <w:r w:rsidR="00B354D5" w:rsidRPr="00A9011C">
        <w:rPr>
          <w:lang w:val="en-US"/>
        </w:rPr>
        <w:t>6</w:t>
      </w:r>
      <w:r w:rsidRPr="00A9011C">
        <w:rPr>
          <w:lang w:val="en-US"/>
        </w:rPr>
        <w:t>]</w:t>
      </w:r>
      <w:r w:rsidRPr="0043378D">
        <w:rPr>
          <w:lang w:val="en-US"/>
        </w:rPr>
        <w:t>)</w:t>
      </w:r>
      <w:r>
        <w:rPr>
          <w:lang w:val="en-US"/>
        </w:rPr>
        <w:t xml:space="preserve"> for the name:</w:t>
      </w:r>
    </w:p>
    <w:p w14:paraId="6640E061" w14:textId="77777777" w:rsidR="00611750" w:rsidRDefault="00611750" w:rsidP="00A9011C">
      <w:pPr>
        <w:pStyle w:val="B2"/>
        <w:rPr>
          <w:lang w:val="en-US"/>
        </w:rPr>
      </w:pPr>
      <w:r>
        <w:rPr>
          <w:lang w:val="en-US"/>
        </w:rPr>
        <w:t>&lt;Service&gt;.</w:t>
      </w:r>
      <w:r w:rsidRPr="00B205E9">
        <w:rPr>
          <w:lang w:val="en-US"/>
        </w:rPr>
        <w:t>&lt;Domain&gt;</w:t>
      </w:r>
    </w:p>
    <w:p w14:paraId="61ECC40D" w14:textId="77777777" w:rsidR="00611750" w:rsidRPr="002F7077" w:rsidRDefault="00611750" w:rsidP="00A9011C">
      <w:pPr>
        <w:pStyle w:val="B1"/>
        <w:rPr>
          <w:lang w:val="en-US"/>
        </w:rPr>
      </w:pPr>
      <w:r>
        <w:rPr>
          <w:lang w:val="en-US"/>
        </w:rPr>
        <w:t>3-</w:t>
      </w:r>
      <w:r>
        <w:rPr>
          <w:lang w:val="en-US"/>
        </w:rPr>
        <w:tab/>
        <w:t>The DNS query is sent to the conventional unicast DNS server.</w:t>
      </w:r>
    </w:p>
    <w:p w14:paraId="532A0641" w14:textId="77777777" w:rsidR="00611750" w:rsidRDefault="00611750" w:rsidP="00A9011C">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0E3EDC29" w14:textId="77777777" w:rsidR="00611750" w:rsidRDefault="00611750" w:rsidP="00A9011C">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1C90BDA1" w14:textId="77777777" w:rsidR="00611750" w:rsidRDefault="00611750" w:rsidP="00A9011C">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w:t>
      </w:r>
      <w:r w:rsidR="00B354D5" w:rsidRPr="00A9011C">
        <w:rPr>
          <w:lang w:val="en-US"/>
        </w:rPr>
        <w:t>6</w:t>
      </w:r>
      <w:r w:rsidRPr="00A9011C">
        <w:rPr>
          <w:lang w:val="en-US"/>
        </w:rPr>
        <w:t>]</w:t>
      </w:r>
      <w:r w:rsidRPr="0043378D">
        <w:rPr>
          <w:lang w:val="en-US"/>
        </w:rPr>
        <w:t>.</w:t>
      </w:r>
    </w:p>
    <w:p w14:paraId="77C78DD2" w14:textId="77777777" w:rsidR="00611750" w:rsidRDefault="00611750" w:rsidP="00A9011C">
      <w:pPr>
        <w:pStyle w:val="B1"/>
        <w:ind w:hanging="1"/>
        <w:rPr>
          <w:lang w:val="en-US"/>
        </w:rPr>
      </w:pPr>
      <w:r>
        <w:rPr>
          <w:lang w:val="en-US"/>
        </w:rPr>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3D98A44E" w14:textId="77777777" w:rsidR="00611750" w:rsidRPr="00FC340C" w:rsidRDefault="00611750" w:rsidP="00A9011C">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3E41749" w14:textId="77777777" w:rsidR="00611750" w:rsidRPr="00AA647F" w:rsidRDefault="00611750" w:rsidP="00A9011C">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005E01EC" w14:textId="77777777" w:rsidR="00611750" w:rsidRPr="00FC340C" w:rsidRDefault="00611750" w:rsidP="00A9011C">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317C6944" w14:textId="77777777" w:rsidR="00611750" w:rsidRDefault="00611750" w:rsidP="00611750">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CDF27D4" w14:textId="77777777" w:rsidR="00611750" w:rsidRDefault="00611750" w:rsidP="00611750">
      <w:pPr>
        <w:pStyle w:val="NO"/>
        <w:rPr>
          <w:lang w:val="en-US"/>
        </w:rPr>
      </w:pPr>
      <w:r>
        <w:rPr>
          <w:lang w:val="en-US"/>
        </w:rPr>
        <w:t>NOTE 2:</w:t>
      </w:r>
      <w:r>
        <w:rPr>
          <w:lang w:val="en-US"/>
        </w:rPr>
        <w:tab/>
        <w:t>As described in IETF RFC 6763 </w:t>
      </w:r>
      <w:r w:rsidRPr="00A9011C">
        <w:rPr>
          <w:lang w:val="en-US"/>
        </w:rPr>
        <w:t>[</w:t>
      </w:r>
      <w:r w:rsidR="00B354D5" w:rsidRPr="00A9011C">
        <w:rPr>
          <w:lang w:val="en-US"/>
        </w:rPr>
        <w:t>6</w:t>
      </w:r>
      <w:r w:rsidRPr="00A9011C">
        <w:rPr>
          <w:lang w:val="en-US"/>
        </w:rPr>
        <w:t>]</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6807B4DF" w14:textId="77777777" w:rsidR="00611750" w:rsidRDefault="00611750" w:rsidP="00A9011C">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0AB2CC72" w14:textId="77777777" w:rsidR="00611750" w:rsidRDefault="00611750" w:rsidP="00A9011C">
      <w:pPr>
        <w:pStyle w:val="B2"/>
        <w:rPr>
          <w:lang w:val="en-US"/>
        </w:rPr>
      </w:pPr>
      <w:r>
        <w:rPr>
          <w:lang w:val="en-US"/>
        </w:rPr>
        <w:lastRenderedPageBreak/>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859E771" w14:textId="77777777" w:rsidR="00611750" w:rsidRDefault="00611750" w:rsidP="00A9011C">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7C108C19" w14:textId="77777777" w:rsidR="00611750" w:rsidRDefault="00611750" w:rsidP="00611750">
      <w:pPr>
        <w:pStyle w:val="NO"/>
        <w:rPr>
          <w:lang w:val="en-US"/>
        </w:rPr>
      </w:pPr>
      <w:r>
        <w:rPr>
          <w:lang w:val="en-US"/>
        </w:rPr>
        <w:t>NOTE 3:</w:t>
      </w:r>
      <w:r>
        <w:rPr>
          <w:lang w:val="en-US"/>
        </w:rPr>
        <w:tab/>
        <w:t>It is recommended to give the same weight to all the instances with the same priority.</w:t>
      </w:r>
    </w:p>
    <w:p w14:paraId="21DBA82D" w14:textId="77777777" w:rsidR="00611750" w:rsidRDefault="00611750" w:rsidP="00611750">
      <w:pPr>
        <w:pStyle w:val="B1"/>
        <w:rPr>
          <w:lang w:val="en-US"/>
        </w:rPr>
      </w:pPr>
      <w:r>
        <w:rPr>
          <w:lang w:val="en-US"/>
        </w:rPr>
        <w:t>6-</w:t>
      </w:r>
      <w:r>
        <w:rPr>
          <w:lang w:val="en-US"/>
        </w:rPr>
        <w:tab/>
        <w:t>The client can set up connection(s) with the remote node(s) using the IP address(es) and port number(s) retrieved from the DNS server.</w:t>
      </w:r>
    </w:p>
    <w:p w14:paraId="02CF7B07" w14:textId="188258F6" w:rsidR="00611750" w:rsidRPr="0090769B" w:rsidRDefault="00611750" w:rsidP="00611750">
      <w:pPr>
        <w:pStyle w:val="Heading3"/>
        <w:rPr>
          <w:lang w:eastAsia="zh-CN"/>
        </w:rPr>
      </w:pPr>
      <w:bookmarkStart w:id="209" w:name="_Toc56624206"/>
      <w:bookmarkStart w:id="210" w:name="_Toc57018102"/>
      <w:r>
        <w:rPr>
          <w:lang w:eastAsia="zh-CN"/>
        </w:rPr>
        <w:t>6.</w:t>
      </w:r>
      <w:r w:rsidR="0043378D">
        <w:rPr>
          <w:lang w:eastAsia="zh-CN"/>
        </w:rPr>
        <w:t>4</w:t>
      </w:r>
      <w:r>
        <w:rPr>
          <w:lang w:eastAsia="zh-CN"/>
        </w:rPr>
        <w:t>.3</w:t>
      </w:r>
      <w:r w:rsidRPr="0090769B">
        <w:rPr>
          <w:lang w:eastAsia="zh-CN"/>
        </w:rPr>
        <w:tab/>
      </w:r>
      <w:r>
        <w:rPr>
          <w:lang w:eastAsia="zh-CN"/>
        </w:rPr>
        <w:t>Impacts</w:t>
      </w:r>
      <w:bookmarkEnd w:id="209"/>
      <w:bookmarkEnd w:id="210"/>
    </w:p>
    <w:p w14:paraId="6CAF6341" w14:textId="77777777" w:rsidR="00611750" w:rsidRPr="0090769B" w:rsidRDefault="00611750" w:rsidP="00A9011C">
      <w:r>
        <w:t>The solution will impact only newly defined (Rel-17 and onwards) interface applications. The solution will have no impact on legacy applications.</w:t>
      </w:r>
    </w:p>
    <w:p w14:paraId="1F7F98CC" w14:textId="5B9B99ED" w:rsidR="00611750" w:rsidRDefault="00611750" w:rsidP="00611750">
      <w:pPr>
        <w:pStyle w:val="Heading3"/>
        <w:rPr>
          <w:lang w:eastAsia="zh-CN"/>
        </w:rPr>
      </w:pPr>
      <w:bookmarkStart w:id="211" w:name="_Toc56624207"/>
      <w:bookmarkStart w:id="212" w:name="_Toc57018103"/>
      <w:r>
        <w:rPr>
          <w:lang w:eastAsia="zh-CN"/>
        </w:rPr>
        <w:t>6.</w:t>
      </w:r>
      <w:r w:rsidR="0043378D">
        <w:rPr>
          <w:lang w:eastAsia="zh-CN"/>
        </w:rPr>
        <w:t>4</w:t>
      </w:r>
      <w:r w:rsidRPr="0090769B">
        <w:rPr>
          <w:lang w:eastAsia="zh-CN"/>
        </w:rPr>
        <w:t>.</w:t>
      </w:r>
      <w:r>
        <w:rPr>
          <w:lang w:eastAsia="zh-CN"/>
        </w:rPr>
        <w:t>4</w:t>
      </w:r>
      <w:r w:rsidRPr="0090769B">
        <w:rPr>
          <w:lang w:eastAsia="zh-CN"/>
        </w:rPr>
        <w:tab/>
      </w:r>
      <w:r>
        <w:rPr>
          <w:lang w:eastAsia="zh-CN"/>
        </w:rPr>
        <w:t>Pros and cons</w:t>
      </w:r>
      <w:bookmarkEnd w:id="211"/>
      <w:bookmarkEnd w:id="212"/>
    </w:p>
    <w:p w14:paraId="7D158EF7" w14:textId="77777777" w:rsidR="00611750" w:rsidRDefault="00611750" w:rsidP="00611750">
      <w:pPr>
        <w:pStyle w:val="Guidance"/>
        <w:rPr>
          <w:i w:val="0"/>
          <w:color w:val="auto"/>
        </w:rPr>
      </w:pPr>
      <w:r w:rsidRPr="0090769B">
        <w:rPr>
          <w:b/>
          <w:i w:val="0"/>
          <w:color w:val="auto"/>
        </w:rPr>
        <w:t>Pros</w:t>
      </w:r>
      <w:r>
        <w:rPr>
          <w:i w:val="0"/>
          <w:color w:val="auto"/>
        </w:rPr>
        <w:t>:</w:t>
      </w:r>
    </w:p>
    <w:p w14:paraId="3F1A9729" w14:textId="77777777" w:rsidR="00611750" w:rsidRDefault="00611750" w:rsidP="00611750">
      <w:pPr>
        <w:pStyle w:val="B1"/>
      </w:pPr>
      <w:r w:rsidRPr="00A9011C">
        <w:t>-</w:t>
      </w:r>
      <w:r w:rsidRPr="00A9011C">
        <w:tab/>
      </w:r>
      <w:r>
        <w:t>Port numbers are locally assigned in the node supporting the interface applications.</w:t>
      </w:r>
    </w:p>
    <w:p w14:paraId="7A25DC6E" w14:textId="77777777" w:rsidR="00611750" w:rsidRDefault="00611750" w:rsidP="00611750">
      <w:pPr>
        <w:pStyle w:val="B1"/>
      </w:pPr>
      <w:r>
        <w:t>-</w:t>
      </w:r>
      <w:r>
        <w:tab/>
        <w:t>Limit the need for manual configuration.</w:t>
      </w:r>
    </w:p>
    <w:p w14:paraId="19864E51" w14:textId="77777777" w:rsidR="00611750" w:rsidRDefault="00611750" w:rsidP="00611750">
      <w:pPr>
        <w:pStyle w:val="B1"/>
      </w:pPr>
      <w:r>
        <w:t>-</w:t>
      </w:r>
      <w:r>
        <w:tab/>
        <w:t>leveraging on a proven DNS infrastructure and mature technology.</w:t>
      </w:r>
    </w:p>
    <w:p w14:paraId="507731B2" w14:textId="77777777" w:rsidR="00611750" w:rsidRPr="00A9011C" w:rsidRDefault="00611750" w:rsidP="00611750">
      <w:pPr>
        <w:pStyle w:val="B1"/>
        <w:rPr>
          <w:lang w:val="en-US"/>
        </w:rPr>
      </w:pPr>
      <w:r>
        <w:t>-</w:t>
      </w:r>
      <w:r>
        <w:tab/>
        <w:t>the "_tcp" and "_udp" subdomains can be delegated to a dedicated</w:t>
      </w:r>
      <w:r w:rsidRPr="00B4747B">
        <w:t xml:space="preserve"> DNS server</w:t>
      </w:r>
      <w:r>
        <w:t>.</w:t>
      </w:r>
    </w:p>
    <w:p w14:paraId="07BA6351" w14:textId="77777777" w:rsidR="00611750" w:rsidRDefault="00611750" w:rsidP="00A9011C">
      <w:r w:rsidRPr="00A9011C">
        <w:rPr>
          <w:b/>
        </w:rPr>
        <w:t>Cons</w:t>
      </w:r>
      <w:r>
        <w:t>:</w:t>
      </w:r>
    </w:p>
    <w:p w14:paraId="1480D240" w14:textId="77777777" w:rsidR="00611750" w:rsidRDefault="00611750" w:rsidP="00611750">
      <w:pPr>
        <w:pStyle w:val="B1"/>
      </w:pPr>
      <w:r w:rsidRPr="00A9011C">
        <w:t>-</w:t>
      </w:r>
      <w:r w:rsidRPr="00A9011C">
        <w:tab/>
        <w:t>Rely on the availability</w:t>
      </w:r>
      <w:r w:rsidRPr="00B4747B">
        <w:t xml:space="preserve"> </w:t>
      </w:r>
      <w:r>
        <w:t>of a DNS infrastructure.</w:t>
      </w:r>
    </w:p>
    <w:p w14:paraId="2D0EA117" w14:textId="77777777" w:rsidR="00611750" w:rsidRDefault="00611750" w:rsidP="00611750">
      <w:pPr>
        <w:pStyle w:val="B1"/>
      </w:pPr>
      <w:r>
        <w:t>-</w:t>
      </w:r>
      <w:r>
        <w:tab/>
        <w:t>3GPP nodes need to implement a DNS resolver in order to discover interfaces supported by other nodes.</w:t>
      </w:r>
    </w:p>
    <w:p w14:paraId="2546BFE8" w14:textId="77777777" w:rsidR="00611750" w:rsidRDefault="00611750" w:rsidP="00611750">
      <w:pPr>
        <w:pStyle w:val="B1"/>
      </w:pPr>
      <w:r>
        <w:t>-</w:t>
      </w:r>
      <w:r>
        <w:tab/>
        <w:t>The discovery mechanism implies additional signalling before setting up the connection between nodes</w:t>
      </w:r>
    </w:p>
    <w:p w14:paraId="4773C224" w14:textId="1ED8C58B" w:rsidR="00722397" w:rsidRPr="0090769B" w:rsidRDefault="00722397" w:rsidP="00722397">
      <w:pPr>
        <w:pStyle w:val="Heading2"/>
        <w:rPr>
          <w:lang w:eastAsia="zh-CN"/>
        </w:rPr>
      </w:pPr>
      <w:bookmarkStart w:id="213" w:name="_Toc56624208"/>
      <w:bookmarkStart w:id="214" w:name="_Toc57018104"/>
      <w:r>
        <w:rPr>
          <w:lang w:eastAsia="zh-CN"/>
        </w:rPr>
        <w:t>6.</w:t>
      </w:r>
      <w:r w:rsidR="0043378D">
        <w:rPr>
          <w:lang w:eastAsia="zh-CN"/>
        </w:rPr>
        <w:t>5</w:t>
      </w:r>
      <w:r>
        <w:rPr>
          <w:lang w:eastAsia="zh-CN"/>
        </w:rPr>
        <w:tab/>
        <w:t>Solution#</w:t>
      </w:r>
      <w:r w:rsidR="0043378D">
        <w:rPr>
          <w:lang w:eastAsia="zh-CN"/>
        </w:rPr>
        <w:t>4</w:t>
      </w:r>
      <w:r w:rsidRPr="0090769B">
        <w:rPr>
          <w:lang w:eastAsia="zh-CN"/>
        </w:rPr>
        <w:t xml:space="preserve">: </w:t>
      </w:r>
      <w:r w:rsidRPr="00195D2C">
        <w:t>Service discovery using DNS SRV records</w:t>
      </w:r>
      <w:bookmarkEnd w:id="213"/>
      <w:bookmarkEnd w:id="214"/>
    </w:p>
    <w:p w14:paraId="3EEBBB3E" w14:textId="7D1F161F" w:rsidR="00722397" w:rsidRPr="0090769B" w:rsidRDefault="00722397" w:rsidP="00722397">
      <w:pPr>
        <w:pStyle w:val="Heading3"/>
        <w:rPr>
          <w:lang w:eastAsia="zh-CN"/>
        </w:rPr>
      </w:pPr>
      <w:bookmarkStart w:id="215" w:name="_Toc56624209"/>
      <w:bookmarkStart w:id="216" w:name="_Toc57018105"/>
      <w:r>
        <w:rPr>
          <w:lang w:eastAsia="zh-CN"/>
        </w:rPr>
        <w:t>6.</w:t>
      </w:r>
      <w:r w:rsidR="0043378D">
        <w:rPr>
          <w:lang w:eastAsia="zh-CN"/>
        </w:rPr>
        <w:t>5</w:t>
      </w:r>
      <w:r w:rsidRPr="0090769B">
        <w:rPr>
          <w:lang w:eastAsia="zh-CN"/>
        </w:rPr>
        <w:t>.1</w:t>
      </w:r>
      <w:r w:rsidRPr="0090769B">
        <w:rPr>
          <w:lang w:eastAsia="zh-CN"/>
        </w:rPr>
        <w:tab/>
        <w:t>General</w:t>
      </w:r>
      <w:bookmarkEnd w:id="215"/>
      <w:bookmarkEnd w:id="216"/>
    </w:p>
    <w:p w14:paraId="747AFD08" w14:textId="2CA09F0B" w:rsidR="00722397" w:rsidRDefault="00722397" w:rsidP="00722397">
      <w:r>
        <w:rPr>
          <w:rFonts w:eastAsia="SimSun"/>
          <w:lang w:val="en-US" w:eastAsia="zh-CN"/>
        </w:rPr>
        <w:t xml:space="preserve">This is an alternative to solution </w:t>
      </w:r>
      <w:r w:rsidRPr="00A9011C">
        <w:rPr>
          <w:rFonts w:eastAsia="SimSun"/>
          <w:lang w:val="en-US" w:eastAsia="zh-CN"/>
        </w:rPr>
        <w:t>#</w:t>
      </w:r>
      <w:r w:rsidR="0043378D"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2D4A0EFF" w14:textId="29024589" w:rsidR="00722397" w:rsidRDefault="00722397" w:rsidP="00722397">
      <w:r>
        <w:rPr>
          <w:rFonts w:eastAsia="SimSun"/>
          <w:lang w:val="en-US" w:eastAsia="zh-CN"/>
        </w:rPr>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w:t>
      </w:r>
      <w:r w:rsidR="00E800DB" w:rsidRPr="00A9011C">
        <w:rPr>
          <w:lang w:val="en-US"/>
        </w:rPr>
        <w:t>7</w:t>
      </w:r>
      <w:r w:rsidRPr="00A9011C">
        <w:rPr>
          <w:lang w:val="en-US"/>
        </w:rPr>
        <w:t>]</w:t>
      </w:r>
      <w:r>
        <w:rPr>
          <w:lang w:val="en-US"/>
        </w:rPr>
        <w:t xml:space="preserve">) instead of a PTR lookup in solution </w:t>
      </w:r>
      <w:r w:rsidR="00E07D69" w:rsidRPr="00A9011C">
        <w:rPr>
          <w:rFonts w:eastAsia="SimSun"/>
          <w:lang w:val="en-US" w:eastAsia="zh-CN"/>
        </w:rPr>
        <w:t>#</w:t>
      </w:r>
      <w:r w:rsidR="0043378D" w:rsidRPr="0043378D">
        <w:rPr>
          <w:rFonts w:eastAsia="SimSun"/>
          <w:lang w:val="en-US" w:eastAsia="zh-CN"/>
        </w:rPr>
        <w:t>3</w:t>
      </w:r>
      <w:r>
        <w:rPr>
          <w:lang w:val="en-US"/>
        </w:rPr>
        <w:t>:</w:t>
      </w:r>
    </w:p>
    <w:p w14:paraId="0D2E267B" w14:textId="77777777" w:rsidR="00722397" w:rsidRDefault="00722397" w:rsidP="00722397">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3E86E7FE" w14:textId="573258C2" w:rsidR="00722397" w:rsidRPr="0090769B" w:rsidRDefault="00722397" w:rsidP="00722397">
      <w:pPr>
        <w:pStyle w:val="Heading3"/>
        <w:rPr>
          <w:lang w:eastAsia="zh-CN"/>
        </w:rPr>
      </w:pPr>
      <w:bookmarkStart w:id="217" w:name="_Toc56624210"/>
      <w:bookmarkStart w:id="218" w:name="_Toc57018106"/>
      <w:r>
        <w:rPr>
          <w:lang w:eastAsia="zh-CN"/>
        </w:rPr>
        <w:t>6.</w:t>
      </w:r>
      <w:r w:rsidR="0043378D">
        <w:rPr>
          <w:lang w:eastAsia="zh-CN"/>
        </w:rPr>
        <w:t>5</w:t>
      </w:r>
      <w:r w:rsidRPr="0090769B">
        <w:rPr>
          <w:lang w:eastAsia="zh-CN"/>
        </w:rPr>
        <w:t>.2</w:t>
      </w:r>
      <w:r w:rsidRPr="0090769B">
        <w:rPr>
          <w:lang w:eastAsia="zh-CN"/>
        </w:rPr>
        <w:tab/>
        <w:t>Detailed description</w:t>
      </w:r>
      <w:bookmarkEnd w:id="217"/>
      <w:bookmarkEnd w:id="218"/>
    </w:p>
    <w:p w14:paraId="587ED4A9" w14:textId="77777777" w:rsidR="00722397" w:rsidRDefault="00722397" w:rsidP="00722397">
      <w:pPr>
        <w:rPr>
          <w:lang w:val="en-US"/>
        </w:rPr>
      </w:pPr>
      <w:r>
        <w:t>The proposed solution is based on the following assumptions:</w:t>
      </w:r>
    </w:p>
    <w:p w14:paraId="14B14BFC" w14:textId="77777777" w:rsidR="00722397" w:rsidRDefault="00722397" w:rsidP="00722397">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70BCCE4C" w14:textId="10B6C237" w:rsidR="00722397" w:rsidRDefault="00722397" w:rsidP="00722397">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w:t>
      </w:r>
      <w:r w:rsidR="00E800DB" w:rsidRPr="00A9011C">
        <w:rPr>
          <w:lang w:val="en-US"/>
        </w:rPr>
        <w:t>6</w:t>
      </w:r>
      <w:r w:rsidRPr="00A9011C">
        <w:rPr>
          <w:lang w:val="en-US"/>
        </w:rPr>
        <w:t>]</w:t>
      </w:r>
      <w:r>
        <w:rPr>
          <w:lang w:val="en-US"/>
        </w:rPr>
        <w:t>) for the name:</w:t>
      </w:r>
    </w:p>
    <w:p w14:paraId="16432BF4" w14:textId="77777777" w:rsidR="00722397" w:rsidRDefault="00722397" w:rsidP="00722397">
      <w:pPr>
        <w:pStyle w:val="B2"/>
        <w:rPr>
          <w:lang w:val="en-US"/>
        </w:rPr>
      </w:pPr>
      <w:r>
        <w:rPr>
          <w:lang w:val="en-US"/>
        </w:rPr>
        <w:t>&lt;Service&gt;.</w:t>
      </w:r>
      <w:r w:rsidRPr="00B205E9">
        <w:rPr>
          <w:lang w:val="en-US"/>
        </w:rPr>
        <w:t>&lt;Domain&gt;</w:t>
      </w:r>
    </w:p>
    <w:p w14:paraId="29F9EA50" w14:textId="77777777" w:rsidR="00722397" w:rsidRPr="002F7077" w:rsidRDefault="00722397" w:rsidP="00722397">
      <w:pPr>
        <w:pStyle w:val="B1"/>
        <w:rPr>
          <w:lang w:val="en-US"/>
        </w:rPr>
      </w:pPr>
      <w:r>
        <w:rPr>
          <w:lang w:val="en-US"/>
        </w:rPr>
        <w:t>3-</w:t>
      </w:r>
      <w:r>
        <w:rPr>
          <w:lang w:val="en-US"/>
        </w:rPr>
        <w:tab/>
        <w:t>The DNS query is sent to the conventional unicast DNS server.</w:t>
      </w:r>
    </w:p>
    <w:p w14:paraId="739EBB27" w14:textId="77777777" w:rsidR="00722397" w:rsidRDefault="00722397" w:rsidP="00722397">
      <w:pPr>
        <w:pStyle w:val="B1"/>
        <w:rPr>
          <w:lang w:val="en-US"/>
        </w:rPr>
      </w:pPr>
      <w:r>
        <w:rPr>
          <w:lang w:val="en-US"/>
        </w:rPr>
        <w:lastRenderedPageBreak/>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2B7EBAEF" w14:textId="77777777" w:rsidR="00722397" w:rsidRDefault="00722397" w:rsidP="00722397">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37D62EBA" w14:textId="77777777" w:rsidR="00722397" w:rsidRDefault="00722397" w:rsidP="00722397">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ECB6F7C" w14:textId="77777777" w:rsidR="00722397" w:rsidRDefault="00722397" w:rsidP="00722397">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D80C0B0" w14:textId="77777777" w:rsidR="00722397" w:rsidRDefault="00722397" w:rsidP="00722397">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5F6CF534" w14:textId="77777777" w:rsidR="00722397" w:rsidRDefault="00722397" w:rsidP="00722397">
      <w:pPr>
        <w:pStyle w:val="NO"/>
        <w:rPr>
          <w:lang w:val="en-US"/>
        </w:rPr>
      </w:pPr>
      <w:r>
        <w:rPr>
          <w:lang w:val="en-US"/>
        </w:rPr>
        <w:t>NOTE 3:</w:t>
      </w:r>
      <w:r>
        <w:rPr>
          <w:lang w:val="en-US"/>
        </w:rPr>
        <w:tab/>
        <w:t>It is recommended to give the same weight to all the instances with the same priority.</w:t>
      </w:r>
    </w:p>
    <w:p w14:paraId="7207C0DA" w14:textId="77777777" w:rsidR="00722397" w:rsidRPr="00AA647F" w:rsidRDefault="00722397" w:rsidP="00A9011C">
      <w:pPr>
        <w:pStyle w:val="B1"/>
        <w:rPr>
          <w:lang w:val="en-US"/>
        </w:rPr>
      </w:pPr>
      <w:r>
        <w:rPr>
          <w:lang w:val="en-US"/>
        </w:rPr>
        <w:t>6-</w:t>
      </w:r>
      <w:r>
        <w:rPr>
          <w:lang w:val="en-US"/>
        </w:rPr>
        <w:tab/>
        <w:t>The client can set up connection(s) with the remote node(s) using the IP address(es) and port number(s) retrieved from the DNS server.</w:t>
      </w:r>
    </w:p>
    <w:p w14:paraId="2E7E59CA" w14:textId="4183E8F6" w:rsidR="00722397" w:rsidRPr="0090769B" w:rsidRDefault="00722397" w:rsidP="00722397">
      <w:pPr>
        <w:pStyle w:val="Heading3"/>
        <w:rPr>
          <w:lang w:eastAsia="zh-CN"/>
        </w:rPr>
      </w:pPr>
      <w:bookmarkStart w:id="219" w:name="_Toc56624211"/>
      <w:bookmarkStart w:id="220" w:name="_Toc57018107"/>
      <w:r>
        <w:rPr>
          <w:lang w:eastAsia="zh-CN"/>
        </w:rPr>
        <w:t>6.</w:t>
      </w:r>
      <w:r w:rsidR="0043378D">
        <w:rPr>
          <w:lang w:eastAsia="zh-CN"/>
        </w:rPr>
        <w:t>5</w:t>
      </w:r>
      <w:r>
        <w:rPr>
          <w:lang w:eastAsia="zh-CN"/>
        </w:rPr>
        <w:t>.3</w:t>
      </w:r>
      <w:r w:rsidRPr="0090769B">
        <w:rPr>
          <w:lang w:eastAsia="zh-CN"/>
        </w:rPr>
        <w:tab/>
      </w:r>
      <w:r>
        <w:rPr>
          <w:lang w:eastAsia="zh-CN"/>
        </w:rPr>
        <w:t>Impacts</w:t>
      </w:r>
      <w:bookmarkEnd w:id="219"/>
      <w:bookmarkEnd w:id="220"/>
    </w:p>
    <w:p w14:paraId="4047781E" w14:textId="77777777" w:rsidR="00722397" w:rsidRPr="0090769B" w:rsidRDefault="00722397" w:rsidP="00722397">
      <w:r>
        <w:t>The solution will impact only newly defined (Rel-17 and onwards) interface applications. The solution will have no impact on legacy applications.</w:t>
      </w:r>
    </w:p>
    <w:p w14:paraId="10D7F9A8" w14:textId="7C8D0113" w:rsidR="00722397" w:rsidRDefault="00722397" w:rsidP="00722397">
      <w:pPr>
        <w:pStyle w:val="Heading3"/>
        <w:rPr>
          <w:lang w:eastAsia="zh-CN"/>
        </w:rPr>
      </w:pPr>
      <w:bookmarkStart w:id="221" w:name="_Toc56624212"/>
      <w:bookmarkStart w:id="222" w:name="_Toc57018108"/>
      <w:r>
        <w:rPr>
          <w:lang w:eastAsia="zh-CN"/>
        </w:rPr>
        <w:t>6.</w:t>
      </w:r>
      <w:r w:rsidR="0043378D">
        <w:rPr>
          <w:lang w:eastAsia="zh-CN"/>
        </w:rPr>
        <w:t>5</w:t>
      </w:r>
      <w:r w:rsidRPr="0090769B">
        <w:rPr>
          <w:lang w:eastAsia="zh-CN"/>
        </w:rPr>
        <w:t>.</w:t>
      </w:r>
      <w:r>
        <w:rPr>
          <w:lang w:eastAsia="zh-CN"/>
        </w:rPr>
        <w:t>4</w:t>
      </w:r>
      <w:r w:rsidRPr="0090769B">
        <w:rPr>
          <w:lang w:eastAsia="zh-CN"/>
        </w:rPr>
        <w:tab/>
      </w:r>
      <w:r>
        <w:rPr>
          <w:lang w:eastAsia="zh-CN"/>
        </w:rPr>
        <w:t>Pros and cons</w:t>
      </w:r>
      <w:bookmarkEnd w:id="221"/>
      <w:bookmarkEnd w:id="222"/>
    </w:p>
    <w:p w14:paraId="489164F1" w14:textId="77777777" w:rsidR="00722397" w:rsidRDefault="00722397" w:rsidP="00722397">
      <w:pPr>
        <w:pStyle w:val="Guidance"/>
        <w:rPr>
          <w:i w:val="0"/>
          <w:color w:val="auto"/>
        </w:rPr>
      </w:pPr>
      <w:r w:rsidRPr="0090769B">
        <w:rPr>
          <w:b/>
          <w:i w:val="0"/>
          <w:color w:val="auto"/>
        </w:rPr>
        <w:t>Pros</w:t>
      </w:r>
      <w:r>
        <w:rPr>
          <w:i w:val="0"/>
          <w:color w:val="auto"/>
        </w:rPr>
        <w:t>:</w:t>
      </w:r>
    </w:p>
    <w:p w14:paraId="0CDA5343" w14:textId="77777777" w:rsidR="00722397" w:rsidRDefault="00722397" w:rsidP="00722397">
      <w:pPr>
        <w:pStyle w:val="B1"/>
      </w:pPr>
      <w:r w:rsidRPr="005848DD">
        <w:t>-</w:t>
      </w:r>
      <w:r w:rsidRPr="005848DD">
        <w:tab/>
      </w:r>
      <w:r>
        <w:t>Port numbers are locally assigned in the node supporting the interface applications.</w:t>
      </w:r>
    </w:p>
    <w:p w14:paraId="2EB8DF6C" w14:textId="77777777" w:rsidR="00722397" w:rsidRDefault="00722397" w:rsidP="00722397">
      <w:pPr>
        <w:pStyle w:val="B1"/>
      </w:pPr>
      <w:r>
        <w:t>-</w:t>
      </w:r>
      <w:r>
        <w:tab/>
        <w:t>Limit the need for manual configuration.</w:t>
      </w:r>
    </w:p>
    <w:p w14:paraId="056000EA" w14:textId="77777777" w:rsidR="00722397" w:rsidRDefault="00722397" w:rsidP="00722397">
      <w:pPr>
        <w:pStyle w:val="B1"/>
      </w:pPr>
      <w:r>
        <w:t>-</w:t>
      </w:r>
      <w:r>
        <w:tab/>
        <w:t>leveraging on a proven DNS infrastructure and mature technology.</w:t>
      </w:r>
    </w:p>
    <w:p w14:paraId="4F0FB9D8" w14:textId="77777777" w:rsidR="00722397" w:rsidRPr="005848DD" w:rsidRDefault="00722397" w:rsidP="00722397">
      <w:pPr>
        <w:pStyle w:val="B1"/>
        <w:rPr>
          <w:lang w:val="en-US"/>
        </w:rPr>
      </w:pPr>
      <w:r>
        <w:t>-</w:t>
      </w:r>
      <w:r>
        <w:tab/>
        <w:t>the "_tcp" and "_udp" subdomains can be delegated to a dedicated</w:t>
      </w:r>
      <w:r w:rsidRPr="00B4747B">
        <w:t xml:space="preserve"> DNS server</w:t>
      </w:r>
      <w:r>
        <w:t>.</w:t>
      </w:r>
    </w:p>
    <w:p w14:paraId="29596D16" w14:textId="77777777" w:rsidR="00722397" w:rsidRDefault="00722397" w:rsidP="00A9011C">
      <w:r w:rsidRPr="00A9011C">
        <w:rPr>
          <w:b/>
        </w:rPr>
        <w:t>Cons</w:t>
      </w:r>
      <w:r>
        <w:t>:</w:t>
      </w:r>
    </w:p>
    <w:p w14:paraId="66BAA1C2" w14:textId="77777777" w:rsidR="00722397" w:rsidRDefault="00722397" w:rsidP="00722397">
      <w:pPr>
        <w:pStyle w:val="B1"/>
      </w:pPr>
      <w:r w:rsidRPr="005848DD">
        <w:t>-</w:t>
      </w:r>
      <w:r w:rsidRPr="005848DD">
        <w:tab/>
        <w:t>Rely on the availability</w:t>
      </w:r>
      <w:r w:rsidRPr="00B4747B">
        <w:t xml:space="preserve"> </w:t>
      </w:r>
      <w:r>
        <w:t>of a DNS infrastructure.</w:t>
      </w:r>
    </w:p>
    <w:p w14:paraId="20DC753B" w14:textId="77777777" w:rsidR="00722397" w:rsidRDefault="00722397" w:rsidP="00722397">
      <w:pPr>
        <w:pStyle w:val="B1"/>
      </w:pPr>
      <w:r>
        <w:t>-</w:t>
      </w:r>
      <w:r>
        <w:tab/>
        <w:t>3GPP nodes need to implement a DNS resolver in order to discover interfaces supported by other nodes.</w:t>
      </w:r>
    </w:p>
    <w:p w14:paraId="448A2589" w14:textId="77777777" w:rsidR="00722397" w:rsidRPr="00B4747B" w:rsidRDefault="00722397" w:rsidP="00722397">
      <w:pPr>
        <w:pStyle w:val="B1"/>
      </w:pPr>
      <w:r>
        <w:t>-</w:t>
      </w:r>
      <w:r>
        <w:tab/>
        <w:t>The discovery mechanism implies additional signalling before setting up the connection between nodes</w:t>
      </w:r>
    </w:p>
    <w:p w14:paraId="324FA54C" w14:textId="6F5E65D3" w:rsidR="001F13E4" w:rsidRPr="0090769B" w:rsidRDefault="001F13E4" w:rsidP="001F13E4">
      <w:pPr>
        <w:pStyle w:val="Heading2"/>
        <w:rPr>
          <w:lang w:eastAsia="zh-CN"/>
        </w:rPr>
      </w:pPr>
      <w:bookmarkStart w:id="223" w:name="_Toc56624213"/>
      <w:bookmarkStart w:id="224" w:name="_Toc57018109"/>
      <w:r>
        <w:rPr>
          <w:lang w:eastAsia="zh-CN"/>
        </w:rPr>
        <w:t>6.</w:t>
      </w:r>
      <w:r w:rsidR="0043378D">
        <w:rPr>
          <w:lang w:eastAsia="zh-CN"/>
        </w:rPr>
        <w:t>6</w:t>
      </w:r>
      <w:r>
        <w:rPr>
          <w:lang w:eastAsia="zh-CN"/>
        </w:rPr>
        <w:tab/>
        <w:t>Solution#</w:t>
      </w:r>
      <w:r w:rsidR="0043378D">
        <w:rPr>
          <w:lang w:eastAsia="zh-CN"/>
        </w:rPr>
        <w:t>5</w:t>
      </w:r>
      <w:r w:rsidRPr="0090769B">
        <w:rPr>
          <w:lang w:eastAsia="zh-CN"/>
        </w:rPr>
        <w:t xml:space="preserve">: </w:t>
      </w:r>
      <w:r>
        <w:rPr>
          <w:lang w:val="en-US"/>
        </w:rPr>
        <w:t>Use of multicast address on local link</w:t>
      </w:r>
      <w:bookmarkEnd w:id="223"/>
      <w:bookmarkEnd w:id="224"/>
    </w:p>
    <w:p w14:paraId="34851905" w14:textId="13755494" w:rsidR="001F13E4" w:rsidRPr="0090769B" w:rsidRDefault="001F13E4" w:rsidP="001F13E4">
      <w:pPr>
        <w:pStyle w:val="Heading3"/>
        <w:rPr>
          <w:lang w:eastAsia="zh-CN"/>
        </w:rPr>
      </w:pPr>
      <w:bookmarkStart w:id="225" w:name="_Toc56624214"/>
      <w:bookmarkStart w:id="226" w:name="_Toc57018110"/>
      <w:r>
        <w:rPr>
          <w:lang w:eastAsia="zh-CN"/>
        </w:rPr>
        <w:t>6.</w:t>
      </w:r>
      <w:r w:rsidR="0043378D">
        <w:rPr>
          <w:lang w:eastAsia="zh-CN"/>
        </w:rPr>
        <w:t>6</w:t>
      </w:r>
      <w:r w:rsidRPr="0090769B">
        <w:rPr>
          <w:lang w:eastAsia="zh-CN"/>
        </w:rPr>
        <w:t>.1</w:t>
      </w:r>
      <w:r w:rsidRPr="0090769B">
        <w:rPr>
          <w:lang w:eastAsia="zh-CN"/>
        </w:rPr>
        <w:tab/>
        <w:t>General</w:t>
      </w:r>
      <w:bookmarkEnd w:id="225"/>
      <w:bookmarkEnd w:id="226"/>
    </w:p>
    <w:p w14:paraId="711DA86F" w14:textId="37A3BDAD" w:rsidR="001F13E4" w:rsidRDefault="001F13E4" w:rsidP="001F13E4">
      <w:pPr>
        <w:rPr>
          <w:rFonts w:eastAsia="SimSun"/>
          <w:lang w:val="en-US" w:eastAsia="zh-CN"/>
        </w:rPr>
      </w:pPr>
      <w:r>
        <w:rPr>
          <w:rFonts w:eastAsia="SimSun"/>
          <w:lang w:val="en-US" w:eastAsia="zh-CN"/>
        </w:rPr>
        <w:t xml:space="preserve">This is an alternative to solution </w:t>
      </w:r>
      <w:r w:rsidR="00E07D69">
        <w:rPr>
          <w:rFonts w:eastAsia="SimSun"/>
          <w:lang w:val="en-US" w:eastAsia="zh-CN"/>
        </w:rPr>
        <w:t>#</w:t>
      </w:r>
      <w:r w:rsidR="0043378D">
        <w:rPr>
          <w:rFonts w:eastAsia="SimSun"/>
          <w:lang w:val="en-US" w:eastAsia="zh-CN"/>
        </w:rPr>
        <w:t>3</w:t>
      </w:r>
      <w:r>
        <w:rPr>
          <w:rFonts w:eastAsia="SimSun"/>
          <w:lang w:val="en-US" w:eastAsia="zh-CN"/>
        </w:rPr>
        <w:t xml:space="preserve"> and </w:t>
      </w:r>
      <w:r w:rsidR="003A23BE">
        <w:rPr>
          <w:rFonts w:eastAsia="SimSun"/>
          <w:lang w:val="en-US" w:eastAsia="zh-CN"/>
        </w:rPr>
        <w:t>#</w:t>
      </w:r>
      <w:r w:rsidR="0043378D">
        <w:rPr>
          <w:rFonts w:eastAsia="SimSun"/>
          <w:lang w:val="en-US" w:eastAsia="zh-CN"/>
        </w:rPr>
        <w:t>4</w:t>
      </w:r>
      <w:r>
        <w:rPr>
          <w:rFonts w:eastAsia="SimSun"/>
          <w:lang w:val="en-US" w:eastAsia="zh-CN"/>
        </w:rPr>
        <w:t xml:space="preserve"> in the absence of DNS server in the domain.</w:t>
      </w:r>
    </w:p>
    <w:p w14:paraId="19D39F71" w14:textId="454FD4D7" w:rsidR="001F13E4" w:rsidRDefault="001F13E4" w:rsidP="001F13E4">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002616DD"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69861EE" w14:textId="77777777" w:rsidR="001F13E4" w:rsidRDefault="001F13E4" w:rsidP="001F13E4">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7EF1C3EB" w14:textId="1FB0736F" w:rsidR="001F13E4" w:rsidRPr="0090769B" w:rsidRDefault="001F13E4" w:rsidP="001F13E4">
      <w:pPr>
        <w:pStyle w:val="Heading3"/>
        <w:rPr>
          <w:lang w:eastAsia="zh-CN"/>
        </w:rPr>
      </w:pPr>
      <w:bookmarkStart w:id="227" w:name="_Toc56624215"/>
      <w:bookmarkStart w:id="228" w:name="_Toc57018111"/>
      <w:r>
        <w:rPr>
          <w:lang w:eastAsia="zh-CN"/>
        </w:rPr>
        <w:t>6.</w:t>
      </w:r>
      <w:r w:rsidR="0043378D">
        <w:rPr>
          <w:lang w:eastAsia="zh-CN"/>
        </w:rPr>
        <w:t>6</w:t>
      </w:r>
      <w:r w:rsidRPr="0090769B">
        <w:rPr>
          <w:lang w:eastAsia="zh-CN"/>
        </w:rPr>
        <w:t>.2</w:t>
      </w:r>
      <w:r w:rsidRPr="0090769B">
        <w:rPr>
          <w:lang w:eastAsia="zh-CN"/>
        </w:rPr>
        <w:tab/>
        <w:t>Detailed description</w:t>
      </w:r>
      <w:bookmarkEnd w:id="227"/>
      <w:bookmarkEnd w:id="228"/>
    </w:p>
    <w:p w14:paraId="1BF6141F" w14:textId="77777777" w:rsidR="001F13E4" w:rsidRDefault="001F13E4" w:rsidP="001F13E4">
      <w:pPr>
        <w:rPr>
          <w:lang w:val="en-US"/>
        </w:rPr>
      </w:pPr>
      <w:r>
        <w:t>The proposed solution is based on the following assumptions:</w:t>
      </w:r>
    </w:p>
    <w:p w14:paraId="4A6EA594" w14:textId="77777777" w:rsidR="001F13E4" w:rsidRDefault="001F13E4" w:rsidP="001F13E4">
      <w:pPr>
        <w:pStyle w:val="B1"/>
        <w:rPr>
          <w:lang w:val="en-US"/>
        </w:rPr>
      </w:pPr>
      <w:r>
        <w:rPr>
          <w:rFonts w:eastAsia="SimSun"/>
          <w:lang w:val="en-US" w:eastAsia="zh-CN"/>
        </w:rPr>
        <w:lastRenderedPageBreak/>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1D30113" w14:textId="03DE1EE9" w:rsidR="001F13E4" w:rsidRDefault="001F13E4" w:rsidP="001F13E4">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r w:rsidR="00E07D69">
        <w:rPr>
          <w:rFonts w:eastAsia="SimSun"/>
          <w:lang w:val="en-US" w:eastAsia="zh-CN"/>
        </w:rPr>
        <w:t>#4</w:t>
      </w:r>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r w:rsidR="003A23BE">
        <w:rPr>
          <w:rFonts w:eastAsia="SimSun"/>
          <w:lang w:val="en-US" w:eastAsia="zh-CN"/>
        </w:rPr>
        <w:t>#5</w:t>
      </w:r>
      <w:r>
        <w:rPr>
          <w:lang w:val="en-US"/>
        </w:rPr>
        <w:t>) for the name:</w:t>
      </w:r>
    </w:p>
    <w:p w14:paraId="66DCF55D" w14:textId="77777777" w:rsidR="001F13E4" w:rsidRDefault="001F13E4" w:rsidP="001F13E4">
      <w:pPr>
        <w:pStyle w:val="B2"/>
        <w:rPr>
          <w:lang w:val="en-US"/>
        </w:rPr>
      </w:pPr>
      <w:r>
        <w:rPr>
          <w:lang w:val="en-US"/>
        </w:rPr>
        <w:t>&lt;Service&gt;.local.</w:t>
      </w:r>
    </w:p>
    <w:p w14:paraId="45BDEB38" w14:textId="77777777" w:rsidR="001F13E4" w:rsidRDefault="001F13E4" w:rsidP="00A9011C">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21F5958B" w14:textId="77777777" w:rsidR="001F13E4" w:rsidRDefault="001F13E4" w:rsidP="00A9011C">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6576B2EF" w14:textId="77777777" w:rsidR="001F13E4" w:rsidRDefault="001F13E4" w:rsidP="00A9011C">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15BB78EE" w14:textId="77777777" w:rsidR="001F13E4" w:rsidRDefault="001F13E4" w:rsidP="001F13E4">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541B10D6" w14:textId="47E1DC98" w:rsidR="001F13E4" w:rsidRDefault="001F13E4" w:rsidP="00A9011C">
      <w:pPr>
        <w:pStyle w:val="B1"/>
      </w:pPr>
      <w:r>
        <w:rPr>
          <w:noProof/>
          <w:lang w:val="en-US"/>
        </w:rPr>
        <w:t>4-</w:t>
      </w:r>
      <w:r>
        <w:rPr>
          <w:noProof/>
          <w:lang w:val="en-US"/>
        </w:rPr>
        <w:tab/>
        <w:t xml:space="preserve">A node </w:t>
      </w:r>
      <w:r>
        <w:t>receiving the mDNS request and supporting the desired service shall provide in the response its own DNS records as described in subclause</w:t>
      </w:r>
      <w:r w:rsidR="0043378D">
        <w:t>s</w:t>
      </w:r>
      <w:r>
        <w:t xml:space="preserve"> </w:t>
      </w:r>
      <w:r w:rsidRPr="00A9011C">
        <w:rPr>
          <w:lang w:eastAsia="zh-CN"/>
        </w:rPr>
        <w:t>6.</w:t>
      </w:r>
      <w:r w:rsidR="0043378D" w:rsidRPr="0043378D">
        <w:rPr>
          <w:lang w:eastAsia="zh-CN"/>
        </w:rPr>
        <w:t>4</w:t>
      </w:r>
      <w:r>
        <w:rPr>
          <w:lang w:val="en-US"/>
        </w:rPr>
        <w:t xml:space="preserve"> and </w:t>
      </w:r>
      <w:r w:rsidRPr="00A9011C">
        <w:rPr>
          <w:lang w:eastAsia="zh-CN"/>
        </w:rPr>
        <w:t>6.</w:t>
      </w:r>
      <w:r w:rsidR="0043378D" w:rsidRPr="0043378D">
        <w:rPr>
          <w:lang w:eastAsia="zh-CN"/>
        </w:rPr>
        <w:t>5</w:t>
      </w:r>
      <w:r>
        <w:rPr>
          <w:lang w:val="en-US"/>
        </w:rPr>
        <w:t>.</w:t>
      </w:r>
    </w:p>
    <w:p w14:paraId="2D61BB6F" w14:textId="77777777" w:rsidR="001F13E4" w:rsidRDefault="001F13E4" w:rsidP="001F13E4">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19605510" w14:textId="77777777" w:rsidR="001F13E4" w:rsidRDefault="001F13E4" w:rsidP="00A9011C">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1FAC0215" w14:textId="77777777" w:rsidR="001F13E4" w:rsidRDefault="001F13E4" w:rsidP="001F13E4">
      <w:pPr>
        <w:pStyle w:val="B1"/>
        <w:rPr>
          <w:lang w:val="en-US"/>
        </w:rPr>
      </w:pPr>
      <w:r>
        <w:rPr>
          <w:lang w:val="en-US"/>
        </w:rPr>
        <w:t>6-</w:t>
      </w:r>
      <w:r>
        <w:rPr>
          <w:lang w:val="en-US"/>
        </w:rPr>
        <w:tab/>
        <w:t>The client can set up connection(s) with the remote node(s) using the IP address(es) and port number(s) retrieved from the DNS server.</w:t>
      </w:r>
    </w:p>
    <w:p w14:paraId="24D8AD1B" w14:textId="3ED8942D" w:rsidR="001F13E4" w:rsidRPr="0090769B" w:rsidRDefault="001F13E4" w:rsidP="001F13E4">
      <w:pPr>
        <w:pStyle w:val="Heading3"/>
        <w:rPr>
          <w:lang w:eastAsia="zh-CN"/>
        </w:rPr>
      </w:pPr>
      <w:bookmarkStart w:id="229" w:name="_Toc56624216"/>
      <w:bookmarkStart w:id="230" w:name="_Toc57018112"/>
      <w:r>
        <w:rPr>
          <w:lang w:eastAsia="zh-CN"/>
        </w:rPr>
        <w:t>6.</w:t>
      </w:r>
      <w:r w:rsidR="0043378D">
        <w:rPr>
          <w:lang w:eastAsia="zh-CN"/>
        </w:rPr>
        <w:t>6</w:t>
      </w:r>
      <w:r>
        <w:rPr>
          <w:lang w:eastAsia="zh-CN"/>
        </w:rPr>
        <w:t>.3</w:t>
      </w:r>
      <w:r w:rsidRPr="0090769B">
        <w:rPr>
          <w:lang w:eastAsia="zh-CN"/>
        </w:rPr>
        <w:tab/>
      </w:r>
      <w:r>
        <w:rPr>
          <w:lang w:eastAsia="zh-CN"/>
        </w:rPr>
        <w:t>Impacts</w:t>
      </w:r>
      <w:bookmarkEnd w:id="229"/>
      <w:bookmarkEnd w:id="230"/>
    </w:p>
    <w:p w14:paraId="2775B79B" w14:textId="77777777" w:rsidR="001F13E4" w:rsidRDefault="001F13E4" w:rsidP="001F13E4">
      <w:r>
        <w:t>The solution will impact only newly defined (Rel-17 and onwards) interface applications. The solution will have no impact on legacy applications.</w:t>
      </w:r>
    </w:p>
    <w:p w14:paraId="6A118422" w14:textId="77777777" w:rsidR="001F13E4" w:rsidRPr="0090769B" w:rsidRDefault="001F13E4" w:rsidP="001F13E4">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3D06E97D" w14:textId="15B95DD7" w:rsidR="001F13E4" w:rsidRDefault="001F13E4" w:rsidP="001F13E4">
      <w:pPr>
        <w:pStyle w:val="Heading3"/>
        <w:rPr>
          <w:lang w:eastAsia="zh-CN"/>
        </w:rPr>
      </w:pPr>
      <w:bookmarkStart w:id="231" w:name="_Toc56624217"/>
      <w:bookmarkStart w:id="232" w:name="_Toc57018113"/>
      <w:r>
        <w:rPr>
          <w:lang w:eastAsia="zh-CN"/>
        </w:rPr>
        <w:t>6.</w:t>
      </w:r>
      <w:r w:rsidR="0043378D">
        <w:rPr>
          <w:lang w:eastAsia="zh-CN"/>
        </w:rPr>
        <w:t>6</w:t>
      </w:r>
      <w:r w:rsidRPr="0090769B">
        <w:rPr>
          <w:lang w:eastAsia="zh-CN"/>
        </w:rPr>
        <w:t>.</w:t>
      </w:r>
      <w:r>
        <w:rPr>
          <w:lang w:eastAsia="zh-CN"/>
        </w:rPr>
        <w:t>4</w:t>
      </w:r>
      <w:r w:rsidRPr="0090769B">
        <w:rPr>
          <w:lang w:eastAsia="zh-CN"/>
        </w:rPr>
        <w:tab/>
      </w:r>
      <w:r>
        <w:rPr>
          <w:lang w:eastAsia="zh-CN"/>
        </w:rPr>
        <w:t>Pros and cons</w:t>
      </w:r>
      <w:bookmarkEnd w:id="231"/>
      <w:bookmarkEnd w:id="232"/>
    </w:p>
    <w:p w14:paraId="4D3831C8" w14:textId="77777777" w:rsidR="001F13E4" w:rsidRDefault="001F13E4" w:rsidP="001F13E4">
      <w:pPr>
        <w:pStyle w:val="Guidance"/>
        <w:rPr>
          <w:i w:val="0"/>
          <w:color w:val="auto"/>
        </w:rPr>
      </w:pPr>
      <w:r w:rsidRPr="0090769B">
        <w:rPr>
          <w:b/>
          <w:i w:val="0"/>
          <w:color w:val="auto"/>
        </w:rPr>
        <w:t>Pros</w:t>
      </w:r>
      <w:r>
        <w:rPr>
          <w:i w:val="0"/>
          <w:color w:val="auto"/>
        </w:rPr>
        <w:t>:</w:t>
      </w:r>
    </w:p>
    <w:p w14:paraId="7FDAA988" w14:textId="77777777" w:rsidR="001F13E4" w:rsidRDefault="001F13E4" w:rsidP="001F13E4">
      <w:pPr>
        <w:pStyle w:val="B1"/>
      </w:pPr>
      <w:r w:rsidRPr="005848DD">
        <w:t>-</w:t>
      </w:r>
      <w:r w:rsidRPr="005848DD">
        <w:tab/>
      </w:r>
      <w:r>
        <w:t>Port numbers are locally assigned in the node supporting the interface applications.</w:t>
      </w:r>
    </w:p>
    <w:p w14:paraId="02A6CB7C" w14:textId="77777777" w:rsidR="001F13E4" w:rsidRDefault="001F13E4" w:rsidP="001F13E4">
      <w:pPr>
        <w:pStyle w:val="B1"/>
      </w:pPr>
      <w:r w:rsidRPr="00A9011C">
        <w:t>-</w:t>
      </w:r>
      <w:r w:rsidRPr="00A9011C">
        <w:tab/>
      </w:r>
      <w:r>
        <w:t>Little or no administration or configuration to set the nodes up</w:t>
      </w:r>
    </w:p>
    <w:p w14:paraId="53D8F7F0" w14:textId="77777777" w:rsidR="001F13E4" w:rsidRDefault="001F13E4" w:rsidP="001F13E4">
      <w:pPr>
        <w:pStyle w:val="B1"/>
      </w:pPr>
      <w:r>
        <w:t>-</w:t>
      </w:r>
      <w:r>
        <w:tab/>
        <w:t>work when no DNS infrastructure is present</w:t>
      </w:r>
    </w:p>
    <w:p w14:paraId="45AC8C41" w14:textId="77777777" w:rsidR="001F13E4" w:rsidRPr="00464AC5" w:rsidRDefault="001F13E4" w:rsidP="001F13E4">
      <w:pPr>
        <w:pStyle w:val="B1"/>
      </w:pPr>
      <w:r>
        <w:t>-</w:t>
      </w:r>
      <w:r>
        <w:tab/>
        <w:t>can be used also during DNS infrastructure failures</w:t>
      </w:r>
    </w:p>
    <w:p w14:paraId="078D70D5" w14:textId="77777777" w:rsidR="001F13E4" w:rsidRDefault="001F13E4" w:rsidP="00A9011C">
      <w:r w:rsidRPr="00A9011C">
        <w:rPr>
          <w:b/>
        </w:rPr>
        <w:t>Cons</w:t>
      </w:r>
      <w:r>
        <w:t>:</w:t>
      </w:r>
    </w:p>
    <w:p w14:paraId="582E5F56" w14:textId="77777777" w:rsidR="001F13E4" w:rsidRDefault="001F13E4" w:rsidP="001F13E4">
      <w:pPr>
        <w:pStyle w:val="B1"/>
      </w:pPr>
      <w:r>
        <w:rPr>
          <w:i/>
        </w:rPr>
        <w:t>-</w:t>
      </w:r>
      <w:r>
        <w:rPr>
          <w:i/>
        </w:rPr>
        <w:tab/>
      </w:r>
      <w:r>
        <w:t>All the nodes have to be on the same logical local network</w:t>
      </w:r>
    </w:p>
    <w:p w14:paraId="060C5CC8" w14:textId="77777777" w:rsidR="001F13E4" w:rsidRDefault="001F13E4" w:rsidP="001F13E4">
      <w:pPr>
        <w:pStyle w:val="B1"/>
      </w:pPr>
      <w:r>
        <w:t>-</w:t>
      </w:r>
      <w:r>
        <w:tab/>
        <w:t xml:space="preserve">(Minimal) </w:t>
      </w:r>
      <w:r w:rsidRPr="009674EE">
        <w:t xml:space="preserve">Multicast DNS </w:t>
      </w:r>
      <w:r>
        <w:t>resolvers and Multicast DNS responders have to be implemented in the nodes</w:t>
      </w:r>
    </w:p>
    <w:p w14:paraId="235025C5" w14:textId="77777777" w:rsidR="001F13E4" w:rsidRPr="009674EE" w:rsidRDefault="001F13E4" w:rsidP="001F13E4">
      <w:pPr>
        <w:pStyle w:val="B1"/>
      </w:pPr>
      <w:r>
        <w:t>-</w:t>
      </w:r>
      <w:r>
        <w:tab/>
        <w:t>Additional traffic with multicast queries and responses</w:t>
      </w:r>
    </w:p>
    <w:p w14:paraId="54C5CA7C" w14:textId="77777777" w:rsidR="001F13E4" w:rsidRDefault="001F13E4" w:rsidP="00A9011C">
      <w:pPr>
        <w:pStyle w:val="B1"/>
      </w:pPr>
      <w:r>
        <w:t>-</w:t>
      </w:r>
      <w:r>
        <w:tab/>
        <w:t>The discovery mechanism implies additional signalling before setting up the connection between nodes</w:t>
      </w:r>
    </w:p>
    <w:p w14:paraId="3B781139" w14:textId="6F4A7827" w:rsidR="00147964" w:rsidRPr="0090769B" w:rsidRDefault="00147964" w:rsidP="00147964">
      <w:pPr>
        <w:pStyle w:val="Heading2"/>
        <w:rPr>
          <w:lang w:eastAsia="zh-CN"/>
        </w:rPr>
      </w:pPr>
      <w:bookmarkStart w:id="233" w:name="_Toc56624218"/>
      <w:bookmarkStart w:id="234" w:name="_Toc57018114"/>
      <w:r>
        <w:rPr>
          <w:lang w:eastAsia="zh-CN"/>
        </w:rPr>
        <w:lastRenderedPageBreak/>
        <w:t>6.</w:t>
      </w:r>
      <w:r w:rsidR="0043378D">
        <w:rPr>
          <w:lang w:eastAsia="zh-CN"/>
        </w:rPr>
        <w:t>7</w:t>
      </w:r>
      <w:r>
        <w:rPr>
          <w:lang w:eastAsia="zh-CN"/>
        </w:rPr>
        <w:tab/>
        <w:t>Solution#</w:t>
      </w:r>
      <w:r w:rsidR="0043378D">
        <w:rPr>
          <w:lang w:eastAsia="zh-CN"/>
        </w:rPr>
        <w:t>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233"/>
      <w:bookmarkEnd w:id="234"/>
    </w:p>
    <w:p w14:paraId="08397886" w14:textId="16F06D01" w:rsidR="00147964" w:rsidRPr="0090769B" w:rsidRDefault="00147964" w:rsidP="00147964">
      <w:pPr>
        <w:pStyle w:val="Heading3"/>
        <w:rPr>
          <w:lang w:eastAsia="zh-CN"/>
        </w:rPr>
      </w:pPr>
      <w:bookmarkStart w:id="235" w:name="_Toc56624219"/>
      <w:bookmarkStart w:id="236" w:name="_Toc57018115"/>
      <w:r>
        <w:rPr>
          <w:lang w:eastAsia="zh-CN"/>
        </w:rPr>
        <w:t>6.</w:t>
      </w:r>
      <w:r w:rsidR="0043378D">
        <w:rPr>
          <w:lang w:eastAsia="zh-CN"/>
        </w:rPr>
        <w:t>7</w:t>
      </w:r>
      <w:r w:rsidRPr="0090769B">
        <w:rPr>
          <w:lang w:eastAsia="zh-CN"/>
        </w:rPr>
        <w:t>.1</w:t>
      </w:r>
      <w:r w:rsidRPr="0090769B">
        <w:rPr>
          <w:lang w:eastAsia="zh-CN"/>
        </w:rPr>
        <w:tab/>
        <w:t>General</w:t>
      </w:r>
      <w:bookmarkEnd w:id="235"/>
      <w:bookmarkEnd w:id="236"/>
    </w:p>
    <w:p w14:paraId="1FD164BA" w14:textId="20927B15" w:rsidR="00147964" w:rsidRDefault="00147964" w:rsidP="00147964">
      <w:r>
        <w:rPr>
          <w:rFonts w:eastAsia="SimSun"/>
          <w:lang w:val="en-US" w:eastAsia="zh-CN"/>
        </w:rPr>
        <w:t xml:space="preserve">This is an alternative to solution </w:t>
      </w:r>
      <w:r w:rsidR="003A23BE" w:rsidRPr="00A9011C">
        <w:rPr>
          <w:rFonts w:eastAsia="SimSun"/>
          <w:lang w:val="en-US" w:eastAsia="zh-CN"/>
        </w:rPr>
        <w:t>#</w:t>
      </w:r>
      <w:r w:rsidR="0043378D">
        <w:rPr>
          <w:rFonts w:eastAsia="SimSun"/>
          <w:lang w:val="en-US" w:eastAsia="zh-CN"/>
        </w:rPr>
        <w:t>7</w:t>
      </w:r>
      <w:r>
        <w:rPr>
          <w:rFonts w:eastAsia="SimSun"/>
          <w:lang w:val="en-US" w:eastAsia="zh-CN"/>
        </w:rPr>
        <w:t xml:space="preserve"> when there is no DNS server and </w:t>
      </w:r>
      <w:r>
        <w:rPr>
          <w:noProof/>
          <w:lang w:val="en-US"/>
        </w:rPr>
        <w:t xml:space="preserve">the target </w:t>
      </w:r>
      <w:r>
        <w:rPr>
          <w:rFonts w:eastAsia="SimSun"/>
          <w:lang w:eastAsia="zh-CN"/>
        </w:rPr>
        <w:t>node</w:t>
      </w:r>
      <w:r>
        <w:t xml:space="preserve"> can be outside the local link.</w:t>
      </w:r>
    </w:p>
    <w:p w14:paraId="3F120851" w14:textId="77777777" w:rsidR="00147964" w:rsidRDefault="00147964" w:rsidP="00147964">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31D5CF9D" w14:textId="77777777" w:rsidR="00147964" w:rsidRDefault="00147964" w:rsidP="00147964">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728A78BF" w14:textId="2E88A58E" w:rsidR="00147964" w:rsidRPr="0090769B" w:rsidRDefault="00147964" w:rsidP="00147964">
      <w:pPr>
        <w:pStyle w:val="Heading3"/>
        <w:rPr>
          <w:lang w:eastAsia="zh-CN"/>
        </w:rPr>
      </w:pPr>
      <w:bookmarkStart w:id="237" w:name="_Toc56624220"/>
      <w:bookmarkStart w:id="238" w:name="_Toc57018116"/>
      <w:r>
        <w:rPr>
          <w:lang w:eastAsia="zh-CN"/>
        </w:rPr>
        <w:t>6.</w:t>
      </w:r>
      <w:r w:rsidR="0043378D">
        <w:rPr>
          <w:lang w:eastAsia="zh-CN"/>
        </w:rPr>
        <w:t>7</w:t>
      </w:r>
      <w:r w:rsidRPr="0090769B">
        <w:rPr>
          <w:lang w:eastAsia="zh-CN"/>
        </w:rPr>
        <w:t>.2</w:t>
      </w:r>
      <w:r w:rsidRPr="0090769B">
        <w:rPr>
          <w:lang w:eastAsia="zh-CN"/>
        </w:rPr>
        <w:tab/>
        <w:t>Detailed description</w:t>
      </w:r>
      <w:bookmarkEnd w:id="237"/>
      <w:bookmarkEnd w:id="238"/>
    </w:p>
    <w:p w14:paraId="454738DD" w14:textId="77777777" w:rsidR="00147964" w:rsidRDefault="00147964" w:rsidP="00147964">
      <w:pPr>
        <w:rPr>
          <w:lang w:val="en-US"/>
        </w:rPr>
      </w:pPr>
      <w:r>
        <w:t>The proposed solution is based on the following assumptions:</w:t>
      </w:r>
    </w:p>
    <w:p w14:paraId="585D4B54" w14:textId="77777777" w:rsidR="00147964" w:rsidRDefault="00147964" w:rsidP="00A9011C">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0E1FB594" w14:textId="77777777" w:rsidR="00147964" w:rsidRDefault="00147964" w:rsidP="00A9011C">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71859CFE" w14:textId="77777777" w:rsidR="00147964" w:rsidRDefault="00147964" w:rsidP="00A9011C">
      <w:pPr>
        <w:pStyle w:val="B2"/>
        <w:rPr>
          <w:lang w:val="en-US"/>
        </w:rPr>
      </w:pPr>
      <w:r>
        <w:rPr>
          <w:lang w:val="en-US"/>
        </w:rPr>
        <w:t>-</w:t>
      </w:r>
      <w:r>
        <w:rPr>
          <w:lang w:val="en-US"/>
        </w:rPr>
        <w:tab/>
        <w:t>the IP address of the target node.</w:t>
      </w:r>
    </w:p>
    <w:p w14:paraId="2DE4BF40" w14:textId="470EA3CE" w:rsidR="00147964" w:rsidRDefault="00147964" w:rsidP="00147964">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r w:rsidR="00E07D69">
        <w:rPr>
          <w:rFonts w:eastAsia="SimSun"/>
          <w:lang w:val="en-US" w:eastAsia="zh-CN"/>
        </w:rPr>
        <w:t>#4</w:t>
      </w:r>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r w:rsidR="003A23BE">
        <w:rPr>
          <w:rFonts w:eastAsia="SimSun"/>
          <w:lang w:val="en-US" w:eastAsia="zh-CN"/>
        </w:rPr>
        <w:t>#5</w:t>
      </w:r>
      <w:r>
        <w:rPr>
          <w:lang w:val="en-US"/>
        </w:rPr>
        <w:t>) for the name:</w:t>
      </w:r>
    </w:p>
    <w:p w14:paraId="3B89C135" w14:textId="77777777" w:rsidR="00147964" w:rsidRDefault="00147964" w:rsidP="00147964">
      <w:pPr>
        <w:pStyle w:val="B2"/>
        <w:rPr>
          <w:lang w:val="en-US"/>
        </w:rPr>
      </w:pPr>
      <w:r>
        <w:rPr>
          <w:lang w:val="en-US"/>
        </w:rPr>
        <w:t>&lt;Service&gt;.</w:t>
      </w:r>
      <w:r w:rsidRPr="00A9011C">
        <w:t>local</w:t>
      </w:r>
      <w:r>
        <w:rPr>
          <w:lang w:val="en-US"/>
        </w:rPr>
        <w:t>.</w:t>
      </w:r>
    </w:p>
    <w:p w14:paraId="2EC5E89E" w14:textId="77777777" w:rsidR="00147964" w:rsidRDefault="00147964" w:rsidP="00147964">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7979D17B" w14:textId="77777777" w:rsidR="00147964" w:rsidRPr="00A9011C" w:rsidRDefault="00147964" w:rsidP="00147964">
      <w:pPr>
        <w:pStyle w:val="B2"/>
      </w:pPr>
      <w:r>
        <w:t>-</w:t>
      </w:r>
      <w:r>
        <w:tab/>
      </w:r>
      <w:r w:rsidRPr="00A9011C">
        <w:t>port 5353 if the client</w:t>
      </w:r>
      <w:r w:rsidRPr="00AE05DC">
        <w:t xml:space="preserve"> supports a </w:t>
      </w:r>
      <w:r w:rsidRPr="00A9011C">
        <w:t>fully compliant mDNS resolver; or</w:t>
      </w:r>
    </w:p>
    <w:p w14:paraId="516664F4" w14:textId="77777777" w:rsidR="00147964" w:rsidRPr="00A9011C" w:rsidRDefault="00147964" w:rsidP="00147964">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603BB57D" w14:textId="77777777" w:rsidR="00147964" w:rsidRDefault="00147964" w:rsidP="00147964">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DAE55DF" w14:textId="08C0E81B" w:rsidR="00147964" w:rsidRPr="00AE05DC" w:rsidRDefault="00147964" w:rsidP="00147964">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subclause </w:t>
      </w:r>
      <w:r w:rsidRPr="00A9011C">
        <w:t>6.</w:t>
      </w:r>
      <w:r w:rsidR="0043378D" w:rsidRPr="0043378D">
        <w:t>4</w:t>
      </w:r>
      <w:r w:rsidRPr="00A9011C">
        <w:t xml:space="preserve"> and 6.</w:t>
      </w:r>
      <w:r w:rsidR="0043378D" w:rsidRPr="0043378D">
        <w:t>5</w:t>
      </w:r>
      <w:r w:rsidRPr="00A9011C">
        <w:t>.</w:t>
      </w:r>
    </w:p>
    <w:p w14:paraId="54214791" w14:textId="77777777" w:rsidR="00147964" w:rsidRPr="00A9011C" w:rsidRDefault="00147964" w:rsidP="00147964">
      <w:pPr>
        <w:pStyle w:val="B1"/>
      </w:pPr>
      <w:r w:rsidRPr="00A9011C">
        <w:t>5-</w:t>
      </w:r>
      <w:r w:rsidRPr="00A9011C">
        <w:tab/>
        <w:t>The DNS response is either unicast to the source IP address of the DNS querier or multicast on the local link.</w:t>
      </w:r>
    </w:p>
    <w:p w14:paraId="1BC373BF" w14:textId="77777777" w:rsidR="00147964" w:rsidRPr="00A9011C" w:rsidRDefault="00147964" w:rsidP="00147964">
      <w:pPr>
        <w:pStyle w:val="B1"/>
      </w:pPr>
      <w:r w:rsidRPr="00A9011C">
        <w:t>6-</w:t>
      </w:r>
      <w:r w:rsidRPr="00A9011C">
        <w:tab/>
        <w:t>The client can set up connection(s) with the remote node(s) using the IP address(es) and port number(s) retrieved from the DNS server.</w:t>
      </w:r>
    </w:p>
    <w:p w14:paraId="343C39B5" w14:textId="6B951BD0" w:rsidR="00147964" w:rsidRPr="0090769B" w:rsidRDefault="00147964" w:rsidP="00147964">
      <w:pPr>
        <w:pStyle w:val="Heading3"/>
        <w:rPr>
          <w:lang w:eastAsia="zh-CN"/>
        </w:rPr>
      </w:pPr>
      <w:bookmarkStart w:id="239" w:name="_Toc56624221"/>
      <w:bookmarkStart w:id="240" w:name="_Toc57018117"/>
      <w:r>
        <w:rPr>
          <w:lang w:eastAsia="zh-CN"/>
        </w:rPr>
        <w:t>6.</w:t>
      </w:r>
      <w:r w:rsidR="0043378D">
        <w:rPr>
          <w:lang w:eastAsia="zh-CN"/>
        </w:rPr>
        <w:t>7</w:t>
      </w:r>
      <w:r>
        <w:rPr>
          <w:lang w:eastAsia="zh-CN"/>
        </w:rPr>
        <w:t>.3</w:t>
      </w:r>
      <w:r w:rsidRPr="0090769B">
        <w:rPr>
          <w:lang w:eastAsia="zh-CN"/>
        </w:rPr>
        <w:tab/>
      </w:r>
      <w:r>
        <w:rPr>
          <w:lang w:eastAsia="zh-CN"/>
        </w:rPr>
        <w:t>Impacts</w:t>
      </w:r>
      <w:bookmarkEnd w:id="239"/>
      <w:bookmarkEnd w:id="240"/>
    </w:p>
    <w:p w14:paraId="057EADFF" w14:textId="77777777" w:rsidR="00147964" w:rsidRPr="005848DD" w:rsidRDefault="00147964" w:rsidP="00147964">
      <w:r>
        <w:t>The solution will impact only newly defined (Rel-17 and onwards) interface applications. The solution will have no impact on legacy applications.</w:t>
      </w:r>
    </w:p>
    <w:p w14:paraId="67E5CFEC" w14:textId="5258E9C1" w:rsidR="00147964" w:rsidRDefault="00147964" w:rsidP="00147964">
      <w:pPr>
        <w:pStyle w:val="Heading3"/>
        <w:rPr>
          <w:lang w:eastAsia="zh-CN"/>
        </w:rPr>
      </w:pPr>
      <w:bookmarkStart w:id="241" w:name="_Toc56624222"/>
      <w:bookmarkStart w:id="242" w:name="_Toc57018118"/>
      <w:r>
        <w:rPr>
          <w:lang w:eastAsia="zh-CN"/>
        </w:rPr>
        <w:t>6.</w:t>
      </w:r>
      <w:r w:rsidR="0043378D">
        <w:rPr>
          <w:lang w:eastAsia="zh-CN"/>
        </w:rPr>
        <w:t>7</w:t>
      </w:r>
      <w:r w:rsidRPr="0090769B">
        <w:rPr>
          <w:lang w:eastAsia="zh-CN"/>
        </w:rPr>
        <w:t>.</w:t>
      </w:r>
      <w:r>
        <w:rPr>
          <w:lang w:eastAsia="zh-CN"/>
        </w:rPr>
        <w:t>4</w:t>
      </w:r>
      <w:r w:rsidRPr="0090769B">
        <w:rPr>
          <w:lang w:eastAsia="zh-CN"/>
        </w:rPr>
        <w:tab/>
      </w:r>
      <w:r>
        <w:rPr>
          <w:lang w:eastAsia="zh-CN"/>
        </w:rPr>
        <w:t>Pros and cons</w:t>
      </w:r>
      <w:bookmarkEnd w:id="241"/>
      <w:bookmarkEnd w:id="242"/>
    </w:p>
    <w:p w14:paraId="76668B17" w14:textId="77777777" w:rsidR="00147964" w:rsidRDefault="00147964" w:rsidP="00147964">
      <w:pPr>
        <w:pStyle w:val="Guidance"/>
        <w:rPr>
          <w:i w:val="0"/>
          <w:color w:val="auto"/>
        </w:rPr>
      </w:pPr>
      <w:r w:rsidRPr="0090769B">
        <w:rPr>
          <w:b/>
          <w:i w:val="0"/>
          <w:color w:val="auto"/>
        </w:rPr>
        <w:t>Pros</w:t>
      </w:r>
      <w:r>
        <w:rPr>
          <w:i w:val="0"/>
          <w:color w:val="auto"/>
        </w:rPr>
        <w:t>:</w:t>
      </w:r>
    </w:p>
    <w:p w14:paraId="56F2E2F2" w14:textId="77777777" w:rsidR="00147964" w:rsidRDefault="00147964" w:rsidP="00147964">
      <w:pPr>
        <w:pStyle w:val="B1"/>
      </w:pPr>
      <w:r w:rsidRPr="005848DD">
        <w:t>-</w:t>
      </w:r>
      <w:r w:rsidRPr="005848DD">
        <w:tab/>
      </w:r>
      <w:r>
        <w:t>Port numbers are locally assigned in the node supporting the interface applications.</w:t>
      </w:r>
    </w:p>
    <w:p w14:paraId="3EF945D7" w14:textId="77777777" w:rsidR="00147964" w:rsidRDefault="00147964" w:rsidP="00147964">
      <w:pPr>
        <w:pStyle w:val="B1"/>
      </w:pPr>
      <w:r w:rsidRPr="005848DD">
        <w:t>-</w:t>
      </w:r>
      <w:r w:rsidRPr="005848DD">
        <w:tab/>
      </w:r>
      <w:r>
        <w:t>Minimal administration or configuration to set the nodes up</w:t>
      </w:r>
    </w:p>
    <w:p w14:paraId="7BF92078" w14:textId="77777777" w:rsidR="00147964" w:rsidRDefault="00147964" w:rsidP="00147964">
      <w:pPr>
        <w:pStyle w:val="B1"/>
      </w:pPr>
      <w:r>
        <w:t>-</w:t>
      </w:r>
      <w:r>
        <w:tab/>
        <w:t>work when no DNS infrastructure is present</w:t>
      </w:r>
    </w:p>
    <w:p w14:paraId="1F5F93DB" w14:textId="77777777" w:rsidR="00147964" w:rsidRDefault="00147964" w:rsidP="00147964">
      <w:pPr>
        <w:pStyle w:val="B1"/>
      </w:pPr>
      <w:r>
        <w:t>-</w:t>
      </w:r>
      <w:r>
        <w:tab/>
        <w:t>can be used also during DNS infrastructure failures</w:t>
      </w:r>
    </w:p>
    <w:p w14:paraId="30B80091" w14:textId="77777777" w:rsidR="00147964" w:rsidRDefault="00147964" w:rsidP="00A9011C">
      <w:r w:rsidRPr="00A9011C">
        <w:rPr>
          <w:b/>
        </w:rPr>
        <w:lastRenderedPageBreak/>
        <w:t>Cons</w:t>
      </w:r>
      <w:r>
        <w:t>:</w:t>
      </w:r>
    </w:p>
    <w:p w14:paraId="1DFA8382" w14:textId="77777777" w:rsidR="00147964" w:rsidRPr="005848DD" w:rsidRDefault="00147964" w:rsidP="00147964">
      <w:pPr>
        <w:pStyle w:val="B1"/>
      </w:pPr>
      <w:r w:rsidRPr="00A9011C">
        <w:t>-</w:t>
      </w:r>
      <w:r w:rsidRPr="00A9011C">
        <w:tab/>
      </w:r>
      <w:r>
        <w:t xml:space="preserve">(Minimal) </w:t>
      </w:r>
      <w:r w:rsidRPr="009674EE">
        <w:t xml:space="preserve">Multicast DNS </w:t>
      </w:r>
      <w:r>
        <w:t>resolvers and Multicast DNS responders have to be implemented in the nodes</w:t>
      </w:r>
    </w:p>
    <w:p w14:paraId="2E93DAFC" w14:textId="77777777" w:rsidR="00147964" w:rsidRDefault="00147964" w:rsidP="00147964">
      <w:pPr>
        <w:pStyle w:val="B1"/>
      </w:pPr>
      <w:r>
        <w:t>-</w:t>
      </w:r>
      <w:r>
        <w:tab/>
        <w:t>The discovery mechanism implies additional signalling before setting up the connection between nodes</w:t>
      </w:r>
    </w:p>
    <w:p w14:paraId="7944B755" w14:textId="77777777" w:rsidR="00147964" w:rsidRDefault="00147964" w:rsidP="00147964">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A9011C" w:rsidRDefault="00821B0F" w:rsidP="00821B0F">
      <w:pPr>
        <w:pStyle w:val="Heading2"/>
        <w:rPr>
          <w:lang w:val="fr-FR" w:eastAsia="zh-CN"/>
        </w:rPr>
      </w:pPr>
      <w:bookmarkStart w:id="243" w:name="_Toc56624223"/>
      <w:bookmarkStart w:id="244" w:name="_Toc57018119"/>
      <w:r w:rsidRPr="00A9011C">
        <w:rPr>
          <w:lang w:val="fr-FR" w:eastAsia="zh-CN"/>
        </w:rPr>
        <w:t>6.</w:t>
      </w:r>
      <w:r w:rsidR="0043378D" w:rsidRPr="00A9011C">
        <w:rPr>
          <w:lang w:val="fr-FR" w:eastAsia="zh-CN"/>
        </w:rPr>
        <w:t>8</w:t>
      </w:r>
      <w:r w:rsidRPr="00A9011C">
        <w:rPr>
          <w:lang w:val="fr-FR" w:eastAsia="zh-CN"/>
        </w:rPr>
        <w:tab/>
        <w:t>Solution#</w:t>
      </w:r>
      <w:r w:rsidR="0043378D" w:rsidRPr="00A9011C">
        <w:rPr>
          <w:lang w:val="fr-FR" w:eastAsia="zh-CN"/>
        </w:rPr>
        <w:t>7</w:t>
      </w:r>
      <w:r w:rsidRPr="00A9011C">
        <w:rPr>
          <w:lang w:val="fr-FR" w:eastAsia="zh-CN"/>
        </w:rPr>
        <w:t xml:space="preserve">: </w:t>
      </w:r>
      <w:r w:rsidRPr="00A9011C">
        <w:rPr>
          <w:rFonts w:eastAsia="SimSun"/>
          <w:lang w:val="fr-FR" w:eastAsia="zh-CN"/>
        </w:rPr>
        <w:t>SCTP Multiplexer (Port)</w:t>
      </w:r>
      <w:bookmarkEnd w:id="243"/>
      <w:bookmarkEnd w:id="244"/>
    </w:p>
    <w:p w14:paraId="1784D3FD" w14:textId="68B42366" w:rsidR="00821B0F" w:rsidRPr="00A9011C" w:rsidRDefault="00821B0F" w:rsidP="00821B0F">
      <w:pPr>
        <w:pStyle w:val="Heading3"/>
        <w:rPr>
          <w:lang w:val="fr-FR" w:eastAsia="zh-CN"/>
        </w:rPr>
      </w:pPr>
      <w:bookmarkStart w:id="245" w:name="_Toc56624224"/>
      <w:bookmarkStart w:id="246" w:name="_Toc57018120"/>
      <w:r w:rsidRPr="00A9011C">
        <w:rPr>
          <w:lang w:val="fr-FR" w:eastAsia="zh-CN"/>
        </w:rPr>
        <w:t>6.</w:t>
      </w:r>
      <w:r w:rsidR="0043378D" w:rsidRPr="00A9011C">
        <w:rPr>
          <w:lang w:val="fr-FR" w:eastAsia="zh-CN"/>
        </w:rPr>
        <w:t>8</w:t>
      </w:r>
      <w:r w:rsidRPr="00A9011C">
        <w:rPr>
          <w:lang w:val="fr-FR" w:eastAsia="zh-CN"/>
        </w:rPr>
        <w:t>.1</w:t>
      </w:r>
      <w:r w:rsidRPr="00A9011C">
        <w:rPr>
          <w:lang w:val="fr-FR" w:eastAsia="zh-CN"/>
        </w:rPr>
        <w:tab/>
        <w:t>General</w:t>
      </w:r>
      <w:bookmarkEnd w:id="245"/>
      <w:bookmarkEnd w:id="246"/>
    </w:p>
    <w:p w14:paraId="5DC5413D" w14:textId="0D3AC6C8"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8D60CA"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54DBAD62"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AB2217" w:rsidRPr="00A9011C">
        <w:rPr>
          <w:rFonts w:eastAsia="SimSun"/>
          <w:lang w:val="en-US" w:eastAsia="zh-CN"/>
        </w:rPr>
        <w:t>1</w:t>
      </w:r>
      <w:r w:rsidR="008D60CA" w:rsidRPr="00A9011C">
        <w:rPr>
          <w:rFonts w:eastAsia="SimSun"/>
          <w:lang w:val="en-US" w:eastAsia="zh-CN"/>
        </w:rPr>
        <w:t>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5909884" w14:textId="77777777" w:rsidR="00821B0F" w:rsidRDefault="00821B0F" w:rsidP="00821B0F">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p>
    <w:p w14:paraId="5737D200" w14:textId="77777777" w:rsidR="00821B0F" w:rsidRDefault="00821B0F" w:rsidP="00821B0F">
      <w:r>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49707BAB" w14:textId="61BEEBF3" w:rsidR="00821B0F" w:rsidRPr="0090769B" w:rsidRDefault="00821B0F" w:rsidP="00821B0F">
      <w:pPr>
        <w:pStyle w:val="Heading3"/>
        <w:rPr>
          <w:lang w:eastAsia="zh-CN"/>
        </w:rPr>
      </w:pPr>
      <w:bookmarkStart w:id="247" w:name="_Toc56624225"/>
      <w:bookmarkStart w:id="248" w:name="_Toc57018121"/>
      <w:r>
        <w:rPr>
          <w:lang w:eastAsia="zh-CN"/>
        </w:rPr>
        <w:t>6.</w:t>
      </w:r>
      <w:r w:rsidR="0043378D">
        <w:rPr>
          <w:lang w:eastAsia="zh-CN"/>
        </w:rPr>
        <w:t>8</w:t>
      </w:r>
      <w:r w:rsidRPr="0090769B">
        <w:rPr>
          <w:lang w:eastAsia="zh-CN"/>
        </w:rPr>
        <w:t>.2</w:t>
      </w:r>
      <w:r w:rsidRPr="0090769B">
        <w:rPr>
          <w:lang w:eastAsia="zh-CN"/>
        </w:rPr>
        <w:tab/>
        <w:t>Detailed description</w:t>
      </w:r>
      <w:bookmarkEnd w:id="247"/>
      <w:bookmarkEnd w:id="248"/>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lastRenderedPageBreak/>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249" w:name="_Toc56624226"/>
      <w:bookmarkStart w:id="250" w:name="_Toc57018122"/>
      <w:r>
        <w:rPr>
          <w:lang w:eastAsia="zh-CN"/>
        </w:rPr>
        <w:t>6.</w:t>
      </w:r>
      <w:r w:rsidR="0043378D">
        <w:rPr>
          <w:lang w:eastAsia="zh-CN"/>
        </w:rPr>
        <w:t>8</w:t>
      </w:r>
      <w:r>
        <w:rPr>
          <w:lang w:eastAsia="zh-CN"/>
        </w:rPr>
        <w:t>.3</w:t>
      </w:r>
      <w:r w:rsidRPr="0090769B">
        <w:rPr>
          <w:lang w:eastAsia="zh-CN"/>
        </w:rPr>
        <w:tab/>
      </w:r>
      <w:r>
        <w:rPr>
          <w:lang w:eastAsia="zh-CN"/>
        </w:rPr>
        <w:t>Impacts</w:t>
      </w:r>
      <w:bookmarkEnd w:id="249"/>
      <w:bookmarkEnd w:id="250"/>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Pr="005848DD"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Default="00821B0F" w:rsidP="00821B0F">
      <w:pPr>
        <w:pStyle w:val="Heading3"/>
        <w:rPr>
          <w:lang w:eastAsia="zh-CN"/>
        </w:rPr>
      </w:pPr>
      <w:bookmarkStart w:id="251" w:name="_Toc56624227"/>
      <w:bookmarkStart w:id="252" w:name="_Toc57018123"/>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251"/>
      <w:bookmarkEnd w:id="252"/>
    </w:p>
    <w:p w14:paraId="3AEDC75C" w14:textId="77777777" w:rsidR="00821B0F" w:rsidRDefault="00821B0F" w:rsidP="00821B0F">
      <w:pPr>
        <w:pStyle w:val="Guidance"/>
        <w:rPr>
          <w:i w:val="0"/>
          <w:color w:val="auto"/>
        </w:rPr>
      </w:pPr>
      <w:r w:rsidRPr="0090769B">
        <w:rPr>
          <w:b/>
          <w:i w:val="0"/>
          <w:color w:val="auto"/>
        </w:rPr>
        <w:t>Pros</w:t>
      </w:r>
      <w:r>
        <w:rPr>
          <w:i w:val="0"/>
          <w:color w:val="auto"/>
        </w:rPr>
        <w:t>:</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821B0F">
      <w:r w:rsidRPr="004D7233">
        <w:rPr>
          <w:b/>
        </w:rPr>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253" w:name="_Toc56624228"/>
      <w:bookmarkStart w:id="254" w:name="_Toc57018124"/>
      <w:r w:rsidRPr="00FD0FE9">
        <w:rPr>
          <w:lang w:val="en-US" w:eastAsia="zh-CN"/>
        </w:rPr>
        <w:lastRenderedPageBreak/>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253"/>
      <w:bookmarkEnd w:id="254"/>
    </w:p>
    <w:p w14:paraId="3F10F151" w14:textId="4687AA3E" w:rsidR="00AF77DA" w:rsidRPr="0090769B" w:rsidRDefault="00AF77DA" w:rsidP="00AF77DA">
      <w:pPr>
        <w:pStyle w:val="Heading3"/>
        <w:rPr>
          <w:lang w:eastAsia="zh-CN"/>
        </w:rPr>
      </w:pPr>
      <w:bookmarkStart w:id="255" w:name="_Toc56624229"/>
      <w:bookmarkStart w:id="256" w:name="_Toc57018125"/>
      <w:r>
        <w:rPr>
          <w:lang w:eastAsia="zh-CN"/>
        </w:rPr>
        <w:t>6.</w:t>
      </w:r>
      <w:r w:rsidR="0043378D">
        <w:rPr>
          <w:lang w:eastAsia="zh-CN"/>
        </w:rPr>
        <w:t>9</w:t>
      </w:r>
      <w:r w:rsidRPr="0090769B">
        <w:rPr>
          <w:lang w:eastAsia="zh-CN"/>
        </w:rPr>
        <w:t>.1</w:t>
      </w:r>
      <w:r w:rsidRPr="0090769B">
        <w:rPr>
          <w:lang w:eastAsia="zh-CN"/>
        </w:rPr>
        <w:tab/>
        <w:t>General</w:t>
      </w:r>
      <w:bookmarkEnd w:id="255"/>
      <w:bookmarkEnd w:id="256"/>
    </w:p>
    <w:p w14:paraId="08067464" w14:textId="5D9AE53D" w:rsidR="00AF77DA" w:rsidRDefault="00AF77DA" w:rsidP="00AF77DA">
      <w:pPr>
        <w:rPr>
          <w:rFonts w:eastAsia="SimSun"/>
          <w:lang w:val="en-US" w:eastAsia="zh-CN"/>
        </w:rPr>
      </w:pPr>
      <w:r>
        <w:rPr>
          <w:lang w:val="en-US"/>
        </w:rPr>
        <w:t xml:space="preserve">This is an alternative to the </w:t>
      </w:r>
      <w:r>
        <w:rPr>
          <w:rFonts w:eastAsia="SimSun"/>
          <w:lang w:val="en-US" w:eastAsia="zh-CN"/>
        </w:rPr>
        <w:t xml:space="preserve">solution </w:t>
      </w:r>
      <w:r w:rsidRPr="00A9011C">
        <w:rPr>
          <w:rFonts w:eastAsia="SimSun"/>
          <w:lang w:val="en-US" w:eastAsia="zh-CN"/>
        </w:rPr>
        <w:t>#</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6F3D6CAB" w14:textId="1A593166" w:rsidR="00AF77DA" w:rsidRPr="0090769B" w:rsidRDefault="00AF77DA" w:rsidP="00AF77DA">
      <w:pPr>
        <w:pStyle w:val="Heading3"/>
        <w:rPr>
          <w:lang w:eastAsia="zh-CN"/>
        </w:rPr>
      </w:pPr>
      <w:bookmarkStart w:id="257" w:name="_Toc56624230"/>
      <w:bookmarkStart w:id="258" w:name="_Toc57018126"/>
      <w:r>
        <w:rPr>
          <w:lang w:eastAsia="zh-CN"/>
        </w:rPr>
        <w:t>6.</w:t>
      </w:r>
      <w:r w:rsidR="0043378D">
        <w:rPr>
          <w:lang w:eastAsia="zh-CN"/>
        </w:rPr>
        <w:t>9</w:t>
      </w:r>
      <w:r w:rsidRPr="0090769B">
        <w:rPr>
          <w:lang w:eastAsia="zh-CN"/>
        </w:rPr>
        <w:t>.2</w:t>
      </w:r>
      <w:r w:rsidRPr="0090769B">
        <w:rPr>
          <w:lang w:eastAsia="zh-CN"/>
        </w:rPr>
        <w:tab/>
        <w:t>Detailed description</w:t>
      </w:r>
      <w:bookmarkEnd w:id="257"/>
      <w:bookmarkEnd w:id="258"/>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w:t>
      </w:r>
      <w:r>
        <w:rPr>
          <w:lang w:val="en-US"/>
        </w:rPr>
        <w:lastRenderedPageBreak/>
        <w:t>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259" w:name="_Toc56624231"/>
      <w:bookmarkStart w:id="260" w:name="_Toc57018127"/>
      <w:r>
        <w:rPr>
          <w:lang w:eastAsia="zh-CN"/>
        </w:rPr>
        <w:t>6.</w:t>
      </w:r>
      <w:r w:rsidR="0043378D">
        <w:rPr>
          <w:lang w:eastAsia="zh-CN"/>
        </w:rPr>
        <w:t>9</w:t>
      </w:r>
      <w:r>
        <w:rPr>
          <w:lang w:eastAsia="zh-CN"/>
        </w:rPr>
        <w:t>.3</w:t>
      </w:r>
      <w:r w:rsidRPr="0090769B">
        <w:rPr>
          <w:lang w:eastAsia="zh-CN"/>
        </w:rPr>
        <w:tab/>
      </w:r>
      <w:r>
        <w:rPr>
          <w:lang w:eastAsia="zh-CN"/>
        </w:rPr>
        <w:t>Impacts</w:t>
      </w:r>
      <w:bookmarkEnd w:id="259"/>
      <w:bookmarkEnd w:id="260"/>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261" w:name="_Toc56624232"/>
      <w:bookmarkStart w:id="262" w:name="_Toc57018128"/>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261"/>
      <w:bookmarkEnd w:id="262"/>
    </w:p>
    <w:p w14:paraId="58F6327C" w14:textId="77777777" w:rsidR="00AF77DA" w:rsidRDefault="00AF77DA" w:rsidP="00AF77DA">
      <w:pPr>
        <w:pStyle w:val="Guidance"/>
        <w:rPr>
          <w:i w:val="0"/>
          <w:color w:val="auto"/>
        </w:rPr>
      </w:pPr>
      <w:r w:rsidRPr="0090769B">
        <w:rPr>
          <w:b/>
          <w:i w:val="0"/>
          <w:color w:val="auto"/>
        </w:rPr>
        <w:t>Pros</w:t>
      </w:r>
      <w:r>
        <w:rPr>
          <w:i w:val="0"/>
          <w:color w:val="auto"/>
        </w:rPr>
        <w:t>:</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77777777" w:rsidR="00AF77DA" w:rsidRDefault="00AF77DA" w:rsidP="00AF77DA">
      <w:pPr>
        <w:pStyle w:val="B1"/>
      </w:pPr>
      <w:r>
        <w:t>-</w:t>
      </w:r>
      <w:r>
        <w:tab/>
        <w:t xml:space="preserve"> 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AF77DA">
      <w:r w:rsidRPr="004D7233">
        <w:rPr>
          <w:b/>
        </w:rPr>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77777777" w:rsidR="00AF77DA" w:rsidRDefault="00AF77DA" w:rsidP="00AF77DA">
      <w:pPr>
        <w:pStyle w:val="B1"/>
      </w:pPr>
      <w:r>
        <w:t>-</w:t>
      </w:r>
      <w:r>
        <w:tab/>
        <w:t xml:space="preserve"> 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263" w:name="_Toc56624233"/>
      <w:bookmarkStart w:id="264" w:name="_Toc57018129"/>
      <w:r w:rsidRPr="004D7233">
        <w:rPr>
          <w:lang w:val="fr-FR" w:eastAsia="zh-CN"/>
        </w:rPr>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263"/>
      <w:bookmarkEnd w:id="264"/>
    </w:p>
    <w:p w14:paraId="36F7CCE6" w14:textId="2D7F3EE7" w:rsidR="00695CE0" w:rsidRPr="004D7233" w:rsidRDefault="00695CE0" w:rsidP="00695CE0">
      <w:pPr>
        <w:pStyle w:val="Heading3"/>
        <w:rPr>
          <w:lang w:val="en-US" w:eastAsia="zh-CN"/>
        </w:rPr>
      </w:pPr>
      <w:bookmarkStart w:id="265" w:name="_Toc56624234"/>
      <w:bookmarkStart w:id="266" w:name="_Toc57018130"/>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265"/>
      <w:bookmarkEnd w:id="266"/>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4DC96420"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Pr>
          <w:lang w:val="en-US"/>
        </w:rPr>
        <w:t>IETF </w:t>
      </w:r>
      <w:r w:rsidRPr="004D7233">
        <w:rPr>
          <w:lang w:val="en-US"/>
        </w:rPr>
        <w:t>RFC 7805</w:t>
      </w:r>
      <w:r>
        <w:rPr>
          <w:lang w:val="en-US"/>
        </w:rPr>
        <w:t> [</w:t>
      </w:r>
      <w:r w:rsidRPr="00A9011C">
        <w:rPr>
          <w:lang w:val="en-US"/>
        </w:rPr>
        <w:t>4</w:t>
      </w:r>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267" w:name="_Toc56624235"/>
      <w:bookmarkStart w:id="268" w:name="_Toc57018131"/>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267"/>
      <w:bookmarkEnd w:id="268"/>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lastRenderedPageBreak/>
        <w:t>The names listed in the "</w:t>
      </w:r>
      <w:r w:rsidRPr="00F274DB">
        <w:rPr>
          <w:lang w:val="en-US"/>
        </w:rPr>
        <w:t>Service Name and Transport Protocol Port Number Registry</w:t>
      </w:r>
      <w:r w:rsidRPr="009F7094">
        <w:rPr>
          <w:lang w:val="en-US"/>
        </w:rPr>
        <w:t xml:space="preserve">" </w:t>
      </w:r>
      <w:hyperlink r:id="rId11"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269" w:name="_Toc56624236"/>
      <w:bookmarkStart w:id="270" w:name="_Toc57018132"/>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269"/>
      <w:bookmarkEnd w:id="270"/>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271" w:name="_Toc56624237"/>
      <w:bookmarkStart w:id="272" w:name="_Toc57018133"/>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271"/>
      <w:bookmarkEnd w:id="272"/>
    </w:p>
    <w:p w14:paraId="5440C82C" w14:textId="77777777" w:rsidR="00695CE0" w:rsidRDefault="00695CE0" w:rsidP="00695CE0">
      <w:pPr>
        <w:pStyle w:val="Guidance"/>
        <w:rPr>
          <w:i w:val="0"/>
          <w:color w:val="auto"/>
        </w:rPr>
      </w:pPr>
      <w:r w:rsidRPr="0090769B">
        <w:rPr>
          <w:b/>
          <w:i w:val="0"/>
          <w:color w:val="auto"/>
        </w:rPr>
        <w:t>Pros</w:t>
      </w:r>
      <w:r>
        <w:rPr>
          <w:i w:val="0"/>
          <w:color w:val="auto"/>
        </w:rPr>
        <w:t>:</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695CE0">
      <w:r w:rsidRPr="004D7233">
        <w:rPr>
          <w:b/>
        </w:rPr>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263CE4E0" w14:textId="6C4F5F07" w:rsidR="00FA149E" w:rsidRPr="0090769B" w:rsidRDefault="00FA149E" w:rsidP="00FA149E">
      <w:pPr>
        <w:pStyle w:val="Heading2"/>
      </w:pPr>
      <w:bookmarkStart w:id="273" w:name="_Toc56624238"/>
      <w:bookmarkStart w:id="274" w:name="_Toc57018134"/>
      <w:r w:rsidRPr="0090769B">
        <w:t>6.</w:t>
      </w:r>
      <w:r w:rsidR="00D81F97">
        <w:t>1</w:t>
      </w:r>
      <w:r w:rsidR="0043378D">
        <w:t>1</w:t>
      </w:r>
      <w:r w:rsidRPr="0090769B">
        <w:tab/>
        <w:t>Solution#</w:t>
      </w:r>
      <w:r w:rsidR="00D81F97">
        <w:t>1</w:t>
      </w:r>
      <w:r w:rsidR="0043378D">
        <w:t>0</w:t>
      </w:r>
      <w:r w:rsidRPr="0090769B">
        <w:t xml:space="preserve">: </w:t>
      </w:r>
      <w:r>
        <w:t>Standardized and common port for all new SCTP based interfaces with a standardized Payload Protocol Identifier for each interface</w:t>
      </w:r>
      <w:bookmarkEnd w:id="273"/>
      <w:bookmarkEnd w:id="274"/>
    </w:p>
    <w:p w14:paraId="092524B1" w14:textId="3BFD8E2C" w:rsidR="00FA149E" w:rsidRPr="0090769B" w:rsidRDefault="00FA149E" w:rsidP="00FA149E">
      <w:pPr>
        <w:pStyle w:val="Heading3"/>
      </w:pPr>
      <w:bookmarkStart w:id="275" w:name="_Toc56624239"/>
      <w:bookmarkStart w:id="276" w:name="_Toc57018135"/>
      <w:r w:rsidRPr="0090769B">
        <w:t>6.</w:t>
      </w:r>
      <w:r w:rsidR="00D81F97">
        <w:t>1</w:t>
      </w:r>
      <w:r w:rsidR="009B52D2">
        <w:t>1</w:t>
      </w:r>
      <w:r w:rsidRPr="0090769B">
        <w:t>.1</w:t>
      </w:r>
      <w:r w:rsidRPr="0090769B">
        <w:tab/>
        <w:t>General</w:t>
      </w:r>
      <w:bookmarkEnd w:id="275"/>
      <w:bookmarkEnd w:id="276"/>
    </w:p>
    <w:p w14:paraId="70FD606E" w14:textId="77777777" w:rsidR="00FA149E" w:rsidRDefault="00FA149E" w:rsidP="00FA149E">
      <w:pPr>
        <w:rPr>
          <w:color w:val="000000"/>
        </w:rPr>
      </w:pPr>
      <w:r>
        <w:rPr>
          <w:color w:val="000000"/>
        </w:rPr>
        <w:t xml:space="preserve">This is an alternative solution proposed specifically for SCTP interfaces. </w:t>
      </w:r>
    </w:p>
    <w:p w14:paraId="43695CC3" w14:textId="77777777" w:rsidR="00FA149E" w:rsidRDefault="00FA149E" w:rsidP="00FA149E">
      <w:pPr>
        <w:rPr>
          <w:color w:val="000000"/>
        </w:rPr>
      </w:pPr>
      <w:r>
        <w:rPr>
          <w:color w:val="000000"/>
        </w:rPr>
        <w:t>The proposal is to use a standardized and common SCTP port number for all new interfaces, with a standardized SCTP Payload Protocol Identifier (assigned by IANA), as defined in clause 14.4 of IETF RFC 4960 [</w:t>
      </w:r>
      <w:r w:rsidR="00F52511" w:rsidRPr="00A9011C">
        <w:rPr>
          <w:color w:val="000000"/>
        </w:rPr>
        <w:t>4</w:t>
      </w:r>
      <w:r w:rsidRPr="009B52D2">
        <w:rPr>
          <w:color w:val="000000"/>
        </w:rPr>
        <w:t>]</w:t>
      </w:r>
      <w:r>
        <w:rPr>
          <w:color w:val="000000"/>
        </w:rPr>
        <w:t>, for every new interface. The SCTP port number can be chosen by any of the below alternatives:</w:t>
      </w:r>
    </w:p>
    <w:p w14:paraId="3C1887F8" w14:textId="77777777" w:rsidR="00FA149E" w:rsidRDefault="00FA149E" w:rsidP="00FA149E">
      <w:pPr>
        <w:pStyle w:val="B1"/>
      </w:pPr>
      <w:r>
        <w:rPr>
          <w:color w:val="000000"/>
        </w:rPr>
        <w:t>-</w:t>
      </w:r>
      <w:r>
        <w:rPr>
          <w:color w:val="000000"/>
        </w:rPr>
        <w:tab/>
      </w:r>
      <w:r>
        <w:t xml:space="preserve">IANA assigning the port number from the </w:t>
      </w:r>
      <w:r w:rsidRPr="002C5315">
        <w:t>User Port number range [1024-49151]</w:t>
      </w:r>
      <w:r>
        <w:t>.</w:t>
      </w:r>
    </w:p>
    <w:p w14:paraId="14251AD9" w14:textId="77777777" w:rsidR="00FA149E" w:rsidRPr="0094569D" w:rsidRDefault="00FA149E" w:rsidP="00FA149E">
      <w:pPr>
        <w:pStyle w:val="B1"/>
      </w:pPr>
      <w:r w:rsidRPr="00DD0523">
        <w:rPr>
          <w:color w:val="000000"/>
        </w:rPr>
        <w:t>-</w:t>
      </w:r>
      <w:r w:rsidRPr="00DD0523">
        <w:rPr>
          <w:color w:val="000000"/>
        </w:rPr>
        <w:tab/>
      </w:r>
      <w:r w:rsidRPr="00DD0523">
        <w:t>3GPP allocating the port number from the Dynamic/Private Port number range [49152 - 65535].</w:t>
      </w:r>
    </w:p>
    <w:p w14:paraId="6E83C3EE" w14:textId="77777777" w:rsidR="00FA149E" w:rsidRPr="002A3981" w:rsidRDefault="00FA149E" w:rsidP="00FA149E">
      <w:pPr>
        <w:rPr>
          <w:color w:val="000000"/>
        </w:rPr>
      </w:pPr>
      <w:r w:rsidRPr="00DD0523">
        <w:rPr>
          <w:color w:val="000000"/>
        </w:rPr>
        <w:t>When there are multiple applications running on a single node, that are using the same common SCTP port number, the proposal is to use unique IP address(es) for each application, so that the SCTP traffic will be delivered to the applications identified by the IP addess(es). Using a standardized Payload Protocol Identifier additionally helps to uniquely identify the traffic at the application level (e.g. in protocol analyser tools) and addresses the requirement in clause 4.x of this TR.</w:t>
      </w:r>
    </w:p>
    <w:p w14:paraId="50007E24" w14:textId="094406EE" w:rsidR="00FA149E" w:rsidRPr="0090769B" w:rsidRDefault="00FA149E" w:rsidP="00FA149E">
      <w:pPr>
        <w:pStyle w:val="Heading3"/>
      </w:pPr>
      <w:bookmarkStart w:id="277" w:name="_Toc56624240"/>
      <w:bookmarkStart w:id="278" w:name="_Toc57018136"/>
      <w:r w:rsidRPr="0090769B">
        <w:lastRenderedPageBreak/>
        <w:t>6.</w:t>
      </w:r>
      <w:r w:rsidR="00D81F97">
        <w:t>1</w:t>
      </w:r>
      <w:r w:rsidR="009B52D2">
        <w:t>1</w:t>
      </w:r>
      <w:r w:rsidRPr="0090769B">
        <w:t>.2</w:t>
      </w:r>
      <w:r w:rsidRPr="0090769B">
        <w:tab/>
        <w:t>Detailed description</w:t>
      </w:r>
      <w:bookmarkEnd w:id="277"/>
      <w:bookmarkEnd w:id="278"/>
    </w:p>
    <w:p w14:paraId="3DF40E82" w14:textId="77777777" w:rsidR="00FA149E" w:rsidRDefault="00FA149E" w:rsidP="00FA149E">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56DD6C7D" w14:textId="77777777" w:rsidR="00FA149E" w:rsidRDefault="00FA149E" w:rsidP="00FA149E">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avoide the need for an additional multiplexer/demultiplexer layer to distribute the SCTP traffic to the correct application.</w:t>
      </w:r>
    </w:p>
    <w:p w14:paraId="0797DA65" w14:textId="77777777" w:rsidR="00FA149E" w:rsidRDefault="00FA149E" w:rsidP="00FA149E">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67A20624" w14:textId="77777777" w:rsidR="00FA149E" w:rsidRDefault="00FA149E" w:rsidP="00FA149E">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4DD28EC9" w14:textId="77777777" w:rsidR="00FA149E" w:rsidRDefault="00FA149E" w:rsidP="00FA149E">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1BC8A97" w14:textId="11CA7CE1" w:rsidR="00FA149E" w:rsidRPr="0090769B" w:rsidRDefault="00FA149E" w:rsidP="00FA149E">
      <w:pPr>
        <w:pStyle w:val="Heading3"/>
      </w:pPr>
      <w:bookmarkStart w:id="279" w:name="_Toc56624241"/>
      <w:bookmarkStart w:id="280" w:name="_Toc57018137"/>
      <w:r>
        <w:t>6.</w:t>
      </w:r>
      <w:r w:rsidR="00D81F97">
        <w:t>1</w:t>
      </w:r>
      <w:r w:rsidR="009B52D2">
        <w:t>1</w:t>
      </w:r>
      <w:r>
        <w:t>.3</w:t>
      </w:r>
      <w:r w:rsidRPr="0090769B">
        <w:tab/>
      </w:r>
      <w:r>
        <w:t>Impacts</w:t>
      </w:r>
      <w:bookmarkEnd w:id="279"/>
      <w:bookmarkEnd w:id="280"/>
    </w:p>
    <w:p w14:paraId="591D86F7" w14:textId="77777777" w:rsidR="00FA149E" w:rsidRDefault="00FA149E" w:rsidP="00FA149E">
      <w:r>
        <w:t xml:space="preserve">The solution impacts only newly defined SCTP interfaces (Rel-17 and onwards). </w:t>
      </w:r>
    </w:p>
    <w:p w14:paraId="5CCF8FD7" w14:textId="77777777" w:rsidR="00FA149E" w:rsidRDefault="00FA149E" w:rsidP="00FA149E">
      <w:r>
        <w:t>3GPP shall get a new port assigned from IANA (for one last time) to be used as a common well-known port for all newly defined 3GPP interfaces/applications.</w:t>
      </w:r>
    </w:p>
    <w:p w14:paraId="21CE0A57" w14:textId="202581DB" w:rsidR="00FA149E" w:rsidRDefault="00FA149E" w:rsidP="00FA149E">
      <w:r>
        <w:t xml:space="preserve">When defining a new SCTP based interface/application, 3GPP shall request IANA for assignment of a new SCTP Payload Protocol </w:t>
      </w:r>
      <w:r w:rsidR="009B52D2">
        <w:t>Identifier</w:t>
      </w:r>
      <w:r>
        <w:t xml:space="preserve"> value.</w:t>
      </w:r>
    </w:p>
    <w:p w14:paraId="786F8045" w14:textId="77777777" w:rsidR="00FA149E" w:rsidRDefault="00FA149E" w:rsidP="00FA149E">
      <w:r>
        <w:t>The solution does not have any impact on legacy applications/interfaces.</w:t>
      </w:r>
    </w:p>
    <w:p w14:paraId="6898E102" w14:textId="59F37849" w:rsidR="00FA149E" w:rsidRDefault="00FA149E" w:rsidP="00FA149E">
      <w:pPr>
        <w:pStyle w:val="Heading3"/>
      </w:pPr>
      <w:bookmarkStart w:id="281" w:name="_Toc56624242"/>
      <w:bookmarkStart w:id="282" w:name="_Toc57018138"/>
      <w:r w:rsidRPr="0090769B">
        <w:t>6.</w:t>
      </w:r>
      <w:r w:rsidR="00D81F97">
        <w:t>1</w:t>
      </w:r>
      <w:r w:rsidR="009B52D2">
        <w:t>1</w:t>
      </w:r>
      <w:r w:rsidRPr="0090769B">
        <w:t>.</w:t>
      </w:r>
      <w:r>
        <w:t>4</w:t>
      </w:r>
      <w:r w:rsidRPr="0090769B">
        <w:tab/>
      </w:r>
      <w:r>
        <w:t>Pros and cons</w:t>
      </w:r>
      <w:bookmarkEnd w:id="281"/>
      <w:bookmarkEnd w:id="282"/>
    </w:p>
    <w:p w14:paraId="4BFCF300" w14:textId="77777777" w:rsidR="00FA149E" w:rsidRDefault="00FA149E" w:rsidP="00FA149E">
      <w:pPr>
        <w:pStyle w:val="Guidance"/>
        <w:rPr>
          <w:i w:val="0"/>
          <w:color w:val="auto"/>
        </w:rPr>
      </w:pPr>
      <w:r w:rsidRPr="0090769B">
        <w:rPr>
          <w:b/>
          <w:i w:val="0"/>
          <w:color w:val="auto"/>
        </w:rPr>
        <w:t>Pros</w:t>
      </w:r>
      <w:r>
        <w:rPr>
          <w:i w:val="0"/>
          <w:color w:val="auto"/>
        </w:rPr>
        <w:t>:</w:t>
      </w:r>
    </w:p>
    <w:p w14:paraId="420328B5" w14:textId="77777777" w:rsidR="00FA149E" w:rsidRPr="0094569D" w:rsidRDefault="00FA149E" w:rsidP="00FA149E">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00F52511" w:rsidRPr="00A9011C">
        <w:t>5</w:t>
      </w:r>
      <w:r>
        <w:t>].</w:t>
      </w:r>
    </w:p>
    <w:p w14:paraId="0E3D7C34" w14:textId="77777777" w:rsidR="00FA149E" w:rsidRDefault="00FA149E" w:rsidP="00FA149E">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67D27F33" w14:textId="77777777" w:rsidR="00FA149E" w:rsidRDefault="00FA149E" w:rsidP="00FA149E">
      <w:pPr>
        <w:pStyle w:val="B1"/>
      </w:pPr>
      <w:r w:rsidRPr="00123B1A">
        <w:t>-</w:t>
      </w:r>
      <w:r w:rsidRPr="00123B1A">
        <w:tab/>
      </w:r>
      <w:r>
        <w:t>Using a standardized Payload Protocol Identifier value for a new SCTP based interface will also address the requirements defined in clause 4.x to ensure that either the port or the Payload Protocol Identifier value is standardized.</w:t>
      </w:r>
    </w:p>
    <w:p w14:paraId="1166BD18" w14:textId="77777777" w:rsidR="00FA149E" w:rsidRPr="0090769B" w:rsidRDefault="00FA149E" w:rsidP="00FA149E">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2D70F4F9" w14:textId="77777777" w:rsidR="00FA149E" w:rsidRDefault="00FA149E" w:rsidP="00FA149E">
      <w:pPr>
        <w:pStyle w:val="Guidance"/>
        <w:rPr>
          <w:i w:val="0"/>
        </w:rPr>
      </w:pPr>
      <w:r>
        <w:rPr>
          <w:b/>
          <w:i w:val="0"/>
          <w:color w:val="auto"/>
        </w:rPr>
        <w:t>Cons</w:t>
      </w:r>
      <w:r>
        <w:rPr>
          <w:i w:val="0"/>
          <w:color w:val="auto"/>
        </w:rPr>
        <w:t>:</w:t>
      </w:r>
    </w:p>
    <w:p w14:paraId="6172B139" w14:textId="77777777" w:rsidR="00FA149E" w:rsidRDefault="00FA149E" w:rsidP="00FA149E">
      <w:pPr>
        <w:pStyle w:val="B1"/>
      </w:pPr>
      <w:r w:rsidRPr="00823B0C">
        <w:lastRenderedPageBreak/>
        <w:t>-</w:t>
      </w:r>
      <w:r w:rsidRPr="00823B0C">
        <w:tab/>
      </w:r>
      <w:r w:rsidRPr="0090769B">
        <w:t xml:space="preserve"> </w:t>
      </w:r>
    </w:p>
    <w:p w14:paraId="48E7DCAF" w14:textId="66B50477" w:rsidR="00DA1D26" w:rsidRDefault="00DA1D26" w:rsidP="00DA1D26">
      <w:pPr>
        <w:pStyle w:val="Heading2"/>
      </w:pPr>
      <w:bookmarkStart w:id="283" w:name="_Toc56624243"/>
      <w:bookmarkStart w:id="284" w:name="_Toc57018139"/>
      <w:r>
        <w:t>6.</w:t>
      </w:r>
      <w:r w:rsidR="00D81F97">
        <w:t>1</w:t>
      </w:r>
      <w:r w:rsidR="009B52D2">
        <w:t>2</w:t>
      </w:r>
      <w:r>
        <w:tab/>
        <w:t>Solution #</w:t>
      </w:r>
      <w:r w:rsidR="00D81F97">
        <w:t>1</w:t>
      </w:r>
      <w:r w:rsidR="009B52D2">
        <w:t>1</w:t>
      </w:r>
      <w:r>
        <w:t>: Form a work group with representatives from both 3GPP and IETF to look at port number requirements from 3GPP</w:t>
      </w:r>
      <w:bookmarkEnd w:id="283"/>
      <w:bookmarkEnd w:id="284"/>
    </w:p>
    <w:p w14:paraId="0209FBAC" w14:textId="49793A26" w:rsidR="00DA1D26" w:rsidRDefault="00DA1D26" w:rsidP="00DA1D26">
      <w:pPr>
        <w:pStyle w:val="Heading3"/>
      </w:pPr>
      <w:bookmarkStart w:id="285" w:name="_Toc56624244"/>
      <w:bookmarkStart w:id="286" w:name="_Toc57018140"/>
      <w:r>
        <w:t>6.</w:t>
      </w:r>
      <w:r w:rsidR="00D81F97">
        <w:t>1</w:t>
      </w:r>
      <w:r w:rsidR="009B52D2">
        <w:t>2</w:t>
      </w:r>
      <w:r>
        <w:t>.1</w:t>
      </w:r>
      <w:r>
        <w:tab/>
        <w:t>General</w:t>
      </w:r>
      <w:bookmarkEnd w:id="285"/>
      <w:bookmarkEnd w:id="286"/>
    </w:p>
    <w:p w14:paraId="54089DA5" w14:textId="77777777" w:rsidR="00DA1D26" w:rsidRPr="0045058E" w:rsidRDefault="00DA1D26" w:rsidP="00DA1D26">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994AA91" w14:textId="4AB89361" w:rsidR="00DA1D26" w:rsidRPr="00066B7C" w:rsidRDefault="00DA1D26" w:rsidP="00DA1D26">
      <w:pPr>
        <w:pStyle w:val="Heading3"/>
      </w:pPr>
      <w:bookmarkStart w:id="287" w:name="_Toc56624245"/>
      <w:bookmarkStart w:id="288" w:name="_Toc57018141"/>
      <w:r>
        <w:t>6.</w:t>
      </w:r>
      <w:r w:rsidR="00D81F97">
        <w:t>1</w:t>
      </w:r>
      <w:r w:rsidR="009B52D2">
        <w:t>2</w:t>
      </w:r>
      <w:r>
        <w:t>.2</w:t>
      </w:r>
      <w:r>
        <w:tab/>
        <w:t>Detailed description</w:t>
      </w:r>
      <w:bookmarkEnd w:id="287"/>
      <w:bookmarkEnd w:id="288"/>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05778EA" w:rsidR="00DA1D26" w:rsidRDefault="00FD0FE9" w:rsidP="00DA1D26">
      <w:pPr>
        <w:pStyle w:val="TH"/>
      </w:pPr>
      <w:r>
        <w:rPr>
          <w:noProof/>
          <w:lang w:val="en-US"/>
        </w:rPr>
        <w:drawing>
          <wp:inline distT="0" distB="0" distL="0" distR="0" wp14:anchorId="4A6F5048" wp14:editId="505E650D">
            <wp:extent cx="5810250" cy="3790950"/>
            <wp:effectExtent l="0" t="0" r="0" b="0"/>
            <wp:docPr id="3" name="Image 3" descr="cid:image001.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9E59.C53AEEA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0" cy="3790950"/>
                    </a:xfrm>
                    <a:prstGeom prst="rect">
                      <a:avLst/>
                    </a:prstGeom>
                    <a:noFill/>
                    <a:ln>
                      <a:noFill/>
                    </a:ln>
                  </pic:spPr>
                </pic:pic>
              </a:graphicData>
            </a:graphic>
          </wp:inline>
        </w:drawing>
      </w:r>
    </w:p>
    <w:p w14:paraId="36B32D40" w14:textId="4976C5AC" w:rsidR="00DA1D26" w:rsidRDefault="00DA1D26" w:rsidP="00DA1D26">
      <w:pPr>
        <w:pStyle w:val="TF"/>
      </w:pPr>
      <w:r w:rsidRPr="001216A7">
        <w:t xml:space="preserve">Figure </w:t>
      </w:r>
      <w:r>
        <w:t>6.</w:t>
      </w:r>
      <w:r w:rsidR="00D81F97">
        <w:t>13</w:t>
      </w:r>
      <w:r>
        <w:t>.2</w:t>
      </w:r>
      <w:r w:rsidRPr="001216A7">
        <w:t xml:space="preserve">-1: </w:t>
      </w:r>
      <w:r>
        <w:t>Usage by port number range in the allocated zone (in blocks of 1000)</w:t>
      </w:r>
    </w:p>
    <w:p w14:paraId="12DBC020" w14:textId="21CD0D3C" w:rsidR="00DA1D26" w:rsidRDefault="00FD0FE9" w:rsidP="00DA1D26">
      <w:pPr>
        <w:pStyle w:val="TH"/>
      </w:pPr>
      <w:r>
        <w:rPr>
          <w:noProof/>
          <w:lang w:val="en-US"/>
        </w:rPr>
        <w:lastRenderedPageBreak/>
        <w:drawing>
          <wp:inline distT="0" distB="0" distL="0" distR="0" wp14:anchorId="1827D5AD" wp14:editId="6DCE6386">
            <wp:extent cx="6124575" cy="2381250"/>
            <wp:effectExtent l="0" t="0" r="9525" b="0"/>
            <wp:docPr id="4" name="Image 4" descr="cid:image002.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9E59.C53AEEA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381250"/>
                    </a:xfrm>
                    <a:prstGeom prst="rect">
                      <a:avLst/>
                    </a:prstGeom>
                    <a:noFill/>
                    <a:ln>
                      <a:noFill/>
                    </a:ln>
                  </pic:spPr>
                </pic:pic>
              </a:graphicData>
            </a:graphic>
          </wp:inline>
        </w:drawing>
      </w:r>
    </w:p>
    <w:p w14:paraId="1366573B" w14:textId="6C8A452D" w:rsidR="00DA1D26" w:rsidRDefault="00DA1D26" w:rsidP="00DA1D26">
      <w:pPr>
        <w:pStyle w:val="TF"/>
      </w:pPr>
      <w:r w:rsidRPr="001216A7">
        <w:t xml:space="preserve">Figure </w:t>
      </w:r>
      <w:r>
        <w:t>6.</w:t>
      </w:r>
      <w:r w:rsidR="00D81F97">
        <w:t>13</w:t>
      </w:r>
      <w:r>
        <w:t>.2</w:t>
      </w:r>
      <w:r w:rsidRPr="001216A7">
        <w:t>-</w:t>
      </w:r>
      <w:r>
        <w:t>2</w:t>
      </w:r>
      <w:r w:rsidRPr="001216A7">
        <w:t xml:space="preserve">: </w:t>
      </w:r>
      <w:r>
        <w:t>Yearly trend of port numbers assignment done by IANA</w:t>
      </w:r>
    </w:p>
    <w:p w14:paraId="582D3079" w14:textId="77777777" w:rsidR="00DA1D26" w:rsidRPr="00411C5E" w:rsidRDefault="00DA1D26" w:rsidP="00DA1D26">
      <w:pPr>
        <w:rPr>
          <w:lang w:val="en-IN"/>
        </w:rPr>
      </w:pPr>
      <w:r>
        <w:t xml:space="preserve">Figure 6.z.2-1 above shows a graph (from the data collected in January 2020), with the usage of port numbers in various ranges (blocks of 1000) that are assigned by IANA from the System Ports [0-1023] and User Ports </w:t>
      </w:r>
      <w:r w:rsidRPr="002C5315">
        <w:t>[1024-49151]</w:t>
      </w:r>
      <w:r>
        <w:t xml:space="preserve"> ranges. Figure 6.z.2-2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58A97B15" w14:textId="77777777" w:rsidR="00DA1D26" w:rsidRDefault="00DA1D26" w:rsidP="00DA1D26">
      <w:r>
        <w:t>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agree on allocating some minimum number of ports every year (or for every generation of mobile technology) so that 3GPP can continue using a standardized port for newly defined applications/interfaces.</w:t>
      </w:r>
    </w:p>
    <w:p w14:paraId="78E3A865" w14:textId="25FAC655" w:rsidR="00DA1D26" w:rsidRDefault="00DA1D26" w:rsidP="00DA1D26">
      <w:pPr>
        <w:pStyle w:val="Heading3"/>
        <w:rPr>
          <w:lang w:val="en-IN"/>
        </w:rPr>
      </w:pPr>
      <w:bookmarkStart w:id="289" w:name="_Toc56624246"/>
      <w:bookmarkStart w:id="290" w:name="_Toc57018142"/>
      <w:r>
        <w:rPr>
          <w:lang w:val="en-IN"/>
        </w:rPr>
        <w:t>6.</w:t>
      </w:r>
      <w:r w:rsidR="00D81F97">
        <w:rPr>
          <w:lang w:val="en-IN"/>
        </w:rPr>
        <w:t>1</w:t>
      </w:r>
      <w:r w:rsidR="009B52D2">
        <w:rPr>
          <w:lang w:val="en-IN"/>
        </w:rPr>
        <w:t>2</w:t>
      </w:r>
      <w:r>
        <w:rPr>
          <w:lang w:val="en-IN"/>
        </w:rPr>
        <w:t>.3</w:t>
      </w:r>
      <w:r>
        <w:rPr>
          <w:lang w:val="en-IN"/>
        </w:rPr>
        <w:tab/>
        <w:t>Impacts</w:t>
      </w:r>
      <w:bookmarkEnd w:id="289"/>
      <w:bookmarkEnd w:id="290"/>
    </w:p>
    <w:p w14:paraId="50C02DBE" w14:textId="77777777" w:rsidR="00DA1D26" w:rsidRPr="00066B7C" w:rsidRDefault="00DA1D26" w:rsidP="00DA1D26">
      <w:pPr>
        <w:rPr>
          <w:lang w:val="en-IN"/>
        </w:rPr>
      </w:pPr>
      <w:r>
        <w:rPr>
          <w:lang w:val="en-IN"/>
        </w:rPr>
        <w:t>No impact on applications/interfaces. 3GPP can continue using standardized port numbers for new applications/interfaces.</w:t>
      </w:r>
    </w:p>
    <w:p w14:paraId="77A7A005" w14:textId="20977968" w:rsidR="00DA1D26" w:rsidRDefault="00DA1D26" w:rsidP="00DA1D26">
      <w:pPr>
        <w:pStyle w:val="Heading3"/>
        <w:rPr>
          <w:lang w:val="en-IN"/>
        </w:rPr>
      </w:pPr>
      <w:bookmarkStart w:id="291" w:name="_Toc56624247"/>
      <w:bookmarkStart w:id="292" w:name="_Toc57018143"/>
      <w:r>
        <w:rPr>
          <w:lang w:val="en-IN"/>
        </w:rPr>
        <w:t>6.</w:t>
      </w:r>
      <w:r w:rsidR="00D81F97">
        <w:rPr>
          <w:lang w:val="en-IN"/>
        </w:rPr>
        <w:t>1</w:t>
      </w:r>
      <w:r w:rsidR="009B52D2">
        <w:rPr>
          <w:lang w:val="en-IN"/>
        </w:rPr>
        <w:t>2</w:t>
      </w:r>
      <w:r>
        <w:rPr>
          <w:lang w:val="en-IN"/>
        </w:rPr>
        <w:t>.4</w:t>
      </w:r>
      <w:r>
        <w:rPr>
          <w:lang w:val="en-IN"/>
        </w:rPr>
        <w:tab/>
        <w:t>Pros and Cons</w:t>
      </w:r>
      <w:bookmarkEnd w:id="291"/>
      <w:bookmarkEnd w:id="292"/>
    </w:p>
    <w:p w14:paraId="74B2E363" w14:textId="77777777" w:rsidR="00DA1D26" w:rsidRDefault="00DA1D26" w:rsidP="00DA1D26">
      <w:pPr>
        <w:pStyle w:val="Guidance"/>
        <w:rPr>
          <w:i w:val="0"/>
          <w:color w:val="auto"/>
        </w:rPr>
      </w:pPr>
      <w:r w:rsidRPr="0090769B">
        <w:rPr>
          <w:b/>
          <w:i w:val="0"/>
          <w:color w:val="auto"/>
        </w:rPr>
        <w:t>Pros</w:t>
      </w:r>
      <w:r>
        <w:rPr>
          <w:i w:val="0"/>
          <w:color w:val="auto"/>
        </w:rPr>
        <w:t>:</w:t>
      </w:r>
    </w:p>
    <w:p w14:paraId="0DCA4BAC" w14:textId="77777777" w:rsidR="00DA1D26" w:rsidRPr="00066B7C" w:rsidRDefault="00DA1D26" w:rsidP="00DA1D26">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24C5BEF5" w14:textId="77777777" w:rsidR="00DA1D26" w:rsidRDefault="00DA1D26" w:rsidP="00DA1D26">
      <w:pPr>
        <w:pStyle w:val="Guidance"/>
        <w:rPr>
          <w:i w:val="0"/>
        </w:rPr>
      </w:pPr>
      <w:r>
        <w:rPr>
          <w:b/>
          <w:i w:val="0"/>
          <w:color w:val="auto"/>
        </w:rPr>
        <w:t>Cons</w:t>
      </w:r>
      <w:r>
        <w:rPr>
          <w:i w:val="0"/>
          <w:color w:val="auto"/>
        </w:rPr>
        <w:t>:</w:t>
      </w:r>
    </w:p>
    <w:p w14:paraId="513B7CB1" w14:textId="77777777" w:rsidR="00DA1D26" w:rsidRDefault="00DA1D26" w:rsidP="00DA1D26">
      <w:pPr>
        <w:pStyle w:val="B1"/>
      </w:pPr>
      <w:r w:rsidRPr="00823B0C">
        <w:t>-</w:t>
      </w:r>
      <w:r w:rsidRPr="00823B0C">
        <w:tab/>
      </w:r>
      <w:r w:rsidRPr="0090769B">
        <w:t xml:space="preserve"> </w:t>
      </w:r>
    </w:p>
    <w:p w14:paraId="7F5A40F0" w14:textId="5B8723DA" w:rsidR="00670C5C" w:rsidRPr="0090769B" w:rsidRDefault="00670C5C" w:rsidP="00670C5C">
      <w:pPr>
        <w:pStyle w:val="Heading2"/>
        <w:rPr>
          <w:lang w:eastAsia="zh-CN"/>
        </w:rPr>
      </w:pPr>
      <w:bookmarkStart w:id="293" w:name="_Toc56624248"/>
      <w:bookmarkStart w:id="294" w:name="_Toc57018144"/>
      <w:r>
        <w:rPr>
          <w:lang w:eastAsia="zh-CN"/>
        </w:rPr>
        <w:t>6.</w:t>
      </w:r>
      <w:r w:rsidR="00D81F97">
        <w:rPr>
          <w:lang w:eastAsia="zh-CN"/>
        </w:rPr>
        <w:t>1</w:t>
      </w:r>
      <w:r w:rsidR="009B52D2">
        <w:rPr>
          <w:lang w:eastAsia="zh-CN"/>
        </w:rPr>
        <w:t>3</w:t>
      </w:r>
      <w:r>
        <w:rPr>
          <w:lang w:eastAsia="zh-CN"/>
        </w:rPr>
        <w:tab/>
        <w:t>Solution#</w:t>
      </w:r>
      <w:r w:rsidR="00D81F97">
        <w:rPr>
          <w:lang w:eastAsia="zh-CN"/>
        </w:rPr>
        <w:t>1</w:t>
      </w:r>
      <w:r w:rsidR="009B52D2">
        <w:rPr>
          <w:lang w:eastAsia="zh-CN"/>
        </w:rPr>
        <w:t>2</w:t>
      </w:r>
      <w:r w:rsidRPr="0090769B">
        <w:rPr>
          <w:lang w:eastAsia="zh-CN"/>
        </w:rPr>
        <w:t xml:space="preserve">: </w:t>
      </w:r>
      <w:r>
        <w:t>Port Registration and Retrieval via NRF</w:t>
      </w:r>
      <w:bookmarkEnd w:id="293"/>
      <w:bookmarkEnd w:id="294"/>
    </w:p>
    <w:p w14:paraId="447A40C2" w14:textId="6A7744B9" w:rsidR="00670C5C" w:rsidRPr="0090769B" w:rsidRDefault="00670C5C" w:rsidP="00670C5C">
      <w:pPr>
        <w:pStyle w:val="Heading3"/>
        <w:rPr>
          <w:lang w:eastAsia="zh-CN"/>
        </w:rPr>
      </w:pPr>
      <w:bookmarkStart w:id="295" w:name="_Toc56624249"/>
      <w:bookmarkStart w:id="296" w:name="_Toc57018145"/>
      <w:r>
        <w:rPr>
          <w:lang w:eastAsia="zh-CN"/>
        </w:rPr>
        <w:t>6.</w:t>
      </w:r>
      <w:r w:rsidR="00D81F97">
        <w:rPr>
          <w:lang w:eastAsia="zh-CN"/>
        </w:rPr>
        <w:t>1</w:t>
      </w:r>
      <w:r w:rsidR="009B52D2">
        <w:rPr>
          <w:lang w:eastAsia="zh-CN"/>
        </w:rPr>
        <w:t>3</w:t>
      </w:r>
      <w:r w:rsidRPr="0090769B">
        <w:rPr>
          <w:lang w:eastAsia="zh-CN"/>
        </w:rPr>
        <w:t>.1</w:t>
      </w:r>
      <w:r w:rsidRPr="0090769B">
        <w:rPr>
          <w:lang w:eastAsia="zh-CN"/>
        </w:rPr>
        <w:tab/>
        <w:t>General</w:t>
      </w:r>
      <w:bookmarkEnd w:id="295"/>
      <w:bookmarkEnd w:id="296"/>
    </w:p>
    <w:p w14:paraId="21132739" w14:textId="77777777" w:rsidR="00670C5C" w:rsidRDefault="00670C5C" w:rsidP="00670C5C">
      <w:r>
        <w:t>This is an alternative solution which allows port information registration to the NRF and port information retrieval from the NRF. This solution is applicable for those NFs have entry in the NRF and provide specific protocols for non-SBI interfaces.</w:t>
      </w:r>
    </w:p>
    <w:p w14:paraId="76D479E4" w14:textId="7C9467F0" w:rsidR="00670C5C" w:rsidRPr="0090769B" w:rsidRDefault="00670C5C" w:rsidP="00670C5C">
      <w:pPr>
        <w:pStyle w:val="Heading3"/>
        <w:rPr>
          <w:lang w:eastAsia="zh-CN"/>
        </w:rPr>
      </w:pPr>
      <w:bookmarkStart w:id="297" w:name="_Toc56624250"/>
      <w:bookmarkStart w:id="298" w:name="_Toc57018146"/>
      <w:r>
        <w:rPr>
          <w:lang w:eastAsia="zh-CN"/>
        </w:rPr>
        <w:lastRenderedPageBreak/>
        <w:t>6.</w:t>
      </w:r>
      <w:r w:rsidR="00D81F97">
        <w:rPr>
          <w:lang w:eastAsia="zh-CN"/>
        </w:rPr>
        <w:t>1</w:t>
      </w:r>
      <w:r w:rsidR="009B52D2">
        <w:rPr>
          <w:lang w:eastAsia="zh-CN"/>
        </w:rPr>
        <w:t>3</w:t>
      </w:r>
      <w:r w:rsidRPr="0090769B">
        <w:rPr>
          <w:lang w:eastAsia="zh-CN"/>
        </w:rPr>
        <w:t>.2</w:t>
      </w:r>
      <w:r w:rsidRPr="0090769B">
        <w:rPr>
          <w:lang w:eastAsia="zh-CN"/>
        </w:rPr>
        <w:tab/>
        <w:t>Detailed description</w:t>
      </w:r>
      <w:bookmarkEnd w:id="297"/>
      <w:bookmarkEnd w:id="298"/>
    </w:p>
    <w:p w14:paraId="505504E8" w14:textId="77777777" w:rsidR="00670C5C" w:rsidRDefault="00670C5C" w:rsidP="00670C5C">
      <w:r>
        <w:t>Normally, same port number is allocated to a group of NFs hosting the same protocol. However, different port numbers may be allocated for same protocol per NF Types, NF Sets, or even per NF instance.</w:t>
      </w:r>
    </w:p>
    <w:p w14:paraId="68AA1378" w14:textId="77777777" w:rsidR="00670C5C" w:rsidRDefault="00670C5C" w:rsidP="00670C5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B9BE9B" w14:textId="77777777" w:rsidR="00670C5C" w:rsidRDefault="00670C5C" w:rsidP="00670C5C">
      <w:r>
        <w:t>An requesting NF thus can use the NF Discovery service to retrieve the port number of a specific protocol, by indicating the protocol type. Other parameters such as NF type, NF Set ID, or NF Instance ID may also be provided as discovery parameter.</w:t>
      </w:r>
    </w:p>
    <w:p w14:paraId="73D21C3E" w14:textId="64645041" w:rsidR="00670C5C" w:rsidRPr="0090769B" w:rsidRDefault="00670C5C" w:rsidP="00670C5C">
      <w:pPr>
        <w:pStyle w:val="Heading3"/>
        <w:rPr>
          <w:lang w:eastAsia="zh-CN"/>
        </w:rPr>
      </w:pPr>
      <w:bookmarkStart w:id="299" w:name="_Toc56624251"/>
      <w:bookmarkStart w:id="300" w:name="_Toc57018147"/>
      <w:r>
        <w:rPr>
          <w:lang w:eastAsia="zh-CN"/>
        </w:rPr>
        <w:t>6.</w:t>
      </w:r>
      <w:r w:rsidR="00D81F97">
        <w:rPr>
          <w:lang w:eastAsia="zh-CN"/>
        </w:rPr>
        <w:t>1</w:t>
      </w:r>
      <w:r w:rsidR="009B52D2">
        <w:rPr>
          <w:lang w:eastAsia="zh-CN"/>
        </w:rPr>
        <w:t>3</w:t>
      </w:r>
      <w:r>
        <w:rPr>
          <w:lang w:eastAsia="zh-CN"/>
        </w:rPr>
        <w:t>.3</w:t>
      </w:r>
      <w:r w:rsidRPr="0090769B">
        <w:rPr>
          <w:lang w:eastAsia="zh-CN"/>
        </w:rPr>
        <w:tab/>
      </w:r>
      <w:r>
        <w:rPr>
          <w:lang w:eastAsia="zh-CN"/>
        </w:rPr>
        <w:t>Impacts</w:t>
      </w:r>
      <w:bookmarkEnd w:id="299"/>
      <w:bookmarkEnd w:id="300"/>
    </w:p>
    <w:p w14:paraId="5E9271DB" w14:textId="77777777" w:rsidR="00670C5C" w:rsidRDefault="00670C5C" w:rsidP="00670C5C">
      <w:r>
        <w:t xml:space="preserve">The solution will impact only newly defined (Rel-17 and onwards) interface applications. The solution will have no impact on legacy applications. </w:t>
      </w:r>
    </w:p>
    <w:p w14:paraId="6F65F3C2" w14:textId="7767C75E" w:rsidR="00670C5C" w:rsidRDefault="00670C5C" w:rsidP="00670C5C">
      <w:pPr>
        <w:pStyle w:val="Heading3"/>
        <w:rPr>
          <w:lang w:eastAsia="zh-CN"/>
        </w:rPr>
      </w:pPr>
      <w:bookmarkStart w:id="301" w:name="_Toc56624252"/>
      <w:bookmarkStart w:id="302" w:name="_Toc57018148"/>
      <w:r>
        <w:rPr>
          <w:lang w:eastAsia="zh-CN"/>
        </w:rPr>
        <w:t>6.</w:t>
      </w:r>
      <w:r w:rsidR="00D81F97">
        <w:rPr>
          <w:lang w:eastAsia="zh-CN"/>
        </w:rPr>
        <w:t>1</w:t>
      </w:r>
      <w:r w:rsidR="009B52D2">
        <w:rPr>
          <w:lang w:eastAsia="zh-CN"/>
        </w:rPr>
        <w:t>3</w:t>
      </w:r>
      <w:r w:rsidRPr="0090769B">
        <w:rPr>
          <w:lang w:eastAsia="zh-CN"/>
        </w:rPr>
        <w:t>.</w:t>
      </w:r>
      <w:r>
        <w:rPr>
          <w:lang w:eastAsia="zh-CN"/>
        </w:rPr>
        <w:t>4</w:t>
      </w:r>
      <w:r w:rsidRPr="0090769B">
        <w:rPr>
          <w:lang w:eastAsia="zh-CN"/>
        </w:rPr>
        <w:tab/>
      </w:r>
      <w:r>
        <w:rPr>
          <w:lang w:eastAsia="zh-CN"/>
        </w:rPr>
        <w:t>Pros and cons</w:t>
      </w:r>
      <w:bookmarkEnd w:id="301"/>
      <w:bookmarkEnd w:id="302"/>
    </w:p>
    <w:p w14:paraId="354553D6" w14:textId="77777777" w:rsidR="00670C5C" w:rsidRDefault="00670C5C" w:rsidP="00670C5C">
      <w:pPr>
        <w:pStyle w:val="Guidance"/>
        <w:rPr>
          <w:i w:val="0"/>
          <w:color w:val="auto"/>
        </w:rPr>
      </w:pPr>
      <w:r w:rsidRPr="0090769B">
        <w:rPr>
          <w:b/>
          <w:i w:val="0"/>
          <w:color w:val="auto"/>
        </w:rPr>
        <w:t>Pros</w:t>
      </w:r>
      <w:r>
        <w:rPr>
          <w:i w:val="0"/>
          <w:color w:val="auto"/>
        </w:rPr>
        <w:t>:</w:t>
      </w:r>
    </w:p>
    <w:p w14:paraId="3FAE040C" w14:textId="77777777" w:rsidR="00670C5C" w:rsidRDefault="00670C5C" w:rsidP="00670C5C">
      <w:pPr>
        <w:pStyle w:val="B1"/>
      </w:pPr>
      <w:r w:rsidRPr="00674DFD">
        <w:t>-</w:t>
      </w:r>
      <w:r w:rsidRPr="00674DFD">
        <w:tab/>
      </w:r>
      <w:r>
        <w:t>Reuse NRF mechanism for port configuration and retrieval.</w:t>
      </w:r>
    </w:p>
    <w:p w14:paraId="11DE08E5" w14:textId="77777777" w:rsidR="00670C5C" w:rsidRDefault="00670C5C" w:rsidP="00670C5C">
      <w:pPr>
        <w:pStyle w:val="B1"/>
      </w:pPr>
      <w:r>
        <w:t>-</w:t>
      </w:r>
      <w:r>
        <w:tab/>
        <w:t>Port number for a protocol can be configured at granularity of NF type, NF Set, or individual NF instance.</w:t>
      </w:r>
    </w:p>
    <w:p w14:paraId="0E07E614" w14:textId="77777777" w:rsidR="00670C5C" w:rsidRDefault="00670C5C" w:rsidP="00670C5C">
      <w:r w:rsidRPr="00674DFD">
        <w:rPr>
          <w:b/>
        </w:rPr>
        <w:t>Cons</w:t>
      </w:r>
      <w:r>
        <w:t>:</w:t>
      </w:r>
    </w:p>
    <w:p w14:paraId="6012392C" w14:textId="77777777" w:rsidR="00670C5C" w:rsidRDefault="00670C5C" w:rsidP="00670C5C">
      <w:pPr>
        <w:pStyle w:val="B1"/>
      </w:pPr>
      <w:r w:rsidRPr="00674DFD">
        <w:t>-</w:t>
      </w:r>
      <w:r w:rsidRPr="00674DFD">
        <w:tab/>
      </w:r>
      <w:r>
        <w:t>This solution relies on NRF mechanism, and is more applicable to non-SBI interfaces hosted by core network NFs.</w:t>
      </w:r>
    </w:p>
    <w:p w14:paraId="362837C2" w14:textId="77777777" w:rsidR="00670C5C" w:rsidRDefault="00670C5C" w:rsidP="00670C5C">
      <w:pPr>
        <w:pStyle w:val="B1"/>
      </w:pPr>
      <w:r>
        <w:t>-</w:t>
      </w:r>
      <w:r>
        <w:tab/>
        <w:t>If this solution is used for RAN interfaces, the RAN node may need to support SBI interface to a localized NRF.</w:t>
      </w:r>
    </w:p>
    <w:p w14:paraId="3FEFE119" w14:textId="77777777" w:rsidR="00670C5C" w:rsidRDefault="00670C5C" w:rsidP="00670C5C">
      <w:pPr>
        <w:pStyle w:val="B1"/>
      </w:pPr>
      <w:r>
        <w:t>-</w:t>
      </w:r>
      <w:r>
        <w:tab/>
      </w:r>
      <w:r w:rsidRPr="00972EA2">
        <w:t>If IANA agrees to continue assigning port numbers to 3GPP roaming interfaces on core</w:t>
      </w:r>
      <w:r>
        <w:t xml:space="preserve"> network</w:t>
      </w:r>
      <w:r w:rsidRPr="00972EA2">
        <w:t xml:space="preserve"> side, the use cases for the N</w:t>
      </w:r>
      <w:r>
        <w:t>R</w:t>
      </w:r>
      <w:r w:rsidRPr="00972EA2">
        <w:t>F based solution will be reduced</w:t>
      </w:r>
      <w:r>
        <w:t xml:space="preserve"> to non-roaming core network interfaces.</w:t>
      </w:r>
    </w:p>
    <w:p w14:paraId="16F1601D" w14:textId="518FE060" w:rsidR="00244900" w:rsidRPr="0090769B" w:rsidRDefault="00244900" w:rsidP="00244900">
      <w:pPr>
        <w:pStyle w:val="Heading2"/>
        <w:rPr>
          <w:lang w:eastAsia="zh-CN"/>
        </w:rPr>
      </w:pPr>
      <w:bookmarkStart w:id="303" w:name="_Toc56624253"/>
      <w:bookmarkStart w:id="304" w:name="_Toc57018149"/>
      <w:r>
        <w:rPr>
          <w:lang w:eastAsia="zh-CN"/>
        </w:rPr>
        <w:t>6.</w:t>
      </w:r>
      <w:r w:rsidR="00D81F97">
        <w:rPr>
          <w:lang w:eastAsia="zh-CN"/>
        </w:rPr>
        <w:t>1</w:t>
      </w:r>
      <w:r w:rsidR="009B52D2">
        <w:rPr>
          <w:lang w:eastAsia="zh-CN"/>
        </w:rPr>
        <w:t>4</w:t>
      </w:r>
      <w:r>
        <w:rPr>
          <w:lang w:eastAsia="zh-CN"/>
        </w:rPr>
        <w:tab/>
        <w:t>Solution#</w:t>
      </w:r>
      <w:r w:rsidR="00D81F97">
        <w:rPr>
          <w:lang w:eastAsia="zh-CN"/>
        </w:rPr>
        <w:t>1</w:t>
      </w:r>
      <w:r w:rsidR="009B52D2">
        <w:rPr>
          <w:lang w:eastAsia="zh-CN"/>
        </w:rPr>
        <w:t>3</w:t>
      </w:r>
      <w:r w:rsidRPr="0090769B">
        <w:rPr>
          <w:lang w:eastAsia="zh-CN"/>
        </w:rPr>
        <w:t xml:space="preserve">: </w:t>
      </w:r>
      <w:r>
        <w:t>Port information retrieval directly from an NF</w:t>
      </w:r>
      <w:bookmarkEnd w:id="303"/>
      <w:bookmarkEnd w:id="304"/>
    </w:p>
    <w:p w14:paraId="4500EB30" w14:textId="179F973F" w:rsidR="00244900" w:rsidRPr="0090769B" w:rsidRDefault="00244900" w:rsidP="00244900">
      <w:pPr>
        <w:pStyle w:val="Heading3"/>
        <w:rPr>
          <w:lang w:eastAsia="zh-CN"/>
        </w:rPr>
      </w:pPr>
      <w:bookmarkStart w:id="305" w:name="_Toc56624254"/>
      <w:bookmarkStart w:id="306" w:name="_Toc57018150"/>
      <w:r>
        <w:rPr>
          <w:lang w:eastAsia="zh-CN"/>
        </w:rPr>
        <w:t>6.</w:t>
      </w:r>
      <w:r w:rsidR="00D81F97">
        <w:rPr>
          <w:lang w:eastAsia="zh-CN"/>
        </w:rPr>
        <w:t>1</w:t>
      </w:r>
      <w:r w:rsidR="009B52D2">
        <w:rPr>
          <w:lang w:eastAsia="zh-CN"/>
        </w:rPr>
        <w:t>4</w:t>
      </w:r>
      <w:r w:rsidRPr="0090769B">
        <w:rPr>
          <w:lang w:eastAsia="zh-CN"/>
        </w:rPr>
        <w:t>.1</w:t>
      </w:r>
      <w:r w:rsidRPr="0090769B">
        <w:rPr>
          <w:lang w:eastAsia="zh-CN"/>
        </w:rPr>
        <w:tab/>
        <w:t>General</w:t>
      </w:r>
      <w:bookmarkEnd w:id="305"/>
      <w:bookmarkEnd w:id="306"/>
    </w:p>
    <w:p w14:paraId="4F4B622F" w14:textId="77777777" w:rsidR="00244900" w:rsidRDefault="00244900" w:rsidP="00244900">
      <w:r>
        <w:t>This is an alternative solution which allows a requesting NF retrieves port information directly from an NF acting as the server of a specific protocol.</w:t>
      </w:r>
    </w:p>
    <w:p w14:paraId="1A02856F" w14:textId="77777777" w:rsidR="00244900" w:rsidRPr="00563DBA" w:rsidRDefault="00244900" w:rsidP="00244900">
      <w:pPr>
        <w:rPr>
          <w:lang w:val="en-US" w:eastAsia="zh-CN"/>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6DC5BD6D" w14:textId="607A1397" w:rsidR="00244900" w:rsidRPr="0090769B" w:rsidRDefault="00244900" w:rsidP="00244900">
      <w:pPr>
        <w:pStyle w:val="Heading3"/>
        <w:rPr>
          <w:lang w:eastAsia="zh-CN"/>
        </w:rPr>
      </w:pPr>
      <w:bookmarkStart w:id="307" w:name="_Toc56624255"/>
      <w:bookmarkStart w:id="308" w:name="_Toc57018151"/>
      <w:r>
        <w:rPr>
          <w:lang w:eastAsia="zh-CN"/>
        </w:rPr>
        <w:t>6.</w:t>
      </w:r>
      <w:r w:rsidR="00D81F97">
        <w:rPr>
          <w:lang w:eastAsia="zh-CN"/>
        </w:rPr>
        <w:t>1</w:t>
      </w:r>
      <w:r w:rsidR="009B52D2">
        <w:rPr>
          <w:lang w:eastAsia="zh-CN"/>
        </w:rPr>
        <w:t>4</w:t>
      </w:r>
      <w:r w:rsidRPr="0090769B">
        <w:rPr>
          <w:lang w:eastAsia="zh-CN"/>
        </w:rPr>
        <w:t>.2</w:t>
      </w:r>
      <w:r w:rsidRPr="0090769B">
        <w:rPr>
          <w:lang w:eastAsia="zh-CN"/>
        </w:rPr>
        <w:tab/>
        <w:t>Detailed description</w:t>
      </w:r>
      <w:bookmarkEnd w:id="307"/>
      <w:bookmarkEnd w:id="308"/>
    </w:p>
    <w:p w14:paraId="5600F116" w14:textId="77777777" w:rsidR="00244900" w:rsidRDefault="00244900" w:rsidP="00244900">
      <w:r>
        <w:t>The proposed solution is based on the following assumptions:</w:t>
      </w:r>
    </w:p>
    <w:p w14:paraId="7D2DC7CF" w14:textId="77777777" w:rsidR="00244900" w:rsidRDefault="00244900" w:rsidP="00244900">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605742D6" w14:textId="77777777" w:rsidR="00244900" w:rsidRDefault="00244900" w:rsidP="00244900">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0EAC08A7" w14:textId="77777777" w:rsidR="00244900" w:rsidRDefault="00244900" w:rsidP="00244900">
      <w:pPr>
        <w:pStyle w:val="B2"/>
        <w:rPr>
          <w:lang w:val="en-US"/>
        </w:rPr>
      </w:pPr>
      <w:hyperlink w:history="1">
        <w:r w:rsidRPr="0086702F">
          <w:rPr>
            <w:rStyle w:val="Hyperlink"/>
            <w:lang w:val="en-US"/>
          </w:rPr>
          <w:t>http://{ip-of-target-nf}/PortInfo?protocol-type={protocol-type}</w:t>
        </w:r>
      </w:hyperlink>
    </w:p>
    <w:p w14:paraId="78D49A46" w14:textId="77777777" w:rsidR="00244900" w:rsidRPr="007D3B01" w:rsidRDefault="00244900" w:rsidP="00244900">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0F2F64B2" w14:textId="77777777" w:rsidR="00244900" w:rsidRDefault="00244900" w:rsidP="00244900">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2836BE7B" w14:textId="464E818A" w:rsidR="00244900" w:rsidRPr="0090769B" w:rsidRDefault="00244900" w:rsidP="00244900">
      <w:pPr>
        <w:pStyle w:val="Heading3"/>
        <w:rPr>
          <w:lang w:eastAsia="zh-CN"/>
        </w:rPr>
      </w:pPr>
      <w:bookmarkStart w:id="309" w:name="_Toc56624256"/>
      <w:bookmarkStart w:id="310" w:name="_Toc57018152"/>
      <w:r>
        <w:rPr>
          <w:lang w:eastAsia="zh-CN"/>
        </w:rPr>
        <w:t>6.</w:t>
      </w:r>
      <w:r w:rsidR="00D81F97">
        <w:rPr>
          <w:lang w:eastAsia="zh-CN"/>
        </w:rPr>
        <w:t>1</w:t>
      </w:r>
      <w:r w:rsidR="009B52D2">
        <w:rPr>
          <w:lang w:eastAsia="zh-CN"/>
        </w:rPr>
        <w:t>4</w:t>
      </w:r>
      <w:r>
        <w:rPr>
          <w:lang w:eastAsia="zh-CN"/>
        </w:rPr>
        <w:t>.3</w:t>
      </w:r>
      <w:r w:rsidRPr="0090769B">
        <w:rPr>
          <w:lang w:eastAsia="zh-CN"/>
        </w:rPr>
        <w:tab/>
      </w:r>
      <w:r>
        <w:rPr>
          <w:lang w:eastAsia="zh-CN"/>
        </w:rPr>
        <w:t>Impacts</w:t>
      </w:r>
      <w:bookmarkEnd w:id="309"/>
      <w:bookmarkEnd w:id="310"/>
    </w:p>
    <w:p w14:paraId="573648E7" w14:textId="77777777" w:rsidR="00244900" w:rsidRPr="0090769B" w:rsidRDefault="00244900" w:rsidP="00244900">
      <w:r>
        <w:t>The solution will impact only newly defined (Rel-17 and onwards) interface applications. The solution will have no impact on legacy applications.</w:t>
      </w:r>
    </w:p>
    <w:p w14:paraId="5897A60D" w14:textId="4CCC645F" w:rsidR="00244900" w:rsidRDefault="00244900" w:rsidP="00244900">
      <w:pPr>
        <w:pStyle w:val="Heading3"/>
        <w:rPr>
          <w:lang w:eastAsia="zh-CN"/>
        </w:rPr>
      </w:pPr>
      <w:bookmarkStart w:id="311" w:name="_Toc56624257"/>
      <w:bookmarkStart w:id="312" w:name="_Toc57018153"/>
      <w:r>
        <w:rPr>
          <w:lang w:eastAsia="zh-CN"/>
        </w:rPr>
        <w:t>6.</w:t>
      </w:r>
      <w:r w:rsidR="00D81F97">
        <w:rPr>
          <w:lang w:eastAsia="zh-CN"/>
        </w:rPr>
        <w:t>1</w:t>
      </w:r>
      <w:r w:rsidR="009B52D2">
        <w:rPr>
          <w:lang w:eastAsia="zh-CN"/>
        </w:rPr>
        <w:t>4</w:t>
      </w:r>
      <w:r w:rsidRPr="0090769B">
        <w:rPr>
          <w:lang w:eastAsia="zh-CN"/>
        </w:rPr>
        <w:t>.</w:t>
      </w:r>
      <w:r>
        <w:rPr>
          <w:lang w:eastAsia="zh-CN"/>
        </w:rPr>
        <w:t>4</w:t>
      </w:r>
      <w:r w:rsidRPr="0090769B">
        <w:rPr>
          <w:lang w:eastAsia="zh-CN"/>
        </w:rPr>
        <w:tab/>
      </w:r>
      <w:r>
        <w:rPr>
          <w:lang w:eastAsia="zh-CN"/>
        </w:rPr>
        <w:t>Pros and cons</w:t>
      </w:r>
      <w:bookmarkEnd w:id="311"/>
      <w:bookmarkEnd w:id="312"/>
    </w:p>
    <w:p w14:paraId="4CCA1C49" w14:textId="77777777" w:rsidR="00244900" w:rsidRDefault="00244900" w:rsidP="00244900">
      <w:pPr>
        <w:pStyle w:val="Guidance"/>
        <w:rPr>
          <w:i w:val="0"/>
          <w:color w:val="auto"/>
        </w:rPr>
      </w:pPr>
      <w:r w:rsidRPr="0090769B">
        <w:rPr>
          <w:b/>
          <w:i w:val="0"/>
          <w:color w:val="auto"/>
        </w:rPr>
        <w:t>Pros</w:t>
      </w:r>
      <w:r>
        <w:rPr>
          <w:i w:val="0"/>
          <w:color w:val="auto"/>
        </w:rPr>
        <w:t>:</w:t>
      </w:r>
    </w:p>
    <w:p w14:paraId="00ABF504" w14:textId="77777777" w:rsidR="00244900" w:rsidRDefault="00244900" w:rsidP="00244900">
      <w:pPr>
        <w:pStyle w:val="B1"/>
      </w:pPr>
      <w:r w:rsidRPr="00674DFD">
        <w:t>-</w:t>
      </w:r>
      <w:r w:rsidRPr="00674DFD">
        <w:tab/>
      </w:r>
      <w:r>
        <w:t>A requesting NF can directly retrieve port number from the target NF acting as message server utilizing a specific protocol.</w:t>
      </w:r>
    </w:p>
    <w:p w14:paraId="5FE33B6C" w14:textId="77777777" w:rsidR="00244900" w:rsidRDefault="00244900" w:rsidP="00244900">
      <w:r w:rsidRPr="00674DFD">
        <w:rPr>
          <w:b/>
        </w:rPr>
        <w:t>Cons</w:t>
      </w:r>
      <w:r>
        <w:t>:</w:t>
      </w:r>
    </w:p>
    <w:p w14:paraId="2B6B7514" w14:textId="77777777" w:rsidR="00244900" w:rsidRDefault="00244900" w:rsidP="00244900">
      <w:pPr>
        <w:pStyle w:val="B1"/>
      </w:pPr>
      <w:r w:rsidRPr="00674DFD">
        <w:t>-</w:t>
      </w:r>
      <w:r w:rsidRPr="00674DFD">
        <w:tab/>
      </w:r>
      <w:r>
        <w:t>An NF has to implement integrated HTTP service to expose the protocol information (e.g. protocol type, associated port number).</w:t>
      </w:r>
    </w:p>
    <w:p w14:paraId="0805BD77" w14:textId="77777777" w:rsidR="002E6DDB" w:rsidRPr="0090769B" w:rsidRDefault="002E6DDB" w:rsidP="002E6DDB">
      <w:pPr>
        <w:pStyle w:val="Heading1"/>
        <w:rPr>
          <w:lang w:eastAsia="zh-CN"/>
        </w:rPr>
      </w:pPr>
      <w:bookmarkStart w:id="313" w:name="_Toc49766811"/>
      <w:bookmarkStart w:id="314" w:name="_Toc51230017"/>
      <w:bookmarkStart w:id="315" w:name="_Toc56624258"/>
      <w:bookmarkStart w:id="316" w:name="_Toc57018154"/>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157"/>
      <w:bookmarkEnd w:id="313"/>
      <w:bookmarkEnd w:id="314"/>
      <w:bookmarkEnd w:id="315"/>
      <w:bookmarkEnd w:id="316"/>
    </w:p>
    <w:p w14:paraId="5F4224F8" w14:textId="77777777" w:rsidR="00AB4F52" w:rsidRPr="0090769B" w:rsidRDefault="00AB4F52" w:rsidP="00AB4F52">
      <w:pPr>
        <w:pStyle w:val="Heading2"/>
        <w:rPr>
          <w:lang w:eastAsia="zh-CN"/>
        </w:rPr>
      </w:pPr>
      <w:bookmarkStart w:id="317" w:name="_Toc49766812"/>
      <w:bookmarkStart w:id="318" w:name="_Toc51230018"/>
      <w:bookmarkStart w:id="319" w:name="_Toc56624259"/>
      <w:bookmarkStart w:id="320" w:name="_Toc57018155"/>
      <w:r w:rsidRPr="0090769B">
        <w:rPr>
          <w:lang w:eastAsia="zh-CN"/>
        </w:rPr>
        <w:t>7.1</w:t>
      </w:r>
      <w:r w:rsidRPr="0090769B">
        <w:rPr>
          <w:lang w:eastAsia="zh-CN"/>
        </w:rPr>
        <w:tab/>
        <w:t>General</w:t>
      </w:r>
      <w:bookmarkEnd w:id="317"/>
      <w:bookmarkEnd w:id="318"/>
      <w:bookmarkEnd w:id="319"/>
      <w:bookmarkEnd w:id="320"/>
    </w:p>
    <w:p w14:paraId="0791146A" w14:textId="77777777"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14:paraId="63C8E393"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evaluate the solutions for one key issue, and concludes on the solution for that key issue.</w:t>
      </w:r>
    </w:p>
    <w:p w14:paraId="2CCF59AB" w14:textId="77777777" w:rsidR="002E6DDB" w:rsidRPr="0090769B" w:rsidRDefault="002E6DDB" w:rsidP="002E6DDB">
      <w:pPr>
        <w:pStyle w:val="Heading2"/>
        <w:rPr>
          <w:lang w:eastAsia="zh-CN"/>
        </w:rPr>
      </w:pPr>
      <w:bookmarkStart w:id="321" w:name="_Toc39050172"/>
      <w:bookmarkStart w:id="322" w:name="_Toc49766813"/>
      <w:bookmarkStart w:id="323" w:name="_Toc51230019"/>
      <w:bookmarkStart w:id="324" w:name="_Toc56624260"/>
      <w:bookmarkStart w:id="325" w:name="_Toc57018156"/>
      <w:r w:rsidRPr="0090769B">
        <w:rPr>
          <w:lang w:eastAsia="zh-CN"/>
        </w:rPr>
        <w:t>7</w:t>
      </w:r>
      <w:r w:rsidR="00AB4F52" w:rsidRPr="0090769B">
        <w:rPr>
          <w:lang w:eastAsia="zh-CN"/>
        </w:rPr>
        <w:t>.2</w:t>
      </w:r>
      <w:r w:rsidRPr="0090769B">
        <w:rPr>
          <w:lang w:eastAsia="zh-CN"/>
        </w:rPr>
        <w:tab/>
        <w:t>Evaluation of Solutions for Key Issue#1</w:t>
      </w:r>
      <w:bookmarkEnd w:id="321"/>
      <w:r w:rsidR="00F83636" w:rsidRPr="00F83636">
        <w:rPr>
          <w:lang w:eastAsia="zh-CN"/>
        </w:rPr>
        <w:t xml:space="preserve"> </w:t>
      </w:r>
      <w:r w:rsidR="00F83636" w:rsidRPr="0090769B">
        <w:rPr>
          <w:lang w:eastAsia="zh-CN"/>
        </w:rPr>
        <w:t>and Conclusions</w:t>
      </w:r>
      <w:bookmarkEnd w:id="322"/>
      <w:bookmarkEnd w:id="323"/>
      <w:bookmarkEnd w:id="324"/>
      <w:bookmarkEnd w:id="325"/>
    </w:p>
    <w:p w14:paraId="29AFB1BD" w14:textId="77777777"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14:paraId="5442777A" w14:textId="77777777" w:rsidR="002E6DDB" w:rsidRPr="0090769B" w:rsidRDefault="002E6DDB" w:rsidP="002E6DDB">
      <w:pPr>
        <w:pStyle w:val="Heading2"/>
        <w:rPr>
          <w:lang w:eastAsia="zh-CN"/>
        </w:rPr>
      </w:pPr>
      <w:bookmarkStart w:id="326" w:name="_Toc39050173"/>
      <w:bookmarkStart w:id="327" w:name="_Toc49766814"/>
      <w:bookmarkStart w:id="328" w:name="_Toc51230020"/>
      <w:bookmarkStart w:id="329" w:name="_Toc56624261"/>
      <w:bookmarkStart w:id="330" w:name="_Toc57018157"/>
      <w:r w:rsidRPr="0090769B">
        <w:rPr>
          <w:lang w:eastAsia="zh-CN"/>
        </w:rPr>
        <w:t>7</w:t>
      </w:r>
      <w:r w:rsidR="00AB4F52" w:rsidRPr="0090769B">
        <w:rPr>
          <w:lang w:eastAsia="zh-CN"/>
        </w:rPr>
        <w:t>.3</w:t>
      </w:r>
      <w:r w:rsidRPr="0090769B">
        <w:rPr>
          <w:lang w:eastAsia="zh-CN"/>
        </w:rPr>
        <w:tab/>
        <w:t>Evaluation of Solutions for Key Issue#2</w:t>
      </w:r>
      <w:bookmarkEnd w:id="326"/>
      <w:r w:rsidR="00F83636" w:rsidRPr="00F83636">
        <w:rPr>
          <w:lang w:eastAsia="zh-CN"/>
        </w:rPr>
        <w:t xml:space="preserve"> </w:t>
      </w:r>
      <w:r w:rsidR="00F83636" w:rsidRPr="0090769B">
        <w:rPr>
          <w:lang w:eastAsia="zh-CN"/>
        </w:rPr>
        <w:t>and Conclusions</w:t>
      </w:r>
      <w:bookmarkEnd w:id="327"/>
      <w:bookmarkEnd w:id="328"/>
      <w:bookmarkEnd w:id="329"/>
      <w:bookmarkEnd w:id="330"/>
    </w:p>
    <w:p w14:paraId="14EE58AB" w14:textId="77777777"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14:paraId="16CC4754" w14:textId="77777777" w:rsidR="0090769B" w:rsidRPr="0090769B" w:rsidRDefault="0090769B" w:rsidP="0090769B">
      <w:pPr>
        <w:pStyle w:val="Heading2"/>
        <w:rPr>
          <w:lang w:eastAsia="zh-CN"/>
        </w:rPr>
      </w:pPr>
      <w:bookmarkStart w:id="331" w:name="_Toc49766815"/>
      <w:bookmarkStart w:id="332" w:name="_Toc51230021"/>
      <w:bookmarkStart w:id="333" w:name="_Toc56624262"/>
      <w:bookmarkStart w:id="334" w:name="_Toc57018158"/>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331"/>
      <w:bookmarkEnd w:id="332"/>
      <w:bookmarkEnd w:id="333"/>
      <w:bookmarkEnd w:id="334"/>
    </w:p>
    <w:p w14:paraId="35D925A0" w14:textId="77777777" w:rsidR="00F83636" w:rsidRPr="0090769B" w:rsidRDefault="00F83636" w:rsidP="00F83636">
      <w:pPr>
        <w:pStyle w:val="Guidance"/>
      </w:pPr>
      <w:bookmarkStart w:id="335" w:name="clause4"/>
      <w:bookmarkEnd w:id="335"/>
      <w:r w:rsidRPr="0090769B">
        <w:rPr>
          <w:lang w:eastAsia="zh-CN"/>
        </w:rPr>
        <w:t xml:space="preserve">Evaluation </w:t>
      </w:r>
      <w:r>
        <w:rPr>
          <w:lang w:eastAsia="zh-CN"/>
        </w:rPr>
        <w:t xml:space="preserve">of Solutions for Key Issue#3 </w:t>
      </w:r>
      <w:r w:rsidRPr="0090769B">
        <w:rPr>
          <w:lang w:eastAsia="zh-CN"/>
        </w:rPr>
        <w:t>and Conclusions</w:t>
      </w:r>
    </w:p>
    <w:p w14:paraId="1EAE5A89" w14:textId="1ADED9C1" w:rsidR="00BE65FB" w:rsidRDefault="00BE65FB" w:rsidP="00BE65FB">
      <w:pPr>
        <w:pStyle w:val="Heading1"/>
      </w:pPr>
      <w:bookmarkStart w:id="336" w:name="_Toc56624263"/>
      <w:bookmarkStart w:id="337" w:name="_Toc49766816"/>
      <w:bookmarkStart w:id="338" w:name="_Toc51230022"/>
      <w:bookmarkStart w:id="339" w:name="_Toc57018159"/>
      <w:r w:rsidRPr="0090769B">
        <w:t xml:space="preserve">Annex </w:t>
      </w:r>
      <w:r w:rsidR="007F543E">
        <w:t>A</w:t>
      </w:r>
      <w:r w:rsidRPr="0090769B">
        <w:t xml:space="preserve"> (informative):</w:t>
      </w:r>
      <w:r>
        <w:t xml:space="preserve"> IANA port allocation policy</w:t>
      </w:r>
      <w:bookmarkEnd w:id="336"/>
      <w:bookmarkEnd w:id="339"/>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lastRenderedPageBreak/>
        <w:t>-</w:t>
      </w:r>
      <w:r>
        <w:tab/>
        <w:t xml:space="preserve">Port numbers are assigned in various ways, based on three ranges: System Ports [0-1023], User Ports </w:t>
      </w:r>
      <w:r w:rsidRPr="002C5315">
        <w:t>[1024-49151]</w:t>
      </w:r>
      <w:r>
        <w:t>, and the Dynamic and/or Private Ports [49152 - 65535].</w:t>
      </w:r>
    </w:p>
    <w:p w14:paraId="70F19AC5" w14:textId="57B77058" w:rsidR="00BE65FB" w:rsidRDefault="00BE65FB" w:rsidP="00BE65FB">
      <w:r>
        <w:t>According to Section 8.1.2 of IEFT RFC 6335 [2], IANA follows one the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77777777"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t>Section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6685493C" w14:textId="77777777" w:rsidR="00080512" w:rsidRPr="0090769B" w:rsidRDefault="00080512">
      <w:pPr>
        <w:pStyle w:val="Heading8"/>
      </w:pPr>
      <w:bookmarkStart w:id="340" w:name="_Toc56624264"/>
      <w:bookmarkStart w:id="341" w:name="_Toc57018160"/>
      <w:r w:rsidRPr="0090769B">
        <w:t>Annex &lt;X&gt; (informative):</w:t>
      </w:r>
      <w:r w:rsidRPr="0090769B">
        <w:br/>
      </w:r>
      <w:bookmarkStart w:id="342" w:name="_GoBack"/>
      <w:bookmarkEnd w:id="342"/>
      <w:r w:rsidRPr="0090769B">
        <w:t>Change history</w:t>
      </w:r>
      <w:bookmarkEnd w:id="337"/>
      <w:bookmarkEnd w:id="338"/>
      <w:bookmarkEnd w:id="340"/>
      <w:bookmarkEnd w:id="341"/>
    </w:p>
    <w:p w14:paraId="22576208" w14:textId="77777777"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14:paraId="0D58A194" w14:textId="77777777" w:rsidR="00054A22" w:rsidRPr="0090769B" w:rsidRDefault="00054A22" w:rsidP="00054A22">
      <w:pPr>
        <w:pStyle w:val="TH"/>
      </w:pPr>
      <w:bookmarkStart w:id="343" w:name="historyclause"/>
      <w:bookmarkEnd w:id="3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bl>
    <w:p w14:paraId="0B0386EB" w14:textId="77777777" w:rsidR="003C3971" w:rsidRPr="0090769B" w:rsidRDefault="003C3971" w:rsidP="003C3971"/>
    <w:sectPr w:rsidR="003C3971" w:rsidRPr="0090769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C2C4" w14:textId="77777777" w:rsidR="00D4480A" w:rsidRDefault="00D4480A">
      <w:r>
        <w:separator/>
      </w:r>
    </w:p>
  </w:endnote>
  <w:endnote w:type="continuationSeparator" w:id="0">
    <w:p w14:paraId="69D3B8D4" w14:textId="77777777" w:rsidR="00D4480A" w:rsidRDefault="00D4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43378D" w:rsidRDefault="0043378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2C767" w14:textId="77777777" w:rsidR="00D4480A" w:rsidRDefault="00D4480A">
      <w:r>
        <w:separator/>
      </w:r>
    </w:p>
  </w:footnote>
  <w:footnote w:type="continuationSeparator" w:id="0">
    <w:p w14:paraId="3D6F99D6" w14:textId="77777777" w:rsidR="00D4480A" w:rsidRDefault="00D44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77777777" w:rsidR="0043378D" w:rsidRDefault="004337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B50">
      <w:rPr>
        <w:rFonts w:ascii="Arial" w:hAnsi="Arial" w:cs="Arial"/>
        <w:b/>
        <w:noProof/>
        <w:sz w:val="18"/>
        <w:szCs w:val="18"/>
      </w:rPr>
      <w:t>3GPP TR 29.835 V0.2.0 (2020-11)</w:t>
    </w:r>
    <w:r>
      <w:rPr>
        <w:rFonts w:ascii="Arial" w:hAnsi="Arial" w:cs="Arial"/>
        <w:b/>
        <w:sz w:val="18"/>
        <w:szCs w:val="18"/>
      </w:rPr>
      <w:fldChar w:fldCharType="end"/>
    </w:r>
  </w:p>
  <w:p w14:paraId="4F6DF0EE" w14:textId="77777777" w:rsidR="0043378D" w:rsidRDefault="00433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B50">
      <w:rPr>
        <w:rFonts w:ascii="Arial" w:hAnsi="Arial" w:cs="Arial"/>
        <w:b/>
        <w:noProof/>
        <w:sz w:val="18"/>
        <w:szCs w:val="18"/>
      </w:rPr>
      <w:t>32</w:t>
    </w:r>
    <w:r>
      <w:rPr>
        <w:rFonts w:ascii="Arial" w:hAnsi="Arial" w:cs="Arial"/>
        <w:b/>
        <w:sz w:val="18"/>
        <w:szCs w:val="18"/>
      </w:rPr>
      <w:fldChar w:fldCharType="end"/>
    </w:r>
  </w:p>
  <w:p w14:paraId="47C0C8C1" w14:textId="77777777" w:rsidR="0043378D" w:rsidRDefault="004337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B50">
      <w:rPr>
        <w:rFonts w:ascii="Arial" w:hAnsi="Arial" w:cs="Arial"/>
        <w:b/>
        <w:noProof/>
        <w:sz w:val="18"/>
        <w:szCs w:val="18"/>
      </w:rPr>
      <w:t>Release 17</w:t>
    </w:r>
    <w:r>
      <w:rPr>
        <w:rFonts w:ascii="Arial" w:hAnsi="Arial" w:cs="Arial"/>
        <w:b/>
        <w:sz w:val="18"/>
        <w:szCs w:val="18"/>
      </w:rPr>
      <w:fldChar w:fldCharType="end"/>
    </w:r>
  </w:p>
  <w:p w14:paraId="49E27C57" w14:textId="77777777" w:rsidR="0043378D" w:rsidRDefault="004337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4A22"/>
    <w:rsid w:val="00062023"/>
    <w:rsid w:val="000655A6"/>
    <w:rsid w:val="00080512"/>
    <w:rsid w:val="000C47C3"/>
    <w:rsid w:val="000D1D52"/>
    <w:rsid w:val="000D58AB"/>
    <w:rsid w:val="000E0525"/>
    <w:rsid w:val="000E1CC6"/>
    <w:rsid w:val="000E2C88"/>
    <w:rsid w:val="001069DD"/>
    <w:rsid w:val="00106B54"/>
    <w:rsid w:val="00127046"/>
    <w:rsid w:val="00133525"/>
    <w:rsid w:val="00147964"/>
    <w:rsid w:val="00191C2E"/>
    <w:rsid w:val="001A1E7C"/>
    <w:rsid w:val="001A4C42"/>
    <w:rsid w:val="001A7420"/>
    <w:rsid w:val="001B6637"/>
    <w:rsid w:val="001C21C3"/>
    <w:rsid w:val="001D02C2"/>
    <w:rsid w:val="001E52BF"/>
    <w:rsid w:val="001F0C1D"/>
    <w:rsid w:val="001F1132"/>
    <w:rsid w:val="001F13E4"/>
    <w:rsid w:val="001F168B"/>
    <w:rsid w:val="002347A2"/>
    <w:rsid w:val="00244900"/>
    <w:rsid w:val="002616DD"/>
    <w:rsid w:val="002675F0"/>
    <w:rsid w:val="00293389"/>
    <w:rsid w:val="002A0A36"/>
    <w:rsid w:val="002B6339"/>
    <w:rsid w:val="002C6A2C"/>
    <w:rsid w:val="002D1BFE"/>
    <w:rsid w:val="002E00EE"/>
    <w:rsid w:val="002E6DDB"/>
    <w:rsid w:val="002F39D0"/>
    <w:rsid w:val="002F7A79"/>
    <w:rsid w:val="003172DC"/>
    <w:rsid w:val="00337DA0"/>
    <w:rsid w:val="0035462D"/>
    <w:rsid w:val="003765B8"/>
    <w:rsid w:val="003A23BE"/>
    <w:rsid w:val="003C3971"/>
    <w:rsid w:val="00406506"/>
    <w:rsid w:val="00420008"/>
    <w:rsid w:val="00423334"/>
    <w:rsid w:val="0043378D"/>
    <w:rsid w:val="004345EC"/>
    <w:rsid w:val="00453212"/>
    <w:rsid w:val="00465515"/>
    <w:rsid w:val="0049100C"/>
    <w:rsid w:val="004C15B2"/>
    <w:rsid w:val="004C7094"/>
    <w:rsid w:val="004D14D0"/>
    <w:rsid w:val="004D3578"/>
    <w:rsid w:val="004E213A"/>
    <w:rsid w:val="004F0988"/>
    <w:rsid w:val="004F3340"/>
    <w:rsid w:val="004F7952"/>
    <w:rsid w:val="0053388B"/>
    <w:rsid w:val="00535773"/>
    <w:rsid w:val="00543E6C"/>
    <w:rsid w:val="0056026D"/>
    <w:rsid w:val="00565087"/>
    <w:rsid w:val="005748FD"/>
    <w:rsid w:val="00575DD9"/>
    <w:rsid w:val="00585608"/>
    <w:rsid w:val="00591DE3"/>
    <w:rsid w:val="00597B11"/>
    <w:rsid w:val="005C7D75"/>
    <w:rsid w:val="005D2E01"/>
    <w:rsid w:val="005D7526"/>
    <w:rsid w:val="005E4BB2"/>
    <w:rsid w:val="00602AEA"/>
    <w:rsid w:val="0061098A"/>
    <w:rsid w:val="00611750"/>
    <w:rsid w:val="00614FDF"/>
    <w:rsid w:val="0063543D"/>
    <w:rsid w:val="00647114"/>
    <w:rsid w:val="00667C33"/>
    <w:rsid w:val="00670C5C"/>
    <w:rsid w:val="0068671A"/>
    <w:rsid w:val="00695CE0"/>
    <w:rsid w:val="006A323F"/>
    <w:rsid w:val="006B30D0"/>
    <w:rsid w:val="006C3D95"/>
    <w:rsid w:val="006C7C2C"/>
    <w:rsid w:val="006E5C86"/>
    <w:rsid w:val="006F5EF0"/>
    <w:rsid w:val="00701116"/>
    <w:rsid w:val="007043D5"/>
    <w:rsid w:val="00713C44"/>
    <w:rsid w:val="00722397"/>
    <w:rsid w:val="00722917"/>
    <w:rsid w:val="00734A5B"/>
    <w:rsid w:val="0074026F"/>
    <w:rsid w:val="007422D8"/>
    <w:rsid w:val="007429F6"/>
    <w:rsid w:val="00744E76"/>
    <w:rsid w:val="00753DE3"/>
    <w:rsid w:val="007722BF"/>
    <w:rsid w:val="00774DA4"/>
    <w:rsid w:val="00781F0F"/>
    <w:rsid w:val="007B600E"/>
    <w:rsid w:val="007D0E05"/>
    <w:rsid w:val="007F0F4A"/>
    <w:rsid w:val="007F543E"/>
    <w:rsid w:val="008028A4"/>
    <w:rsid w:val="008135D7"/>
    <w:rsid w:val="00821B0F"/>
    <w:rsid w:val="00830747"/>
    <w:rsid w:val="008326BF"/>
    <w:rsid w:val="00842C5C"/>
    <w:rsid w:val="00850C19"/>
    <w:rsid w:val="0086433E"/>
    <w:rsid w:val="008768CA"/>
    <w:rsid w:val="008814B2"/>
    <w:rsid w:val="00883355"/>
    <w:rsid w:val="00891BB2"/>
    <w:rsid w:val="00892385"/>
    <w:rsid w:val="008A2AA3"/>
    <w:rsid w:val="008C384C"/>
    <w:rsid w:val="008D60CA"/>
    <w:rsid w:val="00900393"/>
    <w:rsid w:val="0090271F"/>
    <w:rsid w:val="00902E23"/>
    <w:rsid w:val="009045CD"/>
    <w:rsid w:val="0090769B"/>
    <w:rsid w:val="009114D7"/>
    <w:rsid w:val="0091348E"/>
    <w:rsid w:val="00917CCB"/>
    <w:rsid w:val="00930FBE"/>
    <w:rsid w:val="00942EC2"/>
    <w:rsid w:val="009B52D2"/>
    <w:rsid w:val="009D2C04"/>
    <w:rsid w:val="009F37B7"/>
    <w:rsid w:val="00A06A0A"/>
    <w:rsid w:val="00A06BA7"/>
    <w:rsid w:val="00A079CC"/>
    <w:rsid w:val="00A10F02"/>
    <w:rsid w:val="00A164B4"/>
    <w:rsid w:val="00A26956"/>
    <w:rsid w:val="00A27486"/>
    <w:rsid w:val="00A361D0"/>
    <w:rsid w:val="00A4468D"/>
    <w:rsid w:val="00A53724"/>
    <w:rsid w:val="00A56066"/>
    <w:rsid w:val="00A73129"/>
    <w:rsid w:val="00A82346"/>
    <w:rsid w:val="00A9011C"/>
    <w:rsid w:val="00A91635"/>
    <w:rsid w:val="00A92BA1"/>
    <w:rsid w:val="00AA06A6"/>
    <w:rsid w:val="00AB2217"/>
    <w:rsid w:val="00AB4F52"/>
    <w:rsid w:val="00AC6BC6"/>
    <w:rsid w:val="00AE65E2"/>
    <w:rsid w:val="00AF77DA"/>
    <w:rsid w:val="00B15449"/>
    <w:rsid w:val="00B23D15"/>
    <w:rsid w:val="00B354D5"/>
    <w:rsid w:val="00B47776"/>
    <w:rsid w:val="00B55B97"/>
    <w:rsid w:val="00B8651B"/>
    <w:rsid w:val="00B93086"/>
    <w:rsid w:val="00BA19ED"/>
    <w:rsid w:val="00BA2EF0"/>
    <w:rsid w:val="00BA4B8D"/>
    <w:rsid w:val="00BC0F7D"/>
    <w:rsid w:val="00BC6AB6"/>
    <w:rsid w:val="00BD1629"/>
    <w:rsid w:val="00BD7D31"/>
    <w:rsid w:val="00BE2414"/>
    <w:rsid w:val="00BE3255"/>
    <w:rsid w:val="00BE65FB"/>
    <w:rsid w:val="00BF128E"/>
    <w:rsid w:val="00C074DD"/>
    <w:rsid w:val="00C07532"/>
    <w:rsid w:val="00C1496A"/>
    <w:rsid w:val="00C23122"/>
    <w:rsid w:val="00C33079"/>
    <w:rsid w:val="00C45231"/>
    <w:rsid w:val="00C72833"/>
    <w:rsid w:val="00C80A8D"/>
    <w:rsid w:val="00C80F1D"/>
    <w:rsid w:val="00C93F40"/>
    <w:rsid w:val="00CA3D0C"/>
    <w:rsid w:val="00CD613A"/>
    <w:rsid w:val="00CE5AA5"/>
    <w:rsid w:val="00D31970"/>
    <w:rsid w:val="00D44365"/>
    <w:rsid w:val="00D4480A"/>
    <w:rsid w:val="00D46A7D"/>
    <w:rsid w:val="00D57972"/>
    <w:rsid w:val="00D675A9"/>
    <w:rsid w:val="00D738D6"/>
    <w:rsid w:val="00D755EB"/>
    <w:rsid w:val="00D76048"/>
    <w:rsid w:val="00D81F97"/>
    <w:rsid w:val="00D87E00"/>
    <w:rsid w:val="00D9134D"/>
    <w:rsid w:val="00DA1D26"/>
    <w:rsid w:val="00DA7A03"/>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4582"/>
    <w:rsid w:val="00E74164"/>
    <w:rsid w:val="00E77645"/>
    <w:rsid w:val="00E800DB"/>
    <w:rsid w:val="00EA15B0"/>
    <w:rsid w:val="00EA5EA7"/>
    <w:rsid w:val="00EC4A25"/>
    <w:rsid w:val="00ED3393"/>
    <w:rsid w:val="00EE3950"/>
    <w:rsid w:val="00EE3B50"/>
    <w:rsid w:val="00EE63E6"/>
    <w:rsid w:val="00F025A2"/>
    <w:rsid w:val="00F04712"/>
    <w:rsid w:val="00F13360"/>
    <w:rsid w:val="00F22EC7"/>
    <w:rsid w:val="00F325C8"/>
    <w:rsid w:val="00F43353"/>
    <w:rsid w:val="00F52511"/>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B1Char1">
    <w:name w:val="B1 Char1"/>
    <w:link w:val="B1"/>
    <w:rsid w:val="00CE5AA5"/>
    <w:rPr>
      <w:lang w:val="en-GB"/>
    </w:rPr>
  </w:style>
  <w:style w:type="character" w:customStyle="1" w:styleId="EXCar">
    <w:name w:val="EX Car"/>
    <w:link w:val="EX"/>
    <w:rsid w:val="00CE5AA5"/>
    <w:rPr>
      <w:lang w:val="en-GB"/>
    </w:rPr>
  </w:style>
  <w:style w:type="character" w:customStyle="1" w:styleId="NOChar">
    <w:name w:val="NO Char"/>
    <w:link w:val="NO"/>
    <w:rsid w:val="00611750"/>
    <w:rPr>
      <w:lang w:val="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B1Char">
    <w:name w:val="B1 Char"/>
    <w:rsid w:val="00670C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service-names-port-numbers/service-names-port-numb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1BC5E-30A7-4D6C-B922-350B4652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32</Pages>
  <Words>11918</Words>
  <Characters>67939</Characters>
  <Application>Microsoft Office Word</Application>
  <DocSecurity>0</DocSecurity>
  <Lines>566</Lines>
  <Paragraphs>159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7</cp:revision>
  <cp:lastPrinted>2019-02-25T14:05:00Z</cp:lastPrinted>
  <dcterms:created xsi:type="dcterms:W3CDTF">2020-11-18T21:10:00Z</dcterms:created>
  <dcterms:modified xsi:type="dcterms:W3CDTF">2020-11-23T08:03:00Z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1606118392</vt:lpwstr>
  </property>
</Properties>
</file>