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5872680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10</w:t>
      </w:r>
      <w:r>
        <w:rPr>
          <w:b/>
          <w:noProof/>
          <w:sz w:val="24"/>
        </w:rPr>
        <w:t>abc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45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45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4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4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7E2371" w:rsidR="00F25D98" w:rsidRDefault="00D74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4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4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D45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4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4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4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45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2A08A" w14:textId="77777777" w:rsidR="00757133" w:rsidRDefault="00757133">
      <w:r>
        <w:separator/>
      </w:r>
    </w:p>
  </w:endnote>
  <w:endnote w:type="continuationSeparator" w:id="0">
    <w:p w14:paraId="701D9AAA" w14:textId="77777777" w:rsidR="00757133" w:rsidRDefault="0075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8801C" w14:textId="77777777" w:rsidR="00757133" w:rsidRDefault="00757133">
      <w:r>
        <w:separator/>
      </w:r>
    </w:p>
  </w:footnote>
  <w:footnote w:type="continuationSeparator" w:id="0">
    <w:p w14:paraId="5C3BE7A2" w14:textId="77777777" w:rsidR="00757133" w:rsidRDefault="00757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54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10</cp:revision>
  <cp:lastPrinted>1899-12-31T23:00:00Z</cp:lastPrinted>
  <dcterms:created xsi:type="dcterms:W3CDTF">2020-02-03T08:32:00Z</dcterms:created>
  <dcterms:modified xsi:type="dcterms:W3CDTF">2021-01-18T10:40:00Z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