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C6C" w:rsidRDefault="00F22C6C" w:rsidP="00F22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C1-210088</w:t>
      </w:r>
    </w:p>
    <w:p w:rsidR="00F22C6C" w:rsidRDefault="00F22C6C" w:rsidP="00F22C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F22C6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22C6C">
        <w:rPr>
          <w:rFonts w:ascii="Arial" w:eastAsiaTheme="minorEastAsia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AB5997">
        <w:rPr>
          <w:i/>
        </w:rPr>
        <w:t>work</w:t>
      </w:r>
      <w:r w:rsidRPr="007D3F77">
        <w:rPr>
          <w:i/>
        </w:rPr>
        <w:t xml:space="preserve"> item on </w:t>
      </w:r>
      <w:r w:rsidR="004D5642" w:rsidRPr="004D5642">
        <w:rPr>
          <w:i/>
        </w:rPr>
        <w:t>Enhancement of Network Slicing Phase 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4D5642">
        <w:rPr>
          <w:i/>
        </w:rPr>
        <w:t>200976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 xml:space="preserve">, the following </w:t>
      </w:r>
      <w:r w:rsidR="00224B7B">
        <w:t xml:space="preserve">requirements </w:t>
      </w:r>
      <w:r>
        <w:t>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phase2</w:t>
      </w:r>
      <w:r w:rsidRPr="00224B7B">
        <w:rPr>
          <w:lang w:eastAsia="zh-CN"/>
        </w:rPr>
        <w:t> </w:t>
      </w:r>
      <w:r w:rsidRPr="003B4185">
        <w:rPr>
          <w:lang w:eastAsia="zh-CN"/>
        </w:rPr>
        <w:t>as defined in TS 23.501 and TS 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</w:t>
      </w:r>
      <w:proofErr w:type="spellStart"/>
      <w:r w:rsidR="001B33B6">
        <w:t>backoff</w:t>
      </w:r>
      <w:proofErr w:type="spellEnd"/>
      <w:r w:rsidR="001B33B6">
        <w:t xml:space="preserve">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 xml:space="preserve">with a proper cause and a </w:t>
      </w:r>
      <w:proofErr w:type="spellStart"/>
      <w:r w:rsidR="00C13601">
        <w:t>backoff</w:t>
      </w:r>
      <w:proofErr w:type="spellEnd"/>
      <w:r w:rsidR="00C13601">
        <w:t xml:space="preserve"> timer</w:t>
      </w:r>
      <w:r w:rsidR="00A50781">
        <w:t>.</w:t>
      </w:r>
    </w:p>
    <w:p w:rsidR="0051696D" w:rsidRDefault="0049441D" w:rsidP="0051696D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Introduction</w:t>
      </w:r>
      <w:r w:rsidR="00F525CD">
        <w:rPr>
          <w:lang w:eastAsia="zh-CN"/>
        </w:rPr>
        <w:t xml:space="preserve"> of</w:t>
      </w:r>
      <w:r w:rsidR="00C13601">
        <w:rPr>
          <w:lang w:eastAsia="zh-CN"/>
        </w:rPr>
        <w:t xml:space="preserve"> the </w:t>
      </w:r>
      <w:r w:rsidR="00C13601">
        <w:t>limitation of data rate per network slice</w:t>
      </w:r>
      <w:r w:rsidR="0051696D" w:rsidRPr="0051696D">
        <w:t xml:space="preserve"> </w:t>
      </w:r>
      <w:r w:rsidR="0051696D">
        <w:t>per UE</w:t>
      </w:r>
      <w:r w:rsidR="00C13601">
        <w:t xml:space="preserve"> (</w:t>
      </w:r>
      <w:r w:rsidRPr="00477C23">
        <w:rPr>
          <w:lang w:eastAsia="ko-KR"/>
        </w:rPr>
        <w:t>Slice-MBR</w:t>
      </w:r>
      <w:r w:rsidR="00C13601">
        <w:t>)</w:t>
      </w:r>
      <w:r w:rsidR="0051696D">
        <w:t xml:space="preserve"> </w:t>
      </w:r>
      <w:r>
        <w:t xml:space="preserve">and </w:t>
      </w: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</w:t>
      </w:r>
      <w:r>
        <w:t xml:space="preserve"> of </w:t>
      </w:r>
      <w:r w:rsidRPr="00477C23">
        <w:rPr>
          <w:lang w:eastAsia="ko-KR"/>
        </w:rPr>
        <w:t>Slice-MBR</w:t>
      </w:r>
      <w:r>
        <w:t xml:space="preserve"> </w:t>
      </w:r>
      <w:r w:rsidR="00C13601">
        <w:t>to the UE.</w:t>
      </w:r>
    </w:p>
    <w:p w:rsidR="008E57B2" w:rsidRDefault="008E57B2" w:rsidP="0051696D">
      <w:pPr>
        <w:numPr>
          <w:ilvl w:val="0"/>
          <w:numId w:val="9"/>
        </w:numPr>
        <w:ind w:left="709" w:hanging="278"/>
        <w:rPr>
          <w:lang w:eastAsia="zh-CN"/>
        </w:rPr>
      </w:pPr>
      <w:r w:rsidRPr="008E57B2">
        <w:t>Potential NAS-RRC interaction in UE for CN assisted cell selection/reselection</w:t>
      </w:r>
      <w:r>
        <w:t>.</w:t>
      </w:r>
      <w:bookmarkStart w:id="0" w:name="_GoBack"/>
      <w:bookmarkEnd w:id="0"/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FF1555" w:rsidRDefault="00FB3C81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>mpacts on NEF</w:t>
      </w:r>
      <w:r>
        <w:rPr>
          <w:lang w:eastAsia="zh-CN"/>
        </w:rPr>
        <w:t xml:space="preserve"> service</w:t>
      </w:r>
      <w:r w:rsidRPr="004A03D0">
        <w:rPr>
          <w:lang w:eastAsia="zh-CN"/>
        </w:rPr>
        <w:t xml:space="preserve">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>event notifications regarding Network Slice related quotas</w:t>
      </w:r>
      <w:r w:rsidRPr="004A03D0">
        <w:rPr>
          <w:lang w:eastAsia="zh-CN"/>
        </w:rPr>
        <w:t>.</w:t>
      </w:r>
    </w:p>
    <w:p w:rsid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</w:t>
      </w:r>
      <w:proofErr w:type="spellStart"/>
      <w:r>
        <w:rPr>
          <w:lang w:eastAsia="zh-CN"/>
        </w:rPr>
        <w:t>Npcf_AMPolicyControl</w:t>
      </w:r>
      <w:proofErr w:type="spellEnd"/>
      <w:r>
        <w:rPr>
          <w:lang w:eastAsia="zh-CN"/>
        </w:rPr>
        <w:t xml:space="preserve">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zh-CN"/>
        </w:rPr>
        <w:t>.</w:t>
      </w:r>
    </w:p>
    <w:p w:rsidR="00FB3C81" w:rsidRP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</w:t>
      </w:r>
      <w:proofErr w:type="spellStart"/>
      <w:r>
        <w:rPr>
          <w:lang w:eastAsia="zh-CN"/>
        </w:rPr>
        <w:t>Npcf_SMPolicyControl</w:t>
      </w:r>
      <w:proofErr w:type="spellEnd"/>
      <w:r>
        <w:rPr>
          <w:lang w:eastAsia="zh-CN"/>
        </w:rPr>
        <w:t xml:space="preserve">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ko-KR"/>
        </w:rPr>
        <w:t>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A83AD1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 a new NF</w:t>
      </w:r>
      <w:r w:rsidR="0051696D">
        <w:rPr>
          <w:lang w:eastAsia="zh-CN"/>
        </w:rPr>
        <w:t xml:space="preserve"> to</w:t>
      </w:r>
      <w:r w:rsidRPr="00A83AD1">
        <w:rPr>
          <w:bCs/>
          <w:lang w:eastAsia="zh-CN"/>
        </w:rPr>
        <w:t xml:space="preserve"> support the storing of network slice information (i.e., the maximum number of UEs and the maximum number of PDU Sessions allowed to be served by a network slice)</w:t>
      </w:r>
      <w:r w:rsidR="0051696D" w:rsidRPr="0051696D">
        <w:rPr>
          <w:bCs/>
          <w:lang w:eastAsia="zh-CN"/>
        </w:rPr>
        <w:t xml:space="preserve"> </w:t>
      </w:r>
      <w:r w:rsidR="0051696D" w:rsidRPr="00A83AD1">
        <w:rPr>
          <w:bCs/>
          <w:lang w:eastAsia="zh-CN"/>
        </w:rPr>
        <w:t>and managing, updating and enforcing the network slice information for the purpose of network slice access control</w:t>
      </w:r>
      <w:r w:rsidR="0051696D">
        <w:rPr>
          <w:bCs/>
          <w:lang w:eastAsia="zh-CN"/>
        </w:rPr>
        <w:t>.</w:t>
      </w:r>
    </w:p>
    <w:p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NF, e.g. AMF/SMF.</w:t>
      </w:r>
    </w:p>
    <w:p w:rsidR="0051696D" w:rsidRDefault="0051696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proofErr w:type="gramStart"/>
      <w:r>
        <w:rPr>
          <w:bCs/>
          <w:lang w:eastAsia="zh-CN"/>
        </w:rPr>
        <w:t>Provision of</w:t>
      </w:r>
      <w:r w:rsidRPr="00A83AD1">
        <w:rPr>
          <w:bCs/>
          <w:lang w:eastAsia="zh-CN"/>
        </w:rPr>
        <w:t xml:space="preserve"> network slice</w:t>
      </w:r>
      <w:proofErr w:type="gramEnd"/>
      <w:r w:rsidRPr="00A83AD1">
        <w:rPr>
          <w:bCs/>
          <w:lang w:eastAsia="zh-CN"/>
        </w:rPr>
        <w:t xml:space="preserve"> information</w:t>
      </w:r>
      <w:r>
        <w:rPr>
          <w:bCs/>
          <w:lang w:eastAsia="zh-CN"/>
        </w:rPr>
        <w:t xml:space="preserve"> from the new NF to other existing NF, e.g. AMF/SMF.</w:t>
      </w:r>
    </w:p>
    <w:p w:rsidR="00A83AD1" w:rsidRPr="0051696D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</w:t>
      </w:r>
      <w:r w:rsidRPr="00A83AD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limitation of data rate per network slice</w:t>
      </w:r>
      <w:r w:rsidR="0051696D">
        <w:t xml:space="preserve"> per UE</w:t>
      </w:r>
      <w:r>
        <w:t xml:space="preserve"> (</w:t>
      </w:r>
      <w:r w:rsidRPr="00477C23">
        <w:rPr>
          <w:lang w:eastAsia="ko-KR"/>
        </w:rPr>
        <w:t>Slice-MBR</w:t>
      </w:r>
      <w:r>
        <w:t xml:space="preserve">) stored in </w:t>
      </w:r>
      <w:r w:rsidR="0051696D">
        <w:t>UDR.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B74BED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:rsidR="00BB5EBF" w:rsidRPr="00985DA2" w:rsidRDefault="00B74BED" w:rsidP="00BB5EBF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:rsidR="00FF3F0C" w:rsidRPr="00985DA2" w:rsidRDefault="00926FFF" w:rsidP="00CF6810">
            <w:pPr>
              <w:spacing w:after="0"/>
              <w:rPr>
                <w:i/>
              </w:rPr>
            </w:pPr>
            <w:r w:rsidRPr="00926FFF">
              <w:rPr>
                <w:i/>
              </w:rPr>
              <w:t>Network Slice Quota Access Control Service</w:t>
            </w:r>
          </w:p>
        </w:tc>
        <w:tc>
          <w:tcPr>
            <w:tcW w:w="993" w:type="dxa"/>
          </w:tcPr>
          <w:p w:rsidR="00FF3F0C" w:rsidRPr="00985DA2" w:rsidRDefault="008A0449" w:rsidP="009B493F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:rsidR="00FF3F0C" w:rsidRPr="00985DA2" w:rsidRDefault="00B74BED" w:rsidP="008A0449">
            <w:pPr>
              <w:spacing w:after="0"/>
              <w:rPr>
                <w:i/>
              </w:rPr>
            </w:pPr>
            <w:r>
              <w:t>CT#9</w:t>
            </w:r>
            <w:r w:rsidR="008A0449">
              <w:t>5</w:t>
            </w:r>
            <w:r w:rsidRPr="00C63690">
              <w:rPr>
                <w:sz w:val="18"/>
                <w:szCs w:val="18"/>
              </w:rPr>
              <w:t xml:space="preserve"> (</w:t>
            </w:r>
            <w:r w:rsidR="008A0449"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 w:rsidR="008A0449"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:rsidR="008A0449" w:rsidRDefault="008A0449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</w:t>
            </w:r>
            <w:proofErr w:type="spellStart"/>
            <w:r>
              <w:rPr>
                <w:rFonts w:hint="eastAsia"/>
                <w:i/>
                <w:lang w:eastAsia="zh-CN"/>
              </w:rPr>
              <w:t>Zhijun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, ZTE, </w:t>
            </w:r>
            <w:r w:rsidRPr="008A0449">
              <w:rPr>
                <w:i/>
                <w:lang w:eastAsia="zh-CN"/>
              </w:rPr>
              <w:t>li.zhijun3@zte.com.cn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  <w:p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(AMF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(SMF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 impacts: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>Potential extension of UDR policy subscription data for</w:t>
            </w:r>
            <w:r>
              <w:rPr>
                <w:lang w:eastAsia="zh-CN"/>
              </w:rPr>
              <w:t xml:space="preserve">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 xml:space="preserve">Possible updates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 w:rsidRPr="00FB3C81">
              <w:t xml:space="preserve">Possible updates to support </w:t>
            </w:r>
            <w:r w:rsidR="00666FB9">
              <w:t xml:space="preserve">UE </w:t>
            </w:r>
            <w:r w:rsidR="00DE496C">
              <w:t>S</w:t>
            </w:r>
            <w:r w:rsidR="00DE496C" w:rsidRPr="00FB3C81">
              <w:t>lice</w:t>
            </w:r>
            <w:r w:rsidRPr="00FB3C81">
              <w:t>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3E1EEF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</w:t>
            </w:r>
            <w:r w:rsidR="00666FB9">
              <w:rPr>
                <w:lang w:eastAsia="zh-CN"/>
              </w:rPr>
              <w:t>s</w:t>
            </w:r>
            <w:r w:rsidRPr="00C62C58">
              <w:rPr>
                <w:lang w:eastAsia="zh-CN"/>
              </w:rPr>
              <w:t xml:space="preserve"> to signalling flows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0F6D28" w:rsidP="008A0449">
            <w:r>
              <w:t xml:space="preserve">Potential a new </w:t>
            </w:r>
            <w:proofErr w:type="spellStart"/>
            <w:r>
              <w:t>Nnef</w:t>
            </w:r>
            <w:proofErr w:type="spellEnd"/>
            <w:r>
              <w:t xml:space="preserve"> service </w:t>
            </w:r>
            <w:r w:rsidRPr="00345BA1">
              <w:t xml:space="preserve">to support the AF subscribes to </w:t>
            </w:r>
            <w:r>
              <w:rPr>
                <w:lang w:eastAsia="ko-KR"/>
              </w:rPr>
              <w:t>Network Slice quota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1A12BD" w:rsidP="001A12BD">
      <w:pPr>
        <w:ind w:right="-99"/>
      </w:pPr>
      <w:r>
        <w:t xml:space="preserve">Liang </w:t>
      </w:r>
      <w:proofErr w:type="spellStart"/>
      <w:r>
        <w:t>Shuang</w:t>
      </w:r>
      <w:proofErr w:type="spellEnd"/>
      <w:r>
        <w:t>, ZTE, liang.shuang3@zte.com.cn</w:t>
      </w: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proofErr w:type="gramStart"/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  <w:proofErr w:type="gramEnd"/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</w:pPr>
            <w:r w:rsidRPr="003510F8">
              <w:t>ZTE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Oppo</w:t>
            </w:r>
            <w:proofErr w:type="spellEnd"/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AB0402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AB0402" w:rsidRDefault="00AB0402" w:rsidP="00466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uawei?</w:t>
            </w:r>
          </w:p>
        </w:tc>
      </w:tr>
      <w:tr w:rsidR="00466EE0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466EE0" w:rsidRDefault="00466EE0" w:rsidP="00466EE0">
            <w:pPr>
              <w:pStyle w:val="TAL"/>
            </w:pPr>
            <w:r>
              <w:t>KDDI?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Verizon UK Ltd</w:t>
            </w:r>
            <w:r>
              <w:rPr>
                <w:lang w:eastAsia="zh-CN"/>
              </w:rP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T-Mobile USA?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 xml:space="preserve">Telecom </w:t>
            </w:r>
            <w:proofErr w:type="gramStart"/>
            <w:r w:rsidRPr="003510F8">
              <w:t>Italia</w:t>
            </w:r>
            <w:r>
              <w:t xml:space="preserve"> ?</w:t>
            </w:r>
            <w:proofErr w:type="gramEnd"/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gramStart"/>
            <w:r w:rsidRPr="003510F8">
              <w:t>Nokia</w:t>
            </w:r>
            <w:r>
              <w:t xml:space="preserve"> ?</w:t>
            </w:r>
            <w:proofErr w:type="gramEnd"/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Nokia Shanghai Bell</w:t>
            </w:r>
            <w:r>
              <w:t xml:space="preserve">?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gramStart"/>
            <w:r w:rsidRPr="003510F8">
              <w:t>NEC</w:t>
            </w:r>
            <w:r>
              <w:t xml:space="preserve"> ?</w:t>
            </w:r>
            <w:proofErr w:type="gramEnd"/>
          </w:p>
        </w:tc>
      </w:tr>
      <w:tr w:rsidR="0029213E" w:rsidRPr="001D09F4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1D09F4" w:rsidRDefault="0029213E" w:rsidP="0029213E">
            <w:pPr>
              <w:pStyle w:val="TAL"/>
            </w:pPr>
            <w:r>
              <w:t>ETRI?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Lenovo?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Cisco?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spellStart"/>
            <w:r>
              <w:t>Telefonica</w:t>
            </w:r>
            <w:proofErr w:type="spellEnd"/>
            <w:r>
              <w:t xml:space="preserve"> S.A?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Huawei?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gramStart"/>
            <w:r>
              <w:t>Ericsson ?</w:t>
            </w:r>
            <w:proofErr w:type="gramEnd"/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gramStart"/>
            <w:r>
              <w:t>Samsung ?</w:t>
            </w:r>
            <w:proofErr w:type="gramEnd"/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NTT </w:t>
            </w:r>
            <w:proofErr w:type="spellStart"/>
            <w:r>
              <w:t>Docomo</w:t>
            </w:r>
            <w:proofErr w:type="spellEnd"/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proofErr w:type="spellStart"/>
            <w:r w:rsidRPr="00223C46">
              <w:t>Convida</w:t>
            </w:r>
            <w:proofErr w:type="spellEnd"/>
            <w:r w:rsidRPr="00223C46">
              <w:t xml:space="preserve"> wireless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T</w:t>
            </w:r>
            <w:r w:rsidRPr="00D6745A">
              <w:rPr>
                <w:rFonts w:hint="eastAsia"/>
              </w:rPr>
              <w:t>&amp;</w:t>
            </w:r>
            <w:r w:rsidRPr="00D6745A">
              <w:t>T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PPLE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proofErr w:type="spellStart"/>
            <w:r w:rsidRPr="00D6745A">
              <w:rPr>
                <w:rFonts w:hint="eastAsia"/>
              </w:rPr>
              <w:t>Spreadtrum</w:t>
            </w:r>
            <w:proofErr w:type="spellEnd"/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K</w:t>
            </w:r>
            <w:r w:rsidRPr="00D6745A">
              <w:t>PN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proofErr w:type="spellStart"/>
            <w:r w:rsidRPr="00D6745A">
              <w:rPr>
                <w:rFonts w:hint="eastAsia"/>
              </w:rPr>
              <w:t>M</w:t>
            </w:r>
            <w:r w:rsidRPr="00D6745A">
              <w:t>atrixx</w:t>
            </w:r>
            <w:proofErr w:type="spellEnd"/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t>Motorola Mobility</w:t>
            </w:r>
            <w:r>
              <w:t>?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proofErr w:type="spellStart"/>
            <w:r w:rsidRPr="00D6745A">
              <w:rPr>
                <w:rFonts w:hint="eastAsia"/>
              </w:rPr>
              <w:t>Te</w:t>
            </w:r>
            <w:r w:rsidRPr="00D6745A">
              <w:t>ncent</w:t>
            </w:r>
            <w:proofErr w:type="spellEnd"/>
            <w:r>
              <w:t>?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358" w:rsidRDefault="00963358">
      <w:r>
        <w:separator/>
      </w:r>
    </w:p>
  </w:endnote>
  <w:endnote w:type="continuationSeparator" w:id="0">
    <w:p w:rsidR="00963358" w:rsidRDefault="0096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358" w:rsidRDefault="00963358">
      <w:r>
        <w:separator/>
      </w:r>
    </w:p>
  </w:footnote>
  <w:footnote w:type="continuationSeparator" w:id="0">
    <w:p w:rsidR="00963358" w:rsidRDefault="00963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955"/>
    <w:rsid w:val="00052BF8"/>
    <w:rsid w:val="00057116"/>
    <w:rsid w:val="00064CB2"/>
    <w:rsid w:val="00066954"/>
    <w:rsid w:val="00067741"/>
    <w:rsid w:val="00072A56"/>
    <w:rsid w:val="00073EF0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2222"/>
    <w:rsid w:val="00120541"/>
    <w:rsid w:val="001211F3"/>
    <w:rsid w:val="00127B5D"/>
    <w:rsid w:val="00133220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33B6"/>
    <w:rsid w:val="001C0599"/>
    <w:rsid w:val="001C5C86"/>
    <w:rsid w:val="001C718D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0D9C"/>
    <w:rsid w:val="002B1856"/>
    <w:rsid w:val="002C1C50"/>
    <w:rsid w:val="002E5A95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5777"/>
    <w:rsid w:val="00347B74"/>
    <w:rsid w:val="00355CB6"/>
    <w:rsid w:val="00366257"/>
    <w:rsid w:val="0038516D"/>
    <w:rsid w:val="003869D7"/>
    <w:rsid w:val="00395ED0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66EE0"/>
    <w:rsid w:val="004777AE"/>
    <w:rsid w:val="0048267C"/>
    <w:rsid w:val="004876B9"/>
    <w:rsid w:val="00493A79"/>
    <w:rsid w:val="0049441D"/>
    <w:rsid w:val="00495840"/>
    <w:rsid w:val="004A40BE"/>
    <w:rsid w:val="004A4676"/>
    <w:rsid w:val="004A6A60"/>
    <w:rsid w:val="004C634D"/>
    <w:rsid w:val="004D24B9"/>
    <w:rsid w:val="004D5642"/>
    <w:rsid w:val="004E2CE2"/>
    <w:rsid w:val="004E5172"/>
    <w:rsid w:val="004E6F8A"/>
    <w:rsid w:val="00502CD2"/>
    <w:rsid w:val="00504E33"/>
    <w:rsid w:val="0051696D"/>
    <w:rsid w:val="00520753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71E3F"/>
    <w:rsid w:val="00574059"/>
    <w:rsid w:val="00586951"/>
    <w:rsid w:val="005877C0"/>
    <w:rsid w:val="00590087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ED1"/>
    <w:rsid w:val="00654893"/>
    <w:rsid w:val="006633A4"/>
    <w:rsid w:val="00666FB9"/>
    <w:rsid w:val="006717B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0A87"/>
    <w:rsid w:val="00746F46"/>
    <w:rsid w:val="0075252A"/>
    <w:rsid w:val="00764B84"/>
    <w:rsid w:val="00764C68"/>
    <w:rsid w:val="00765028"/>
    <w:rsid w:val="00766249"/>
    <w:rsid w:val="0078034D"/>
    <w:rsid w:val="00790BCC"/>
    <w:rsid w:val="00795CEE"/>
    <w:rsid w:val="00796F94"/>
    <w:rsid w:val="007974F5"/>
    <w:rsid w:val="007A182C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269C7"/>
    <w:rsid w:val="00834A60"/>
    <w:rsid w:val="00863E89"/>
    <w:rsid w:val="00872B3B"/>
    <w:rsid w:val="0088222A"/>
    <w:rsid w:val="008835FC"/>
    <w:rsid w:val="00887B9B"/>
    <w:rsid w:val="008901F6"/>
    <w:rsid w:val="00896C03"/>
    <w:rsid w:val="008A0449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9081F"/>
    <w:rsid w:val="00A9188C"/>
    <w:rsid w:val="00A97002"/>
    <w:rsid w:val="00A97A52"/>
    <w:rsid w:val="00AA0D6A"/>
    <w:rsid w:val="00AB0402"/>
    <w:rsid w:val="00AB58BF"/>
    <w:rsid w:val="00AB5997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54C98"/>
    <w:rsid w:val="00B567D1"/>
    <w:rsid w:val="00B73B4C"/>
    <w:rsid w:val="00B73F75"/>
    <w:rsid w:val="00B74BED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E2C8E"/>
    <w:rsid w:val="00BF7C9D"/>
    <w:rsid w:val="00C01E8C"/>
    <w:rsid w:val="00C02DF6"/>
    <w:rsid w:val="00C03E01"/>
    <w:rsid w:val="00C13601"/>
    <w:rsid w:val="00C13B15"/>
    <w:rsid w:val="00C23582"/>
    <w:rsid w:val="00C23EEF"/>
    <w:rsid w:val="00C2724D"/>
    <w:rsid w:val="00C27A96"/>
    <w:rsid w:val="00C27CA9"/>
    <w:rsid w:val="00C317E7"/>
    <w:rsid w:val="00C3799C"/>
    <w:rsid w:val="00C4305E"/>
    <w:rsid w:val="00C43D1E"/>
    <w:rsid w:val="00C44336"/>
    <w:rsid w:val="00C46A1F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8FF"/>
    <w:rsid w:val="00D94917"/>
    <w:rsid w:val="00D9727A"/>
    <w:rsid w:val="00DA74F3"/>
    <w:rsid w:val="00DB69F3"/>
    <w:rsid w:val="00DC4907"/>
    <w:rsid w:val="00DD017C"/>
    <w:rsid w:val="00DD397A"/>
    <w:rsid w:val="00DD58B7"/>
    <w:rsid w:val="00DD669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3CB2"/>
    <w:rsid w:val="00E20C37"/>
    <w:rsid w:val="00E51602"/>
    <w:rsid w:val="00E52C57"/>
    <w:rsid w:val="00E57E7D"/>
    <w:rsid w:val="00E84CD8"/>
    <w:rsid w:val="00E90B85"/>
    <w:rsid w:val="00E91679"/>
    <w:rsid w:val="00E92452"/>
    <w:rsid w:val="00E94CC1"/>
    <w:rsid w:val="00E96431"/>
    <w:rsid w:val="00EA6D98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2C6C"/>
    <w:rsid w:val="00F34301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B3C81"/>
    <w:rsid w:val="00FB67FD"/>
    <w:rsid w:val="00FC0804"/>
    <w:rsid w:val="00FC2019"/>
    <w:rsid w:val="00FC3B6D"/>
    <w:rsid w:val="00FD18E7"/>
    <w:rsid w:val="00FD3A4E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C9A2B-2570-4DA0-A3EA-2369ED57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4</Pages>
  <Words>1125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Zhijun</cp:lastModifiedBy>
  <cp:revision>31</cp:revision>
  <cp:lastPrinted>2000-02-29T10:31:00Z</cp:lastPrinted>
  <dcterms:created xsi:type="dcterms:W3CDTF">2021-01-12T09:24:00Z</dcterms:created>
  <dcterms:modified xsi:type="dcterms:W3CDTF">2021-01-15T11:55:00Z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