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D734D" w14:textId="16205984" w:rsidR="0032096C" w:rsidRPr="00BA2104" w:rsidRDefault="0032096C" w:rsidP="0032096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A2104">
        <w:rPr>
          <w:b/>
          <w:sz w:val="24"/>
        </w:rPr>
        <w:t>3GPP TSG-CT WG1 Meeting #127</w:t>
      </w:r>
      <w:r w:rsidR="00DE322C">
        <w:rPr>
          <w:b/>
          <w:sz w:val="24"/>
        </w:rPr>
        <w:t>-bis-</w:t>
      </w:r>
      <w:r w:rsidRPr="00BA2104">
        <w:rPr>
          <w:b/>
          <w:sz w:val="24"/>
        </w:rPr>
        <w:t>e</w:t>
      </w:r>
      <w:r w:rsidRPr="00BA2104">
        <w:rPr>
          <w:b/>
          <w:i/>
          <w:sz w:val="28"/>
        </w:rPr>
        <w:tab/>
      </w:r>
      <w:r w:rsidRPr="00BA2104">
        <w:rPr>
          <w:b/>
          <w:sz w:val="24"/>
        </w:rPr>
        <w:t>C1-2</w:t>
      </w:r>
      <w:r w:rsidR="004D4209">
        <w:rPr>
          <w:b/>
          <w:sz w:val="24"/>
        </w:rPr>
        <w:t>1</w:t>
      </w:r>
      <w:r w:rsidR="00D90C51">
        <w:rPr>
          <w:b/>
          <w:sz w:val="24"/>
        </w:rPr>
        <w:t>0054</w:t>
      </w:r>
    </w:p>
    <w:p w14:paraId="2F5D29FD" w14:textId="10AAA626" w:rsidR="0032096C" w:rsidRPr="00BA2104" w:rsidRDefault="0032096C" w:rsidP="0032096C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>E-</w:t>
      </w:r>
      <w:r w:rsidR="00DE322C">
        <w:rPr>
          <w:b/>
          <w:sz w:val="24"/>
        </w:rPr>
        <w:t>M</w:t>
      </w:r>
      <w:r w:rsidRPr="00BA2104">
        <w:rPr>
          <w:b/>
          <w:sz w:val="24"/>
        </w:rPr>
        <w:t xml:space="preserve">eeting, </w:t>
      </w:r>
      <w:r w:rsidR="00DE322C">
        <w:rPr>
          <w:b/>
          <w:sz w:val="24"/>
        </w:rPr>
        <w:t>25</w:t>
      </w:r>
      <w:r w:rsidRPr="00BA2104">
        <w:rPr>
          <w:b/>
          <w:sz w:val="24"/>
        </w:rPr>
        <w:t>-2</w:t>
      </w:r>
      <w:r w:rsidR="00DE322C">
        <w:rPr>
          <w:b/>
          <w:sz w:val="24"/>
        </w:rPr>
        <w:t>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2366A27B" w14:textId="77777777" w:rsidR="00493907" w:rsidRPr="00BA2104" w:rsidRDefault="00493907" w:rsidP="00781086">
      <w:pPr>
        <w:pStyle w:val="CRCoverPage"/>
        <w:spacing w:after="0"/>
        <w:outlineLvl w:val="0"/>
        <w:rPr>
          <w:b/>
          <w:sz w:val="24"/>
        </w:rPr>
      </w:pPr>
    </w:p>
    <w:p w14:paraId="71736388" w14:textId="7216CC88" w:rsidR="002C1E4A" w:rsidRPr="00BA2104" w:rsidRDefault="002C1E4A" w:rsidP="189AA30E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189AA30E">
        <w:rPr>
          <w:b/>
          <w:bCs/>
          <w:sz w:val="24"/>
          <w:szCs w:val="24"/>
        </w:rPr>
        <w:t>3GPP TSG-CT WG3 Meeting #11</w:t>
      </w:r>
      <w:r w:rsidR="00DE322C" w:rsidRPr="189AA30E">
        <w:rPr>
          <w:b/>
          <w:bCs/>
          <w:sz w:val="24"/>
          <w:szCs w:val="24"/>
        </w:rPr>
        <w:t>3-</w:t>
      </w:r>
      <w:r w:rsidRPr="189AA30E">
        <w:rPr>
          <w:b/>
          <w:bCs/>
          <w:sz w:val="24"/>
          <w:szCs w:val="24"/>
        </w:rPr>
        <w:t>e</w:t>
      </w:r>
      <w:r>
        <w:tab/>
      </w:r>
      <w:r w:rsidRPr="189AA30E">
        <w:rPr>
          <w:b/>
          <w:bCs/>
          <w:sz w:val="24"/>
          <w:szCs w:val="24"/>
        </w:rPr>
        <w:t>C3-2</w:t>
      </w:r>
      <w:r w:rsidR="004D4209" w:rsidRPr="189AA30E">
        <w:rPr>
          <w:b/>
          <w:bCs/>
          <w:sz w:val="24"/>
          <w:szCs w:val="24"/>
        </w:rPr>
        <w:t>1</w:t>
      </w:r>
      <w:r w:rsidR="300F6B29" w:rsidRPr="189AA30E">
        <w:rPr>
          <w:b/>
          <w:bCs/>
          <w:sz w:val="24"/>
          <w:szCs w:val="24"/>
        </w:rPr>
        <w:t>0037</w:t>
      </w:r>
    </w:p>
    <w:p w14:paraId="72BE42E0" w14:textId="627CF5DA" w:rsidR="002C1E4A" w:rsidRPr="00BA2104" w:rsidRDefault="002C1E4A" w:rsidP="002C1E4A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 xml:space="preserve">E-Meeting, </w:t>
      </w:r>
      <w:r w:rsidR="00DE322C">
        <w:rPr>
          <w:b/>
          <w:sz w:val="24"/>
        </w:rPr>
        <w:t>25-29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2932DFD3" w14:textId="77777777" w:rsidR="004D4209" w:rsidRPr="00BA2104" w:rsidRDefault="004D4209" w:rsidP="004D4209">
      <w:pPr>
        <w:pStyle w:val="CRCoverPage"/>
        <w:spacing w:after="0"/>
        <w:outlineLvl w:val="0"/>
        <w:rPr>
          <w:b/>
          <w:sz w:val="24"/>
        </w:rPr>
      </w:pPr>
    </w:p>
    <w:p w14:paraId="1FC157E7" w14:textId="6FB1645B" w:rsidR="004D4209" w:rsidRPr="00BA2104" w:rsidRDefault="004D4209" w:rsidP="01839CB2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01839CB2">
        <w:rPr>
          <w:b/>
          <w:bCs/>
          <w:sz w:val="24"/>
          <w:szCs w:val="24"/>
        </w:rPr>
        <w:t>3GPP TSG-CT WG4 Meeting #101</w:t>
      </w:r>
      <w:r w:rsidR="00DE322C" w:rsidRPr="01839CB2">
        <w:rPr>
          <w:b/>
          <w:bCs/>
          <w:sz w:val="24"/>
          <w:szCs w:val="24"/>
        </w:rPr>
        <w:t>-bis-</w:t>
      </w:r>
      <w:r w:rsidRPr="01839CB2">
        <w:rPr>
          <w:b/>
          <w:bCs/>
          <w:sz w:val="24"/>
          <w:szCs w:val="24"/>
        </w:rPr>
        <w:t>e</w:t>
      </w:r>
      <w:r>
        <w:tab/>
      </w:r>
      <w:r w:rsidRPr="01839CB2">
        <w:rPr>
          <w:b/>
          <w:bCs/>
          <w:sz w:val="24"/>
          <w:szCs w:val="24"/>
        </w:rPr>
        <w:t>C4-21</w:t>
      </w:r>
      <w:r w:rsidR="772145AD" w:rsidRPr="01839CB2">
        <w:rPr>
          <w:b/>
          <w:bCs/>
          <w:sz w:val="24"/>
          <w:szCs w:val="24"/>
        </w:rPr>
        <w:t>0038</w:t>
      </w:r>
    </w:p>
    <w:p w14:paraId="5755FFE0" w14:textId="1A54856D" w:rsidR="004D4209" w:rsidRPr="00BA2104" w:rsidRDefault="004D4209" w:rsidP="004D4209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 xml:space="preserve">E-Meeting, </w:t>
      </w:r>
      <w:r w:rsidR="00DE322C">
        <w:rPr>
          <w:b/>
          <w:sz w:val="24"/>
        </w:rPr>
        <w:t>25-29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485B7809" w14:textId="32BB498F" w:rsidR="00A816A1" w:rsidRPr="00BA2104" w:rsidRDefault="00A816A1" w:rsidP="00A816A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A2104">
        <w:rPr>
          <w:b/>
          <w:sz w:val="24"/>
        </w:rPr>
        <w:tab/>
      </w:r>
    </w:p>
    <w:p w14:paraId="3DC0E525" w14:textId="77777777" w:rsidR="00AE25BF" w:rsidRPr="00BA210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C23887F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Source:</w:t>
      </w:r>
      <w:r w:rsidRPr="00BA2104">
        <w:rPr>
          <w:rFonts w:ascii="Arial" w:eastAsia="Batang" w:hAnsi="Arial"/>
          <w:b/>
          <w:lang w:eastAsia="zh-CN"/>
        </w:rPr>
        <w:tab/>
      </w:r>
      <w:r w:rsidR="009E7B8A" w:rsidRPr="00BA2104">
        <w:rPr>
          <w:rFonts w:ascii="Arial" w:eastAsia="Batang" w:hAnsi="Arial"/>
          <w:b/>
          <w:lang w:eastAsia="zh-CN"/>
        </w:rPr>
        <w:t>Nokia, Nokia Shanghai Bell</w:t>
      </w:r>
    </w:p>
    <w:p w14:paraId="6A38319F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 w:cs="Arial"/>
          <w:b/>
          <w:lang w:eastAsia="zh-CN"/>
        </w:rPr>
        <w:t>Title:</w:t>
      </w:r>
      <w:r w:rsidRPr="00BA2104">
        <w:rPr>
          <w:rFonts w:ascii="Arial" w:eastAsia="Batang" w:hAnsi="Arial" w:cs="Arial"/>
          <w:b/>
          <w:lang w:eastAsia="zh-CN"/>
        </w:rPr>
        <w:tab/>
        <w:t>New</w:t>
      </w:r>
      <w:r w:rsidR="00D31CC8" w:rsidRPr="00BA2104">
        <w:rPr>
          <w:rFonts w:ascii="Arial" w:eastAsia="Batang" w:hAnsi="Arial" w:cs="Arial"/>
          <w:b/>
          <w:lang w:eastAsia="zh-CN"/>
        </w:rPr>
        <w:t xml:space="preserve"> WID on</w:t>
      </w:r>
      <w:r w:rsidRPr="00BA2104">
        <w:rPr>
          <w:rFonts w:ascii="Arial" w:eastAsia="Batang" w:hAnsi="Arial" w:cs="Arial"/>
          <w:b/>
          <w:lang w:eastAsia="zh-CN"/>
        </w:rPr>
        <w:t xml:space="preserve"> </w:t>
      </w:r>
      <w:r w:rsidR="009E7B8A" w:rsidRPr="00BA2104">
        <w:rPr>
          <w:rFonts w:ascii="Arial" w:eastAsia="Batang" w:hAnsi="Arial" w:cs="Arial"/>
          <w:b/>
          <w:lang w:eastAsia="zh-CN"/>
        </w:rPr>
        <w:t>CT aspects of enhanced support of industrial IoT</w:t>
      </w:r>
    </w:p>
    <w:p w14:paraId="08D49787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Document for:</w:t>
      </w:r>
      <w:r w:rsidRPr="00BA2104">
        <w:rPr>
          <w:rFonts w:ascii="Arial" w:eastAsia="Batang" w:hAnsi="Arial"/>
          <w:b/>
          <w:lang w:eastAsia="zh-CN"/>
        </w:rPr>
        <w:tab/>
        <w:t>Approval</w:t>
      </w:r>
    </w:p>
    <w:p w14:paraId="5EC5C5B2" w14:textId="38372082" w:rsidR="00AE25BF" w:rsidRPr="00BA210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Agenda Item:</w:t>
      </w:r>
      <w:r w:rsidRPr="00BA2104">
        <w:rPr>
          <w:rFonts w:ascii="Arial" w:eastAsia="Batang" w:hAnsi="Arial"/>
          <w:b/>
          <w:lang w:eastAsia="zh-CN"/>
        </w:rPr>
        <w:tab/>
      </w:r>
      <w:r w:rsidR="009E7B8A" w:rsidRPr="00BA2104">
        <w:rPr>
          <w:rFonts w:ascii="Arial" w:eastAsia="Batang" w:hAnsi="Arial"/>
          <w:b/>
          <w:lang w:eastAsia="zh-CN"/>
        </w:rPr>
        <w:t>17.1.1</w:t>
      </w:r>
      <w:r w:rsidR="0032096C" w:rsidRPr="00BA2104">
        <w:rPr>
          <w:rFonts w:ascii="Arial" w:eastAsia="Batang" w:hAnsi="Arial"/>
          <w:b/>
          <w:lang w:eastAsia="zh-CN"/>
        </w:rPr>
        <w:t xml:space="preserve"> / 5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3921930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  <w:r w:rsidR="005662B8" w:rsidRPr="00BA2104">
        <w:t>-CT</w:t>
      </w:r>
    </w:p>
    <w:p w14:paraId="2B7BDCE8" w14:textId="77777777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9E7B8A" w:rsidRPr="00BA2104">
        <w:t>TBD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378AD905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2725F1FE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</w:t>
            </w:r>
            <w:proofErr w:type="spellStart"/>
            <w:r w:rsidRPr="00BA2104">
              <w:t>cyberCAV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0" w:name="_Hlk43118529"/>
            <w:r w:rsidRPr="00BA2104">
              <w:t>CT aspects of 5GS enhanced support of vertical and LAN services</w:t>
            </w:r>
            <w:bookmarkEnd w:id="0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 xml:space="preserve">under </w:t>
      </w:r>
      <w:proofErr w:type="spellStart"/>
      <w:r w:rsidR="003D19CD" w:rsidRPr="00BA2104">
        <w:rPr>
          <w:iCs/>
        </w:rPr>
        <w:t>FS_IIoT</w:t>
      </w:r>
      <w:proofErr w:type="spellEnd"/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proofErr w:type="spellStart"/>
      <w:r w:rsidR="0072343C" w:rsidRPr="00BA2104">
        <w:t>gPTP</w:t>
      </w:r>
      <w:proofErr w:type="spellEnd"/>
      <w:r w:rsidR="0072343C" w:rsidRPr="00BA2104">
        <w:t xml:space="preserve"> message delivery</w:t>
      </w:r>
      <w:r w:rsidRPr="00BA2104">
        <w:t xml:space="preserve"> mechanism</w:t>
      </w:r>
    </w:p>
    <w:p w14:paraId="7A6CB90E" w14:textId="0EAE8215" w:rsidR="00BA2104" w:rsidRDefault="00BA2104" w:rsidP="00BA2104">
      <w:pPr>
        <w:pStyle w:val="B2"/>
      </w:pPr>
      <w:r w:rsidRPr="00BA2104">
        <w:t>-</w:t>
      </w:r>
      <w:r w:rsidRPr="00BA2104">
        <w:tab/>
      </w:r>
      <w:r>
        <w:t xml:space="preserve">Support for </w:t>
      </w:r>
      <w:r w:rsidR="004207EF">
        <w:t>best master clock algorithm (</w:t>
      </w:r>
      <w:r>
        <w:t>BMCA</w:t>
      </w:r>
      <w:r w:rsidR="004207EF">
        <w:t>)</w:t>
      </w:r>
      <w:r>
        <w:t xml:space="preserve"> procedure</w:t>
      </w:r>
    </w:p>
    <w:p w14:paraId="57C10CF6" w14:textId="5F711931" w:rsidR="00BC11FB" w:rsidRPr="00BA2104" w:rsidRDefault="00BC11FB" w:rsidP="00BA2104">
      <w:pPr>
        <w:pStyle w:val="B2"/>
      </w:pPr>
      <w:r>
        <w:t>-</w:t>
      </w:r>
      <w:r>
        <w:tab/>
      </w:r>
      <w:r w:rsidR="00055A9B">
        <w:t>Enhancement in the interface between NW-TT and TSN AF to support r</w:t>
      </w:r>
      <w:r>
        <w:t>eporting BMCA result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286DDC35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>Enhancement in the BMIC and PMIC to configure the (g)PTP functionality in DS-TT and NW-TT</w:t>
      </w:r>
      <w:r w:rsidR="005E6D15">
        <w:t xml:space="preserve"> and termination of the BMIC and PMIC i</w:t>
      </w:r>
      <w:r w:rsidR="0092203B">
        <w:t>n</w:t>
      </w:r>
      <w:r w:rsidR="005E6D15">
        <w:t xml:space="preserve"> the NEF</w:t>
      </w:r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01113F05" w14:textId="0C858B2C" w:rsidR="00CF2C11" w:rsidRDefault="00CF2C11" w:rsidP="001A6902">
      <w:pPr>
        <w:pStyle w:val="B2"/>
        <w:ind w:left="426" w:hanging="142"/>
      </w:pPr>
      <w:r>
        <w:t>3)</w:t>
      </w:r>
      <w:r w:rsidR="00652930">
        <w:tab/>
      </w:r>
      <w:r>
        <w:t>Exposure of Deterministic QoS</w:t>
      </w:r>
    </w:p>
    <w:p w14:paraId="68AEA680" w14:textId="19807555" w:rsidR="00CF2C11" w:rsidRPr="00BA2104" w:rsidRDefault="00CF2C11" w:rsidP="00CF2C11">
      <w:pPr>
        <w:pStyle w:val="B2"/>
      </w:pPr>
      <w:r>
        <w:t>-</w:t>
      </w:r>
      <w:r w:rsidR="00652930">
        <w:tab/>
        <w:t>Support of hold and forward buffer</w:t>
      </w:r>
      <w:r w:rsidR="00E864FA">
        <w:t>ing</w:t>
      </w:r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3FAEE497" w14:textId="2695BA90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3384573D" w14:textId="7021EA75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46866115" w:rsidRPr="00BA2104">
        <w:t xml:space="preserve">Potential impacts to N5 and N7 to perform session management </w:t>
      </w:r>
      <w:r w:rsidR="00187112">
        <w:t>of</w:t>
      </w:r>
      <w:r w:rsidR="46866115" w:rsidRPr="00BA2104">
        <w:t xml:space="preserve"> two associated PDU </w:t>
      </w:r>
      <w:r w:rsidR="001B0EF2">
        <w:t>s</w:t>
      </w:r>
      <w:r w:rsidR="46866115" w:rsidRPr="00BA2104">
        <w:t>essions</w:t>
      </w:r>
      <w:r w:rsidR="00187112">
        <w:t xml:space="preserve"> for UE-UE TSC</w:t>
      </w:r>
    </w:p>
    <w:p w14:paraId="665FC29F" w14:textId="39B83B46" w:rsidR="00B6268C" w:rsidRPr="00BA2104" w:rsidRDefault="001B0EF2" w:rsidP="00B6268C">
      <w:pPr>
        <w:pStyle w:val="B1"/>
      </w:pPr>
      <w:r>
        <w:lastRenderedPageBreak/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356D8AAA" w14:textId="602C8DA0" w:rsidR="00B6268C" w:rsidRPr="00BA2104" w:rsidRDefault="00B6268C" w:rsidP="00D07DFE">
      <w:pPr>
        <w:pStyle w:val="B2"/>
      </w:pPr>
      <w:r>
        <w:t>-</w:t>
      </w:r>
      <w:r>
        <w:tab/>
      </w:r>
      <w:r w:rsidR="0D7934A1">
        <w:t xml:space="preserve">Potential impacts on the network capability exposure framework which involves </w:t>
      </w:r>
      <w:r w:rsidR="00733A71">
        <w:t xml:space="preserve">TSN </w:t>
      </w:r>
      <w:r w:rsidR="0D7934A1">
        <w:t xml:space="preserve">AF, NEF, PCF and SMF up to the introduction of an additional </w:t>
      </w:r>
      <w:proofErr w:type="spellStart"/>
      <w:r w:rsidR="0D7934A1">
        <w:t>Nnef</w:t>
      </w:r>
      <w:proofErr w:type="spellEnd"/>
      <w:r w:rsidR="0D7934A1">
        <w:t xml:space="preserve">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4291A3A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r w:rsidRPr="00BA2104">
        <w:t>Possibl</w:t>
      </w:r>
      <w:r w:rsidR="00055A9B">
        <w:t>e</w:t>
      </w:r>
      <w:r w:rsidRPr="00BA2104">
        <w:t xml:space="preserve"> PCC rule calculation with additional parameters</w:t>
      </w:r>
    </w:p>
    <w:p w14:paraId="3C7F5A3F" w14:textId="6840CD22" w:rsidR="00B6268C" w:rsidRPr="00BA2104" w:rsidRDefault="0083713B" w:rsidP="00B6268C">
      <w:pPr>
        <w:pStyle w:val="B1"/>
      </w:pPr>
      <w:r>
        <w:t>3</w:t>
      </w:r>
      <w:r w:rsidR="00B6268C" w:rsidRPr="00BA2104">
        <w:t>)</w:t>
      </w:r>
      <w:r w:rsidR="00B6268C" w:rsidRPr="00BA2104">
        <w:tab/>
        <w:t>Use of survival time for deterministic applications in 5GS</w:t>
      </w:r>
    </w:p>
    <w:p w14:paraId="7CB5E5DF" w14:textId="43F3C356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6939A4A1" w:rsidRPr="00BA2104">
        <w:t>Potential impacts on N5 and N7 to support delivery of survival time for deterministic applications</w:t>
      </w:r>
    </w:p>
    <w:p w14:paraId="615B66FE" w14:textId="190A6E6A" w:rsidR="0014660D" w:rsidRPr="00BA2104" w:rsidRDefault="0083713B" w:rsidP="0014660D">
      <w:pPr>
        <w:pStyle w:val="B1"/>
      </w:pPr>
      <w:r>
        <w:t>4</w:t>
      </w:r>
      <w:r w:rsidR="0014660D" w:rsidRPr="00BA2104">
        <w:t>)</w:t>
      </w:r>
      <w:r w:rsidR="0014660D" w:rsidRPr="00BA2104">
        <w:tab/>
      </w:r>
      <w:r w:rsidR="0014660D">
        <w:t>Exposure of deterministic QoS</w:t>
      </w:r>
    </w:p>
    <w:p w14:paraId="0FBC5716" w14:textId="4C6DD7F5" w:rsidR="00113C06" w:rsidRDefault="0014660D" w:rsidP="0014660D">
      <w:pPr>
        <w:pStyle w:val="B2"/>
      </w:pPr>
      <w:r w:rsidRPr="00BA2104">
        <w:t>-</w:t>
      </w:r>
      <w:r w:rsidRPr="00BA2104">
        <w:tab/>
      </w:r>
      <w:r w:rsidR="00113C06">
        <w:t>Impact on NEF Exposure Services to support AF request for TSC QoS and 5GS deterministic capability exposure</w:t>
      </w:r>
      <w:r w:rsidR="00060326">
        <w:t xml:space="preserve">. Includes new parameters on N33 </w:t>
      </w:r>
    </w:p>
    <w:p w14:paraId="5C47BA2C" w14:textId="77777777" w:rsidR="00EA508F" w:rsidRDefault="00113C06" w:rsidP="001A6902">
      <w:pPr>
        <w:pStyle w:val="B1"/>
        <w:ind w:left="851"/>
      </w:pPr>
      <w:r>
        <w:t>-</w:t>
      </w:r>
      <w:r>
        <w:tab/>
        <w:t>Impact on exposure framework to support PMIC transmission from NEF to UE/DS-TT and UPF/NW-TT</w:t>
      </w:r>
      <w:r w:rsidR="00EA508F" w:rsidRPr="00EA508F">
        <w:t xml:space="preserve"> </w:t>
      </w:r>
    </w:p>
    <w:p w14:paraId="66403456" w14:textId="730ACE57" w:rsidR="00EB076D" w:rsidRDefault="00EA508F" w:rsidP="00E413F9">
      <w:pPr>
        <w:pStyle w:val="B1"/>
        <w:ind w:left="851"/>
      </w:pPr>
      <w:r>
        <w:t>-</w:t>
      </w:r>
      <w:r>
        <w:tab/>
        <w:t>Impacts on PCF to handle additional parameters for TSC QoS</w:t>
      </w:r>
      <w:r w:rsidR="00512C6C">
        <w:t>. Includes new parameters on N30</w:t>
      </w:r>
    </w:p>
    <w:p w14:paraId="434D44DD" w14:textId="3BA5EDDD" w:rsidR="00EB076D" w:rsidRPr="00BA2104" w:rsidRDefault="00EB076D" w:rsidP="00EB076D">
      <w:pPr>
        <w:pStyle w:val="B1"/>
      </w:pPr>
      <w:r>
        <w:t>5</w:t>
      </w:r>
      <w:r w:rsidRPr="00BA2104">
        <w:t>)</w:t>
      </w:r>
      <w:r w:rsidRPr="00BA2104">
        <w:tab/>
      </w:r>
      <w:r w:rsidRPr="00EB076D">
        <w:t>Potential impact on UDR related APIs to store time synchronisation service parameters</w:t>
      </w:r>
    </w:p>
    <w:p w14:paraId="2B5D9815" w14:textId="77777777" w:rsidR="00F67119" w:rsidRDefault="00F67119" w:rsidP="00F67119">
      <w:pPr>
        <w:rPr>
          <w:b/>
          <w:u w:val="single"/>
        </w:rPr>
      </w:pPr>
    </w:p>
    <w:p w14:paraId="085751D9" w14:textId="6ED2E30F" w:rsidR="00440987" w:rsidRPr="00F67119" w:rsidRDefault="00440987" w:rsidP="00F67119">
      <w:pPr>
        <w:rPr>
          <w:b/>
          <w:u w:val="single"/>
        </w:rPr>
      </w:pPr>
      <w:bookmarkStart w:id="1" w:name="_GoBack"/>
      <w:bookmarkEnd w:id="1"/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2B9653FE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3206C8" w:rsidRPr="00BA2104">
        <w:t>Potential impacts to N4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0DC749CE" w:rsidR="00BA2104" w:rsidRDefault="00BA2104" w:rsidP="000E4C29">
      <w:pPr>
        <w:pStyle w:val="B2"/>
      </w:pPr>
      <w:r w:rsidRPr="00BA2104">
        <w:t>-</w:t>
      </w:r>
      <w:r w:rsidRPr="00BA2104">
        <w:tab/>
        <w:t>Potential impacts to N4 to support TSC for IP type PDU sessions</w:t>
      </w:r>
    </w:p>
    <w:p w14:paraId="31671D4F" w14:textId="78739CE5" w:rsidR="00DF6D95" w:rsidRDefault="00DF6D95" w:rsidP="000E4C29">
      <w:pPr>
        <w:pStyle w:val="B2"/>
      </w:pPr>
      <w:r>
        <w:t>-</w:t>
      </w:r>
      <w:r>
        <w:tab/>
        <w:t xml:space="preserve">Update the description of the N4 procedures to transfer BMIC and PMIC to also apply for information exchanged between NEF and NW-TT (i.e. without TSN integration)  </w:t>
      </w:r>
    </w:p>
    <w:p w14:paraId="7B2D9D4F" w14:textId="4AD2AFF6" w:rsidR="004E69E2" w:rsidRDefault="004E69E2" w:rsidP="004E69E2">
      <w:pPr>
        <w:pStyle w:val="B1"/>
      </w:pPr>
      <w:r>
        <w:t>3</w:t>
      </w:r>
      <w:r w:rsidRPr="00BA2104">
        <w:t>)</w:t>
      </w:r>
      <w:r w:rsidRPr="00BA2104">
        <w:tab/>
        <w:t xml:space="preserve">Exposure </w:t>
      </w:r>
      <w:r>
        <w:t>of Deterministic QoS</w:t>
      </w:r>
    </w:p>
    <w:p w14:paraId="371A6970" w14:textId="4CF88F82" w:rsidR="00435D18" w:rsidRDefault="00435D18" w:rsidP="00435D18">
      <w:pPr>
        <w:pStyle w:val="B2"/>
      </w:pPr>
      <w:r>
        <w:t>-</w:t>
      </w:r>
      <w:r>
        <w:tab/>
      </w:r>
      <w:r w:rsidRPr="00BA2104">
        <w:t>Potential impacts to N4 to support TSC for IP type PDU sessions</w:t>
      </w:r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00072A56">
        <w:tc>
          <w:tcPr>
            <w:tcW w:w="1617" w:type="dxa"/>
          </w:tcPr>
          <w:p w14:paraId="3B97740A" w14:textId="25E3B1E5" w:rsidR="00FF3F0C" w:rsidRPr="00BA2104" w:rsidRDefault="00FF3F0C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6A69ED" w14:textId="10A29C1E" w:rsidR="00BB5EBF" w:rsidRPr="00BA2104" w:rsidRDefault="00BB5EBF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716E712D" w14:textId="5BC1A939" w:rsidR="00FF3F0C" w:rsidRPr="00BA2104" w:rsidRDefault="00FF3F0C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4624834D" w14:textId="7B392EB4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539ACC13" w14:textId="695C93B5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651BDB72" w14:textId="6960F110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13B960A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5F13553F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</w:t>
            </w:r>
            <w:proofErr w:type="spellStart"/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>gPTP</w:t>
            </w:r>
            <w:proofErr w:type="spellEnd"/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  <w:r w:rsidR="00652930">
              <w:rPr>
                <w:rFonts w:ascii="Arial" w:hAnsi="Arial" w:cs="Arial"/>
                <w:iCs/>
                <w:sz w:val="18"/>
                <w:szCs w:val="18"/>
              </w:rPr>
              <w:br/>
              <w:t>Protocol update to support of hold and forward buffer</w:t>
            </w:r>
            <w:r w:rsidR="00E864FA">
              <w:rPr>
                <w:rFonts w:ascii="Arial" w:hAnsi="Arial" w:cs="Arial"/>
                <w:iCs/>
                <w:sz w:val="18"/>
                <w:szCs w:val="18"/>
              </w:rPr>
              <w:t>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 xml:space="preserve">Enhancement in </w:t>
            </w:r>
            <w:proofErr w:type="spellStart"/>
            <w:r w:rsidRPr="00BA2104">
              <w:rPr>
                <w:rFonts w:ascii="Arial" w:hAnsi="Arial" w:cs="Arial"/>
                <w:iCs/>
                <w:sz w:val="18"/>
                <w:szCs w:val="18"/>
              </w:rPr>
              <w:t>gPTP</w:t>
            </w:r>
            <w:proofErr w:type="spellEnd"/>
            <w:r w:rsidRPr="00BA2104">
              <w:rPr>
                <w:rFonts w:ascii="Arial" w:hAnsi="Arial" w:cs="Arial"/>
                <w:iCs/>
                <w:sz w:val="18"/>
                <w:szCs w:val="18"/>
              </w:rPr>
              <w:t xml:space="preserve">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0DD4FBAD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N7 to support uplink time synchronization, UE-UE TSC,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96A8" w14:textId="7EE610F3" w:rsidR="00F00A82" w:rsidRPr="00BA2104" w:rsidRDefault="4FEC2FD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4246BBFD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0A887811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0F7BA8F1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N5 to support uplink time synchronization, UE-UE TSC,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5EE7EDCB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68BAC016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 xml:space="preserve">Potential impacts the </w:t>
            </w:r>
            <w:proofErr w:type="spellStart"/>
            <w:r w:rsidRPr="00BA2104">
              <w:rPr>
                <w:rFonts w:ascii="Arial" w:hAnsi="Arial" w:cs="Arial"/>
                <w:sz w:val="18"/>
                <w:szCs w:val="18"/>
              </w:rPr>
              <w:t>Nnef</w:t>
            </w:r>
            <w:proofErr w:type="spellEnd"/>
            <w:r w:rsidRPr="00BA2104">
              <w:rPr>
                <w:rFonts w:ascii="Arial" w:hAnsi="Arial" w:cs="Arial"/>
                <w:sz w:val="18"/>
                <w:szCs w:val="18"/>
              </w:rPr>
              <w:t xml:space="preserve">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 (TBD)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77777777" w:rsidR="008D1A77" w:rsidRDefault="004D4209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13B960A1">
              <w:rPr>
                <w:rFonts w:ascii="Arial" w:hAnsi="Arial" w:cs="Arial"/>
                <w:sz w:val="18"/>
                <w:szCs w:val="18"/>
              </w:rPr>
              <w:t>Potential impacts to N4 to support UE-UE TSC and TSC for IP type PDU sessions</w:t>
            </w:r>
            <w:r w:rsidR="008D1A77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50D5566B" w14:textId="6CB93CBE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>Update the description of the N4 procedures to transfer BMIC and PMIC to also apply for information exchanged between NEF 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6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77777777" w:rsidR="0048267C" w:rsidRPr="00BA2104" w:rsidRDefault="0048267C" w:rsidP="001C5C86">
            <w:pPr>
              <w:pStyle w:val="TAL"/>
            </w:pP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77777777" w:rsidR="0048267C" w:rsidRPr="00BA2104" w:rsidRDefault="0048267C" w:rsidP="001C5C86">
            <w:pPr>
              <w:pStyle w:val="TAL"/>
            </w:pP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77777777" w:rsidR="00025316" w:rsidRPr="00BA2104" w:rsidRDefault="00025316" w:rsidP="001C5C86">
            <w:pPr>
              <w:pStyle w:val="TAL"/>
            </w:pPr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77777777" w:rsidR="00025316" w:rsidRPr="00BA2104" w:rsidRDefault="00025316" w:rsidP="001C5C86">
            <w:pPr>
              <w:pStyle w:val="TAL"/>
            </w:pPr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90E36" w14:textId="77777777" w:rsidR="00655BF1" w:rsidRDefault="00655BF1">
      <w:r>
        <w:separator/>
      </w:r>
    </w:p>
  </w:endnote>
  <w:endnote w:type="continuationSeparator" w:id="0">
    <w:p w14:paraId="4CD34E16" w14:textId="77777777" w:rsidR="00655BF1" w:rsidRDefault="00655BF1">
      <w:r>
        <w:continuationSeparator/>
      </w:r>
    </w:p>
  </w:endnote>
  <w:endnote w:type="continuationNotice" w:id="1">
    <w:p w14:paraId="58B05B70" w14:textId="77777777" w:rsidR="00655BF1" w:rsidRDefault="00655B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354D9" w14:textId="77777777" w:rsidR="00655BF1" w:rsidRDefault="00655BF1">
      <w:r>
        <w:separator/>
      </w:r>
    </w:p>
  </w:footnote>
  <w:footnote w:type="continuationSeparator" w:id="0">
    <w:p w14:paraId="72599E54" w14:textId="77777777" w:rsidR="00655BF1" w:rsidRDefault="00655BF1">
      <w:r>
        <w:continuationSeparator/>
      </w:r>
    </w:p>
  </w:footnote>
  <w:footnote w:type="continuationNotice" w:id="1">
    <w:p w14:paraId="0F798189" w14:textId="77777777" w:rsidR="00655BF1" w:rsidRDefault="00655B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4E0B"/>
    <w:rsid w:val="000A3125"/>
    <w:rsid w:val="000B0519"/>
    <w:rsid w:val="000B1ABD"/>
    <w:rsid w:val="000B61FD"/>
    <w:rsid w:val="000C0BF7"/>
    <w:rsid w:val="000C5FE3"/>
    <w:rsid w:val="000D122A"/>
    <w:rsid w:val="000E4C29"/>
    <w:rsid w:val="000E55AD"/>
    <w:rsid w:val="000E630D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87112"/>
    <w:rsid w:val="00190C71"/>
    <w:rsid w:val="001A4192"/>
    <w:rsid w:val="001A6902"/>
    <w:rsid w:val="001B0EF2"/>
    <w:rsid w:val="001C5C86"/>
    <w:rsid w:val="001C718D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D80"/>
    <w:rsid w:val="00253550"/>
    <w:rsid w:val="00254FB5"/>
    <w:rsid w:val="002640E5"/>
    <w:rsid w:val="0026436F"/>
    <w:rsid w:val="0026606E"/>
    <w:rsid w:val="00276403"/>
    <w:rsid w:val="002A64D8"/>
    <w:rsid w:val="002C1C50"/>
    <w:rsid w:val="002C1E4A"/>
    <w:rsid w:val="002C3F3D"/>
    <w:rsid w:val="002E6A7D"/>
    <w:rsid w:val="002E7A9E"/>
    <w:rsid w:val="002F3C41"/>
    <w:rsid w:val="002F6C5C"/>
    <w:rsid w:val="0030045C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8516D"/>
    <w:rsid w:val="003869D7"/>
    <w:rsid w:val="003A08AA"/>
    <w:rsid w:val="003A1EB0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268E"/>
    <w:rsid w:val="003F2CBA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72073"/>
    <w:rsid w:val="0048267C"/>
    <w:rsid w:val="004876B9"/>
    <w:rsid w:val="00493907"/>
    <w:rsid w:val="00493A79"/>
    <w:rsid w:val="00495840"/>
    <w:rsid w:val="004A1E3F"/>
    <w:rsid w:val="004A40BE"/>
    <w:rsid w:val="004A6A60"/>
    <w:rsid w:val="004B11B2"/>
    <w:rsid w:val="004C634D"/>
    <w:rsid w:val="004D24B9"/>
    <w:rsid w:val="004D4209"/>
    <w:rsid w:val="004D6533"/>
    <w:rsid w:val="004E2CE2"/>
    <w:rsid w:val="004E5172"/>
    <w:rsid w:val="004E69E2"/>
    <w:rsid w:val="004E6F8A"/>
    <w:rsid w:val="00502CD2"/>
    <w:rsid w:val="00504E33"/>
    <w:rsid w:val="00512C6C"/>
    <w:rsid w:val="00545025"/>
    <w:rsid w:val="0055216E"/>
    <w:rsid w:val="00552C2C"/>
    <w:rsid w:val="005555B7"/>
    <w:rsid w:val="005562A8"/>
    <w:rsid w:val="005573BB"/>
    <w:rsid w:val="00557B2E"/>
    <w:rsid w:val="00561267"/>
    <w:rsid w:val="005662B8"/>
    <w:rsid w:val="00571E3F"/>
    <w:rsid w:val="00574059"/>
    <w:rsid w:val="00586951"/>
    <w:rsid w:val="00590087"/>
    <w:rsid w:val="00592565"/>
    <w:rsid w:val="005A032D"/>
    <w:rsid w:val="005B5E58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2930"/>
    <w:rsid w:val="00654893"/>
    <w:rsid w:val="00655BF1"/>
    <w:rsid w:val="006633A4"/>
    <w:rsid w:val="00671BBB"/>
    <w:rsid w:val="00673448"/>
    <w:rsid w:val="00682237"/>
    <w:rsid w:val="006A0EF8"/>
    <w:rsid w:val="006A45BA"/>
    <w:rsid w:val="006A662A"/>
    <w:rsid w:val="006B4280"/>
    <w:rsid w:val="006B4B1C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62BE"/>
    <w:rsid w:val="0072056B"/>
    <w:rsid w:val="00722267"/>
    <w:rsid w:val="00722670"/>
    <w:rsid w:val="0072343C"/>
    <w:rsid w:val="00733A71"/>
    <w:rsid w:val="0074456A"/>
    <w:rsid w:val="00746F46"/>
    <w:rsid w:val="0075252A"/>
    <w:rsid w:val="00752D16"/>
    <w:rsid w:val="0076102B"/>
    <w:rsid w:val="00764B84"/>
    <w:rsid w:val="00765028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36CF"/>
    <w:rsid w:val="007F3937"/>
    <w:rsid w:val="007F522E"/>
    <w:rsid w:val="007F7421"/>
    <w:rsid w:val="00801F7F"/>
    <w:rsid w:val="00802A93"/>
    <w:rsid w:val="008065F7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6C21"/>
    <w:rsid w:val="009E7681"/>
    <w:rsid w:val="009E7B8A"/>
    <w:rsid w:val="009F7959"/>
    <w:rsid w:val="00A01CFF"/>
    <w:rsid w:val="00A1053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C9F"/>
    <w:rsid w:val="00A73257"/>
    <w:rsid w:val="00A7675E"/>
    <w:rsid w:val="00A816A1"/>
    <w:rsid w:val="00A9081F"/>
    <w:rsid w:val="00A9188C"/>
    <w:rsid w:val="00A97002"/>
    <w:rsid w:val="00A97A52"/>
    <w:rsid w:val="00AA0D6A"/>
    <w:rsid w:val="00AB4F10"/>
    <w:rsid w:val="00AB58BF"/>
    <w:rsid w:val="00AD0751"/>
    <w:rsid w:val="00AD77C4"/>
    <w:rsid w:val="00AE1590"/>
    <w:rsid w:val="00AE25BF"/>
    <w:rsid w:val="00AE6EB7"/>
    <w:rsid w:val="00AF0C13"/>
    <w:rsid w:val="00B03AF5"/>
    <w:rsid w:val="00B03C01"/>
    <w:rsid w:val="00B0716B"/>
    <w:rsid w:val="00B078D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642A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D02CA5"/>
    <w:rsid w:val="00D03871"/>
    <w:rsid w:val="00D06117"/>
    <w:rsid w:val="00D07DFE"/>
    <w:rsid w:val="00D31CC8"/>
    <w:rsid w:val="00D32678"/>
    <w:rsid w:val="00D34E0C"/>
    <w:rsid w:val="00D40440"/>
    <w:rsid w:val="00D521C1"/>
    <w:rsid w:val="00D70302"/>
    <w:rsid w:val="00D71F12"/>
    <w:rsid w:val="00D71F40"/>
    <w:rsid w:val="00D77416"/>
    <w:rsid w:val="00D80FC6"/>
    <w:rsid w:val="00D90C51"/>
    <w:rsid w:val="00D94917"/>
    <w:rsid w:val="00DA74F3"/>
    <w:rsid w:val="00DB69F3"/>
    <w:rsid w:val="00DC4907"/>
    <w:rsid w:val="00DD017C"/>
    <w:rsid w:val="00DD397A"/>
    <w:rsid w:val="00DD58B7"/>
    <w:rsid w:val="00DD6699"/>
    <w:rsid w:val="00DE322C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C57"/>
    <w:rsid w:val="00E57E7D"/>
    <w:rsid w:val="00E84CD8"/>
    <w:rsid w:val="00E864FA"/>
    <w:rsid w:val="00E90B85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F00A82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B127E"/>
    <w:rsid w:val="00FC0804"/>
    <w:rsid w:val="00FC38F1"/>
    <w:rsid w:val="00FC3B6D"/>
    <w:rsid w:val="00FD3A4E"/>
    <w:rsid w:val="00FE0F04"/>
    <w:rsid w:val="00FF334E"/>
    <w:rsid w:val="00FF3F0C"/>
    <w:rsid w:val="013C8305"/>
    <w:rsid w:val="01839CB2"/>
    <w:rsid w:val="09A7A1C3"/>
    <w:rsid w:val="09CC2286"/>
    <w:rsid w:val="0B17FA8B"/>
    <w:rsid w:val="0B390F8C"/>
    <w:rsid w:val="0D7934A1"/>
    <w:rsid w:val="0E126723"/>
    <w:rsid w:val="0E9FFC70"/>
    <w:rsid w:val="1168A828"/>
    <w:rsid w:val="11F5C626"/>
    <w:rsid w:val="13B960A1"/>
    <w:rsid w:val="15139EC0"/>
    <w:rsid w:val="167B9798"/>
    <w:rsid w:val="189AA30E"/>
    <w:rsid w:val="19142FEC"/>
    <w:rsid w:val="1C239641"/>
    <w:rsid w:val="1F89D3C9"/>
    <w:rsid w:val="2199852E"/>
    <w:rsid w:val="22B165BA"/>
    <w:rsid w:val="2406D6F0"/>
    <w:rsid w:val="29032586"/>
    <w:rsid w:val="29EF8D28"/>
    <w:rsid w:val="2BF7F0C5"/>
    <w:rsid w:val="300F6B29"/>
    <w:rsid w:val="33794C59"/>
    <w:rsid w:val="3564EC9D"/>
    <w:rsid w:val="36D5811E"/>
    <w:rsid w:val="36EC4BF5"/>
    <w:rsid w:val="38813E69"/>
    <w:rsid w:val="3B56641B"/>
    <w:rsid w:val="3CD4ADAA"/>
    <w:rsid w:val="3D189268"/>
    <w:rsid w:val="4562AD38"/>
    <w:rsid w:val="456B715E"/>
    <w:rsid w:val="460BC678"/>
    <w:rsid w:val="46866115"/>
    <w:rsid w:val="4735F573"/>
    <w:rsid w:val="48FE14FE"/>
    <w:rsid w:val="4CD6FC39"/>
    <w:rsid w:val="4CE4C4E1"/>
    <w:rsid w:val="4FEC2FD7"/>
    <w:rsid w:val="5092A9B7"/>
    <w:rsid w:val="53F25677"/>
    <w:rsid w:val="5432D1CD"/>
    <w:rsid w:val="583A21B5"/>
    <w:rsid w:val="5842D9A9"/>
    <w:rsid w:val="60CC1810"/>
    <w:rsid w:val="6210C0DE"/>
    <w:rsid w:val="6221BA58"/>
    <w:rsid w:val="62C9C568"/>
    <w:rsid w:val="637A75CC"/>
    <w:rsid w:val="63AFD53C"/>
    <w:rsid w:val="640854AC"/>
    <w:rsid w:val="6939A4A1"/>
    <w:rsid w:val="74D7A03B"/>
    <w:rsid w:val="772145AD"/>
    <w:rsid w:val="7A6094E9"/>
    <w:rsid w:val="7BA14F5B"/>
    <w:rsid w:val="7BB79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5AIRPNAIUNRU-529706453-1832</_dlc_DocId>
    <_dlc_DocIdUrl xmlns="71c5aaf6-e6ce-465b-b873-5148d2a4c105">
      <Url>https://nokia.sharepoint.com/sites/c5g/epc/_layouts/15/DocIdRedir.aspx?ID=5AIRPNAIUNRU-529706453-1832</Url>
      <Description>5AIRPNAIUNRU-529706453-1832</Description>
    </_dlc_DocIdUrl>
    <SharedWithUsers xmlns="b12221c3-31f6-4131-92b6-ad64a8e7740f">
      <UserInfo>
        <DisplayName>Li, Zexian (Nokia - FI/Espoo)</DisplayName>
        <AccountId>437</AccountId>
        <AccountType/>
      </UserInfo>
      <UserInfo>
        <DisplayName>Markwart, Christian (Nokia - DE/Munich)</DisplayName>
        <AccountId>3010</AccountId>
        <AccountType/>
      </UserInfo>
      <UserInfo>
        <DisplayName>M R, Deepa (Nokia - IN/Bangalore)</DisplayName>
        <AccountId>4079</AccountId>
        <AccountType/>
      </UserInfo>
      <UserInfo>
        <DisplayName>Iisakkila, Kaisu (Nokia - FI/Espoo)</DisplayName>
        <AccountId>418</AccountId>
        <AccountType/>
      </UserInfo>
      <UserInfo>
        <DisplayName>Nayak, Ashok (Nokia - IN/Bangalore)</DisplayName>
        <AccountId>15808</AccountId>
        <AccountType/>
      </UserInfo>
      <UserInfo>
        <DisplayName>Wolfner, Gyorgy (Nokia - HU/Budapest)</DisplayName>
        <AccountId>165</AccountId>
        <AccountType/>
      </UserInfo>
      <UserInfo>
        <DisplayName>Poikselka, Miikka (Nokia - FI/Espoo)</DisplayName>
        <AccountId>60</AccountId>
        <AccountType/>
      </UserInfo>
      <UserInfo>
        <DisplayName>Kolding, Troels (Nokia - DK/Aalborg)</DisplayName>
        <AccountId>1174</AccountId>
        <AccountType/>
      </UserInfo>
      <UserInfo>
        <DisplayName>Sebire, Benoist (Nokia - JP/Tokyo)</DisplayName>
        <AccountId>68</AccountId>
        <AccountType/>
      </UserInfo>
      <UserInfo>
        <DisplayName>Jacobsen, Thomas (Nokia - DK/Aalborg)</DisplayName>
        <AccountId>3161</AccountId>
        <AccountType/>
      </UserInfo>
      <UserInfo>
        <DisplayName>Pocovi, Guillermo (Nokia - DK/Aalborg)</DisplayName>
        <AccountId>919</AccountId>
        <AccountType/>
      </UserInfo>
      <UserInfo>
        <DisplayName>Kettunen, Kimmo (Nokia - FI/Espoo)</DisplayName>
        <AccountId>231</AccountId>
        <AccountType/>
      </UserInfo>
      <UserInfo>
        <DisplayName>Moilanen, Jani (Nokia - FI/Espoo)</DisplayName>
        <AccountId>2042</AccountId>
        <AccountType/>
      </UserInfo>
      <UserInfo>
        <DisplayName>Lotjonen, Tero (Nokia - FI/Espoo)</DisplayName>
        <AccountId>357</AccountId>
        <AccountType/>
      </UserInfo>
      <UserInfo>
        <DisplayName>Lansisalmi, Atte (Nokia - FI/Espoo)</DisplayName>
        <AccountId>6</AccountId>
        <AccountType/>
      </UserInfo>
      <UserInfo>
        <DisplayName>Yu, Ling (Nokia - FI/Espoo)</DisplayName>
        <AccountId>443</AccountId>
        <AccountType/>
      </UserInfo>
      <UserInfo>
        <DisplayName>Navratil, David (Nokia - FI/Espoo)</DisplayName>
        <AccountId>397</AccountId>
        <AccountType/>
      </UserInfo>
      <UserInfo>
        <DisplayName>Van Phan, Vinh (Nokia - FI/Oulu)</DisplayName>
        <AccountId>435</AccountId>
        <AccountType/>
      </UserInfo>
      <UserInfo>
        <DisplayName>Niemela, Kari (Nokia - FI/Oulu)</DisplayName>
        <AccountId>1057</AccountId>
        <AccountType/>
      </UserInfo>
      <UserInfo>
        <DisplayName>Korja, Pekka (Nokia - FI/Espoo)</DisplayName>
        <AccountId>1379</AccountId>
        <AccountType/>
      </UserInfo>
      <UserInfo>
        <DisplayName>Oettl, Martin (Nokia - DE/Munich)</DisplayName>
        <AccountId>41</AccountId>
        <AccountType/>
      </UserInfo>
      <UserInfo>
        <DisplayName>Rost, Peter M. (Nokia - DE/Munich)</DisplayName>
        <AccountId>1531</AccountId>
        <AccountType/>
      </UserInfo>
      <UserInfo>
        <DisplayName>Jerichow, Anja (Nokia - DE/Munich)</DisplayName>
        <AccountId>39</AccountId>
        <AccountType/>
      </UserInfo>
      <UserInfo>
        <DisplayName>Hoffmann, Klaus (Nokia - DE/Munich)</DisplayName>
        <AccountId>420</AccountId>
        <AccountType/>
      </UserInfo>
      <UserInfo>
        <DisplayName>Gajic, Borislava (Nokia - DE/Munich)</DisplayName>
        <AccountId>395</AccountId>
        <AccountType/>
      </UserInfo>
      <UserInfo>
        <DisplayName>Halfmann, Ruediger (Nokia - DE/Munich)</DisplayName>
        <AccountId>3219</AccountId>
        <AccountType/>
      </UserInfo>
      <UserInfo>
        <DisplayName>Sivasivaganesan, Rakash (Nokia - DE/Munich)</DisplayName>
        <AccountId>843</AccountId>
        <AccountType/>
      </UserInfo>
      <UserInfo>
        <DisplayName>Mannweiler, Christian (Nokia - DE/Munich)</DisplayName>
        <AccountId>396</AccountId>
        <AccountType/>
      </UserInfo>
      <UserInfo>
        <DisplayName>Goerge, Juergen (Nokia - DE/Munich)</DisplayName>
        <AccountId>4563</AccountId>
        <AccountType/>
      </UserInfo>
      <UserInfo>
        <DisplayName>Staufer, Markus (Nokia - DE/Munich)</DisplayName>
        <AccountId>256</AccountId>
        <AccountType/>
      </UserInfo>
      <UserInfo>
        <DisplayName>Hugl, Klaus (Nokia - AT/Vienna)</DisplayName>
        <AccountId>234</AccountId>
        <AccountType/>
      </UserInfo>
      <UserInfo>
        <DisplayName>Vukadinovic, Vladimir (Nokia - PL/Wroclaw)</DisplayName>
        <AccountId>436</AccountId>
        <AccountType/>
      </UserInfo>
      <UserInfo>
        <DisplayName>Chandramouli, Devaki (Nokia - US/Dallas)</DisplayName>
        <AccountId>66</AccountId>
        <AccountType/>
      </UserInfo>
      <UserInfo>
        <DisplayName>Kelley, Sean (Nokia - US/Naperville)</DisplayName>
        <AccountId>69</AccountId>
        <AccountType/>
      </UserInfo>
      <UserInfo>
        <DisplayName>He, Shane (Nokia - FR/Paris-Saclay)</DisplayName>
        <AccountId>20</AccountId>
        <AccountType/>
      </UserInfo>
      <UserInfo>
        <DisplayName>Sanchez Moya, Fernando (Nokia - PL/Wroclaw)</DisplayName>
        <AccountId>507</AccountId>
        <AccountType/>
      </UserInfo>
      <UserInfo>
        <DisplayName>Gkellas, Georgios (Nokia - GR/Athens)</DisplayName>
        <AccountId>49</AccountId>
        <AccountType/>
      </UserInfo>
      <UserInfo>
        <DisplayName>Isomaki, Markus (Nokia - FI/Espoo)</DisplayName>
        <AccountId>254</AccountId>
        <AccountType/>
      </UserInfo>
      <UserInfo>
        <DisplayName>Won, Sung (Nokia - US/Dallas)</DisplayName>
        <AccountId>349</AccountId>
        <AccountType/>
      </UserInfo>
      <UserInfo>
        <DisplayName>Koziol, Dawid (Nokia - PL/Wroclaw)</DisplayName>
        <AccountId>134</AccountId>
        <AccountType/>
      </UserInfo>
      <UserInfo>
        <DisplayName>Liu, Jennifer (Nokia - US/Dallas)</DisplayName>
        <AccountId>197</AccountId>
        <AccountType/>
      </UserInfo>
      <UserInfo>
        <DisplayName>P, Sumesh (Nokia - IN/Bangalore)</DisplayName>
        <AccountId>26791</AccountId>
        <AccountType/>
      </UserInfo>
      <UserInfo>
        <DisplayName>Wich, Andreas (Nokia - DE/Stuttgart)</DisplayName>
        <AccountId>8469</AccountId>
        <AccountType/>
      </UserInfo>
      <UserInfo>
        <DisplayName>Gebert, Jens (Nokia - DE/Stuttgart)</DisplayName>
        <AccountId>413</AccountId>
        <AccountType/>
      </UserInfo>
      <UserInfo>
        <DisplayName>Mange, Genevieve (Nokia - DE/Stuttgart)</DisplayName>
        <AccountId>1106</AccountId>
        <AccountType/>
      </UserInfo>
      <UserInfo>
        <DisplayName>Bunse, Stephan (Nokia - DE/Stuttgart)</DisplayName>
        <AccountId>2198</AccountId>
        <AccountType/>
      </UserInfo>
      <UserInfo>
        <DisplayName>Ng, Man Hung (Nokia - GB)</DisplayName>
        <AccountId>247</AccountId>
        <AccountType/>
      </UserInfo>
      <UserInfo>
        <DisplayName>Kahn, Colin (Nokia - US/Murray Hill)</DisplayName>
        <AccountId>128</AccountId>
        <AccountType/>
      </UserInfo>
      <UserInfo>
        <DisplayName>Landais, Bruno (Nokia - FR/Lannion)</DisplayName>
        <AccountId>38</AccountId>
        <AccountType/>
      </UserInfo>
      <UserInfo>
        <DisplayName>Thiebaut, Laurent (Nokia - FR/Paris-Saclay)</DisplayName>
        <AccountId>67</AccountId>
        <AccountType/>
      </UserInfo>
      <UserInfo>
        <DisplayName>Natarajan, Rajesh Babu (Nokia - IN/Bangalore)</DisplayName>
        <AccountId>8992</AccountId>
        <AccountType/>
      </UserInfo>
      <UserInfo>
        <DisplayName>Chao, Hua (NSB - CN/Shanghai)</DisplayName>
        <AccountId>5086</AccountId>
        <AccountType/>
      </UserInfo>
      <UserInfo>
        <DisplayName>Mueller, Axel (Nokia - FR/Paris-Saclay)</DisplayName>
        <AccountId>8103</AccountId>
        <AccountType/>
      </UserInfo>
      <UserInfo>
        <DisplayName>Lair, Yannick (Nokia - FR/Paris-Saclay)</DisplayName>
        <AccountId>9436</AccountId>
        <AccountType/>
      </UserInfo>
      <UserInfo>
        <DisplayName>Nhan, Nhat-Quang (Nokia - FR/Paris-Saclay)</DisplayName>
        <AccountId>9895</AccountId>
        <AccountType/>
      </UserInfo>
      <UserInfo>
        <DisplayName>Kuo, Ping-Heng (Nokia - GB/Cambridge)</DisplayName>
        <AccountId>15064</AccountId>
        <AccountType/>
      </UserInfo>
      <UserInfo>
        <DisplayName>Andres, Pilar (Nokia - DK/Aalborg)</DisplayName>
        <AccountId>20185</AccountId>
        <AccountType/>
      </UserInfo>
      <UserInfo>
        <DisplayName>Aggarwal, Chaitanya (Nokia - DE/Munich)</DisplayName>
        <AccountId>28648</AccountId>
        <AccountType/>
      </UserInfo>
      <UserInfo>
        <DisplayName>Singh, Shubhranshu (Nokia - DE/Munich)</DisplayName>
        <AccountId>28821</AccountId>
        <AccountType/>
      </UserInfo>
      <UserInfo>
        <DisplayName>Masood Khorsandi, Bahare (Nokia - DE/Munich)</DisplayName>
        <AccountId>29668</AccountId>
        <AccountType/>
      </UserInfo>
      <UserInfo>
        <DisplayName>Bega, Dario (Nokia - DE/Munich)</DisplayName>
        <AccountId>29669</AccountId>
        <AccountType/>
      </UserInfo>
      <UserInfo>
        <DisplayName>Papageorgiou, Apostolos (Nokia - DE/Munich)</DisplayName>
        <AccountId>31230</AccountId>
        <AccountType/>
      </UserInfo>
      <UserInfo>
        <DisplayName>Fraunholz, Daniel (Nokia - DE/Munich)</DisplayName>
        <AccountId>31528</AccountId>
        <AccountType/>
      </UserInfo>
      <UserInfo>
        <DisplayName>Mavureddi Dhanasekaran, Ranganathan (Nokia - DE/Munich)</DisplayName>
        <AccountId>31433</AccountId>
        <AccountType/>
      </UserInfo>
      <UserInfo>
        <DisplayName>Brinkmann, Horst (Nokia - DE/Stuttgart)</DisplayName>
        <AccountId>178</AccountId>
        <AccountType/>
      </UserInfo>
      <UserInfo>
        <DisplayName>Laitila, Matti (Nokia - FI/Oulu)</DisplayName>
        <AccountId>265</AccountId>
        <AccountType/>
      </UserInfo>
      <UserInfo>
        <DisplayName>Leis, Peter (Nokia - DE/Munich)</DisplayName>
        <AccountId>74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327D1F-113A-4A48-B888-142AE4014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5E36608-5728-497E-9C8A-ADFA317BF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4</Pages>
  <Words>1109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</cp:lastModifiedBy>
  <cp:revision>18</cp:revision>
  <cp:lastPrinted>2000-02-29T10:31:00Z</cp:lastPrinted>
  <dcterms:created xsi:type="dcterms:W3CDTF">2021-01-15T04:09:00Z</dcterms:created>
  <dcterms:modified xsi:type="dcterms:W3CDTF">2021-01-15T16:10:00Z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de6fd30d-93e9-40dd-8afd-fa0d2efbc191</vt:lpwstr>
  </property>
</Properties>
</file>