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460AF" w14:textId="05004977" w:rsidR="00075A50" w:rsidRDefault="00075A50" w:rsidP="00075A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>
        <w:rPr>
          <w:b/>
          <w:noProof/>
          <w:sz w:val="24"/>
        </w:rPr>
        <w:t>015</w:t>
      </w:r>
    </w:p>
    <w:p w14:paraId="67ADDDAF" w14:textId="77777777" w:rsidR="00075A50" w:rsidRDefault="00075A50" w:rsidP="00075A50">
      <w:pPr>
        <w:pStyle w:val="CRCoverPage"/>
        <w:outlineLvl w:val="0"/>
        <w:rPr>
          <w:b/>
          <w:noProof/>
          <w:sz w:val="24"/>
        </w:rPr>
      </w:pPr>
      <w:r w:rsidRPr="00D715B7">
        <w:rPr>
          <w:b/>
          <w:noProof/>
          <w:sz w:val="24"/>
        </w:rPr>
        <w:t>Wuhan, P.R. China; 07</w:t>
      </w:r>
      <w:r w:rsidRPr="00D715B7">
        <w:rPr>
          <w:b/>
          <w:noProof/>
          <w:sz w:val="24"/>
          <w:vertAlign w:val="superscript"/>
        </w:rPr>
        <w:t>th</w:t>
      </w:r>
      <w:r w:rsidRPr="00D715B7">
        <w:rPr>
          <w:b/>
          <w:noProof/>
          <w:sz w:val="24"/>
        </w:rPr>
        <w:t xml:space="preserve"> – 11</w:t>
      </w:r>
      <w:r w:rsidRPr="00D715B7">
        <w:rPr>
          <w:b/>
          <w:noProof/>
          <w:sz w:val="24"/>
          <w:vertAlign w:val="superscript"/>
        </w:rPr>
        <w:t>th</w:t>
      </w:r>
      <w:r w:rsidRPr="00D715B7">
        <w:rPr>
          <w:b/>
          <w:noProof/>
          <w:sz w:val="24"/>
        </w:rPr>
        <w:t xml:space="preserve"> April 2025</w:t>
      </w:r>
    </w:p>
    <w:p w14:paraId="141E60B0" w14:textId="77777777" w:rsidR="00075A50" w:rsidRDefault="00075A50" w:rsidP="00075A5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64A6089" w14:textId="77777777" w:rsidR="00EA3640" w:rsidRDefault="00000000">
      <w:pPr>
        <w:pStyle w:val="LSHeader"/>
      </w:pPr>
      <w:r>
        <w:t>3GPP TSG CT WG4 127</w:t>
      </w:r>
      <w:r>
        <w:tab/>
        <w:t>C4-250036</w:t>
      </w:r>
    </w:p>
    <w:p w14:paraId="4E665B9C" w14:textId="77777777" w:rsidR="00EA3640" w:rsidRDefault="00000000">
      <w:pPr>
        <w:pStyle w:val="LSHeader"/>
      </w:pPr>
      <w:r>
        <w:t xml:space="preserve">Athens, Greece, 17-21 February, 2025 </w:t>
      </w:r>
      <w:r>
        <w:br/>
      </w:r>
    </w:p>
    <w:p w14:paraId="47D54278" w14:textId="77777777" w:rsidR="00EA3640" w:rsidRDefault="00000000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 w:eastAsia="zh-CN"/>
        </w:rPr>
      </w:pPr>
      <w:r>
        <w:rPr>
          <w:rFonts w:cs="Arial"/>
          <w:b/>
          <w:sz w:val="24"/>
        </w:rPr>
        <w:t>SA WG2 Meeting #16</w:t>
      </w:r>
      <w:r>
        <w:rPr>
          <w:rFonts w:cs="Arial" w:hint="eastAsia"/>
          <w:b/>
          <w:sz w:val="24"/>
          <w:lang w:val="en-US" w:eastAsia="zh-CN"/>
        </w:rPr>
        <w:t>6</w:t>
      </w:r>
      <w:r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S4-242073</w:t>
      </w:r>
    </w:p>
    <w:p w14:paraId="5B63C46B" w14:textId="77777777" w:rsidR="00EA3640" w:rsidRDefault="0000000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18 - 22 November, 2024, Orlando , US</w:t>
      </w:r>
      <w:r>
        <w:rPr>
          <w:rFonts w:cs="Arial" w:hint="eastAsia"/>
          <w:b/>
          <w:sz w:val="24"/>
          <w:lang w:val="en-US" w:eastAsia="zh-CN"/>
        </w:rPr>
        <w:tab/>
        <w:t xml:space="preserve">   </w:t>
      </w:r>
    </w:p>
    <w:p w14:paraId="1D731A02" w14:textId="77777777" w:rsidR="00EA3640" w:rsidRDefault="00EA3640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63B99019" w14:textId="77777777" w:rsidR="00EA3640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Reply LS on request for IMS Data Channel related clarifications</w:t>
      </w:r>
    </w:p>
    <w:p w14:paraId="60D9F2F6" w14:textId="77777777" w:rsidR="00EA3640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LS on request for IMS Data Channel related clarifications </w:t>
      </w:r>
      <w:r>
        <w:rPr>
          <w:rFonts w:ascii="Arial" w:hAnsi="Arial" w:cs="Arial"/>
          <w:b/>
          <w:bCs/>
          <w:sz w:val="22"/>
          <w:szCs w:val="22"/>
        </w:rPr>
        <w:t>(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S4-241839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/S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3i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24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0707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14:paraId="244AA614" w14:textId="77777777" w:rsidR="00EA3640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Rel-1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8</w:t>
      </w:r>
    </w:p>
    <w:bookmarkEnd w:id="2"/>
    <w:bookmarkEnd w:id="3"/>
    <w:bookmarkEnd w:id="4"/>
    <w:p w14:paraId="5ED21785" w14:textId="77777777" w:rsidR="00EA3640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5G_MEDIA_MTSI_ext</w:t>
      </w:r>
    </w:p>
    <w:p w14:paraId="3CDD2361" w14:textId="77777777" w:rsidR="00EA3640" w:rsidRDefault="00EA364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A326D2" w14:textId="77777777" w:rsidR="00EA3640" w:rsidRDefault="00000000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SA4</w:t>
      </w:r>
    </w:p>
    <w:p w14:paraId="3014ECF4" w14:textId="77777777" w:rsidR="00EA3640" w:rsidRDefault="00000000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SA3-LI</w:t>
      </w:r>
    </w:p>
    <w:p w14:paraId="2DD31BFE" w14:textId="77777777" w:rsidR="00EA3640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color w:val="000000"/>
          <w:lang w:val="fr-FR" w:eastAsia="zh-CN"/>
        </w:rPr>
        <w:t>SA</w:t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2</w:t>
      </w:r>
      <w:r>
        <w:rPr>
          <w:rFonts w:ascii="Arial" w:eastAsia="SimSun" w:hAnsi="Arial" w:cs="Arial" w:hint="eastAsia"/>
          <w:b/>
          <w:color w:val="000000"/>
          <w:lang w:val="fr-FR" w:eastAsia="zh-CN"/>
        </w:rPr>
        <w:t xml:space="preserve">, </w:t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 xml:space="preserve">SA3, </w:t>
      </w:r>
      <w:r>
        <w:rPr>
          <w:rFonts w:ascii="Arial" w:eastAsia="SimSun" w:hAnsi="Arial" w:cs="Arial" w:hint="eastAsia"/>
          <w:b/>
          <w:color w:val="000000"/>
          <w:lang w:val="fr-FR" w:eastAsia="zh-CN"/>
        </w:rPr>
        <w:t>CT1, CT4</w:t>
      </w:r>
    </w:p>
    <w:bookmarkEnd w:id="5"/>
    <w:bookmarkEnd w:id="6"/>
    <w:p w14:paraId="16E5A077" w14:textId="77777777" w:rsidR="00EA3640" w:rsidRDefault="00EA3640">
      <w:pPr>
        <w:spacing w:after="60"/>
        <w:ind w:left="1985" w:hanging="1985"/>
        <w:rPr>
          <w:rFonts w:ascii="Arial" w:hAnsi="Arial" w:cs="Arial"/>
          <w:bCs/>
        </w:rPr>
      </w:pPr>
    </w:p>
    <w:p w14:paraId="0249A9C2" w14:textId="77777777" w:rsidR="00EA3640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Jiayi Xu</w:t>
      </w:r>
    </w:p>
    <w:p w14:paraId="5F02379D" w14:textId="77777777" w:rsidR="00EA3640" w:rsidRDefault="00000000">
      <w:pPr>
        <w:spacing w:after="60"/>
        <w:ind w:left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xujiayi at Chinamobile dot com</w:t>
      </w:r>
    </w:p>
    <w:p w14:paraId="731C6E75" w14:textId="77777777" w:rsidR="00EA3640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4C668FB" w14:textId="77777777" w:rsidR="00EA3640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AB61D01" w14:textId="77777777" w:rsidR="00EA3640" w:rsidRDefault="00EA3640">
      <w:pPr>
        <w:spacing w:after="60"/>
        <w:ind w:left="1985" w:hanging="1985"/>
        <w:rPr>
          <w:rFonts w:ascii="Arial" w:hAnsi="Arial" w:cs="Arial"/>
          <w:b/>
        </w:rPr>
      </w:pPr>
    </w:p>
    <w:p w14:paraId="67839590" w14:textId="77777777" w:rsidR="00EA3640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0DAC39" w14:textId="77777777" w:rsidR="00EA3640" w:rsidRDefault="00EA3640">
      <w:pPr>
        <w:rPr>
          <w:rFonts w:ascii="Arial" w:hAnsi="Arial" w:cs="Arial"/>
        </w:rPr>
      </w:pPr>
    </w:p>
    <w:p w14:paraId="2D94EAAA" w14:textId="77777777" w:rsidR="00EA3640" w:rsidRDefault="00000000">
      <w:pPr>
        <w:pStyle w:val="Heading1"/>
      </w:pPr>
      <w:r>
        <w:t>1</w:t>
      </w:r>
      <w:r>
        <w:tab/>
        <w:t>Overall description</w:t>
      </w:r>
    </w:p>
    <w:p w14:paraId="44FB3B12" w14:textId="77777777" w:rsidR="00EA3640" w:rsidRDefault="0000000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SA</w:t>
      </w:r>
      <w:r>
        <w:rPr>
          <w:rFonts w:ascii="Arial" w:hAnsi="Arial" w:cs="Arial" w:hint="eastAsia"/>
          <w:iCs/>
          <w:lang w:val="en-US" w:eastAsia="zh-CN"/>
        </w:rPr>
        <w:t>4</w:t>
      </w:r>
      <w:r>
        <w:rPr>
          <w:rFonts w:ascii="Arial" w:hAnsi="Arial" w:cs="Arial"/>
          <w:iCs/>
          <w:lang w:eastAsia="zh-CN"/>
        </w:rPr>
        <w:t xml:space="preserve"> thanks SA WG</w:t>
      </w:r>
      <w:r>
        <w:rPr>
          <w:rFonts w:ascii="Arial" w:hAnsi="Arial" w:cs="Arial" w:hint="eastAsia"/>
          <w:iCs/>
          <w:lang w:val="en-US" w:eastAsia="zh-CN"/>
        </w:rPr>
        <w:t>3</w:t>
      </w:r>
      <w:r>
        <w:rPr>
          <w:rFonts w:ascii="Arial" w:hAnsi="Arial" w:cs="Arial"/>
          <w:iCs/>
          <w:lang w:eastAsia="zh-CN"/>
        </w:rPr>
        <w:t xml:space="preserve"> for the LS on request for IMS Data Channel related clarifications. </w:t>
      </w:r>
    </w:p>
    <w:p w14:paraId="75160E08" w14:textId="77777777" w:rsidR="00EA3640" w:rsidRDefault="00000000">
      <w:pPr>
        <w:jc w:val="both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 w:hint="eastAsia"/>
          <w:iCs/>
          <w:lang w:val="en-US" w:eastAsia="zh-CN"/>
        </w:rPr>
        <w:t>SA4 clarifies that Figure 6.2.10.1-1 in TS 26.114 does not imply the absence of DCSF on the remote UE's network. For simplicity, Figure 6.2.10.1-1 depicts only the UE-A side of the setup, however, there is a potential, identical setup on the remote UE-B side, as indicated in the following highlighted text in TS 26.114, Clause 6.2.10.</w:t>
      </w:r>
    </w:p>
    <w:p w14:paraId="6A2549B5" w14:textId="77777777" w:rsidR="00EA3640" w:rsidRDefault="00000000">
      <w:pPr>
        <w:spacing w:after="120"/>
        <w:ind w:left="360"/>
        <w:rPr>
          <w:rFonts w:ascii="Arial" w:eastAsia="DengXian" w:hAnsi="Arial"/>
          <w:lang w:val="en-US" w:eastAsia="zh-CN"/>
        </w:rPr>
      </w:pPr>
      <w:r>
        <w:t xml:space="preserve">In Figure 6.2.10.1-1, assume that UE A is local to the operator hosting the data channel server. Further assume that UE B belongs to a different operator (remote). The user of UE A can create and use data channel applications (steps 1-4), which can also be sent to UE B (step 5). Similarly, some other authorized part associated with UE A’s operator can create data channel applications for use by UE A (steps 1-4), </w:t>
      </w:r>
      <w:r>
        <w:rPr>
          <w:highlight w:val="yellow"/>
        </w:rPr>
        <w:t>which can also be sent to UE B (step 5). For simplicity, there’s no data channel server and data channel application repository depicted for UE B in Figure 6.2.10.1-1, but those could be present in a more general case</w:t>
      </w:r>
      <w:r>
        <w:t>.</w:t>
      </w:r>
    </w:p>
    <w:p w14:paraId="338987E3" w14:textId="77777777" w:rsidR="00EA3640" w:rsidRDefault="00EA3640">
      <w:pPr>
        <w:pStyle w:val="B1"/>
        <w:ind w:left="284" w:firstLine="0"/>
        <w:rPr>
          <w:lang w:val="en-US" w:eastAsia="zh-CN"/>
        </w:rPr>
      </w:pPr>
    </w:p>
    <w:p w14:paraId="3E2ECEDB" w14:textId="77777777" w:rsidR="00EA3640" w:rsidRDefault="00000000">
      <w:pPr>
        <w:pStyle w:val="Heading1"/>
      </w:pPr>
      <w:r>
        <w:t>2</w:t>
      </w:r>
      <w:r>
        <w:tab/>
        <w:t>Actions</w:t>
      </w:r>
    </w:p>
    <w:p w14:paraId="24C274A9" w14:textId="77777777" w:rsidR="00EA3640" w:rsidRDefault="0000000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SA</w:t>
      </w:r>
      <w:r>
        <w:rPr>
          <w:rFonts w:ascii="Arial" w:eastAsia="SimSun" w:hAnsi="Arial" w:cs="Arial" w:hint="eastAsia"/>
          <w:b/>
          <w:lang w:val="en-US" w:eastAsia="zh-CN"/>
        </w:rPr>
        <w:t>3-LI</w:t>
      </w:r>
    </w:p>
    <w:p w14:paraId="53024DB6" w14:textId="77777777" w:rsidR="00EA3640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>
        <w:rPr>
          <w:rFonts w:ascii="Arial" w:eastAsia="SimSun" w:hAnsi="Arial" w:cs="Arial" w:hint="eastAsia"/>
          <w:lang w:val="en-US" w:eastAsia="zh-CN"/>
        </w:rPr>
        <w:t>4</w:t>
      </w:r>
      <w:r>
        <w:rPr>
          <w:rFonts w:ascii="Arial" w:hAnsi="Arial" w:cs="Arial"/>
        </w:rPr>
        <w:t xml:space="preserve"> kindly asks SA</w:t>
      </w:r>
      <w:r>
        <w:rPr>
          <w:rFonts w:ascii="Arial" w:eastAsia="SimSun" w:hAnsi="Arial" w:cs="Arial" w:hint="eastAsia"/>
          <w:lang w:val="en-US" w:eastAsia="zh-CN"/>
        </w:rPr>
        <w:t>3-LI</w:t>
      </w:r>
      <w:r>
        <w:rPr>
          <w:rFonts w:ascii="Arial" w:hAnsi="Arial" w:cs="Arial"/>
        </w:rPr>
        <w:t xml:space="preserve"> to </w:t>
      </w:r>
      <w:r>
        <w:rPr>
          <w:rFonts w:ascii="Arial" w:eastAsia="SimSun" w:hAnsi="Arial" w:cs="Arial"/>
          <w:lang w:val="en-US" w:eastAsia="zh-CN"/>
        </w:rPr>
        <w:t>taken the answers above into account</w:t>
      </w:r>
      <w:r>
        <w:rPr>
          <w:rFonts w:ascii="Arial" w:hAnsi="Arial" w:cs="Arial"/>
        </w:rPr>
        <w:t>.</w:t>
      </w:r>
    </w:p>
    <w:p w14:paraId="1A6C228D" w14:textId="77777777" w:rsidR="00EA3640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>
        <w:rPr>
          <w:rFonts w:eastAsia="SimSun" w:cs="Arial" w:hint="eastAsia"/>
          <w:bCs/>
          <w:szCs w:val="36"/>
          <w:lang w:val="en-US" w:eastAsia="zh-CN"/>
        </w:rPr>
        <w:t>4</w:t>
      </w:r>
      <w:r>
        <w:rPr>
          <w:szCs w:val="36"/>
        </w:rPr>
        <w:t xml:space="preserve"> meetings</w:t>
      </w:r>
    </w:p>
    <w:p w14:paraId="4176301F" w14:textId="77777777" w:rsidR="00EA3640" w:rsidRDefault="00000000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SA4#131                     17</w:t>
      </w:r>
      <w:r>
        <w:rPr>
          <w:rFonts w:ascii="Arial" w:hAnsi="Arial" w:cs="Arial" w:hint="eastAsia"/>
          <w:bCs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lang w:val="en-US" w:eastAsia="zh-CN"/>
        </w:rPr>
        <w:t xml:space="preserve">  – 21</w:t>
      </w:r>
      <w:r>
        <w:rPr>
          <w:rFonts w:ascii="Arial" w:hAnsi="Arial" w:cs="Arial" w:hint="eastAsia"/>
          <w:bCs/>
          <w:vertAlign w:val="superscript"/>
          <w:lang w:val="en-US" w:eastAsia="zh-CN"/>
        </w:rPr>
        <w:t>st</w:t>
      </w:r>
      <w:r>
        <w:rPr>
          <w:rFonts w:ascii="Arial" w:hAnsi="Arial" w:cs="Arial" w:hint="eastAsia"/>
          <w:bCs/>
          <w:lang w:val="en-US" w:eastAsia="zh-CN"/>
        </w:rPr>
        <w:t xml:space="preserve"> February 2025              </w:t>
      </w:r>
      <w:r>
        <w:rPr>
          <w:rFonts w:ascii="Arial" w:hAnsi="Arial" w:cs="Arial" w:hint="eastAsia"/>
          <w:bCs/>
          <w:lang w:val="en-US" w:eastAsia="zh-CN"/>
        </w:rPr>
        <w:tab/>
        <w:t xml:space="preserve">   Geneva</w:t>
      </w:r>
    </w:p>
    <w:p w14:paraId="6E20F83D" w14:textId="77777777" w:rsidR="00EA3640" w:rsidRDefault="00000000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SA4#131-bis-e            11</w:t>
      </w:r>
      <w:r>
        <w:rPr>
          <w:rFonts w:ascii="Arial" w:hAnsi="Arial" w:cs="Arial" w:hint="eastAsia"/>
          <w:bCs/>
          <w:vertAlign w:val="superscript"/>
          <w:lang w:val="en-US" w:eastAsia="zh-CN"/>
        </w:rPr>
        <w:t>st</w:t>
      </w:r>
      <w:r>
        <w:rPr>
          <w:rFonts w:ascii="Arial" w:hAnsi="Arial" w:cs="Arial" w:hint="eastAsia"/>
          <w:bCs/>
          <w:lang w:val="en-US" w:eastAsia="zh-CN"/>
        </w:rPr>
        <w:t xml:space="preserve">  – 17</w:t>
      </w:r>
      <w:r>
        <w:rPr>
          <w:rFonts w:ascii="Arial" w:hAnsi="Arial" w:cs="Arial" w:hint="eastAsia"/>
          <w:bCs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lang w:val="en-US" w:eastAsia="zh-CN"/>
        </w:rPr>
        <w:t xml:space="preserve"> April 2025              </w:t>
      </w:r>
      <w:r>
        <w:rPr>
          <w:rFonts w:ascii="Arial" w:hAnsi="Arial" w:cs="Arial" w:hint="eastAsia"/>
          <w:bCs/>
          <w:lang w:val="en-US" w:eastAsia="zh-CN"/>
        </w:rPr>
        <w:tab/>
        <w:t xml:space="preserve">   Online</w:t>
      </w:r>
    </w:p>
    <w:sectPr w:rsidR="00EA364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A4630" w14:textId="77777777" w:rsidR="00E917BB" w:rsidRDefault="00E917BB">
      <w:pPr>
        <w:spacing w:after="0"/>
      </w:pPr>
      <w:r>
        <w:separator/>
      </w:r>
    </w:p>
  </w:endnote>
  <w:endnote w:type="continuationSeparator" w:id="0">
    <w:p w14:paraId="7CEDC6A8" w14:textId="77777777" w:rsidR="00E917BB" w:rsidRDefault="00E917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8B389" w14:textId="77777777" w:rsidR="00E917BB" w:rsidRDefault="00E917BB">
      <w:pPr>
        <w:spacing w:after="0"/>
      </w:pPr>
      <w:r>
        <w:separator/>
      </w:r>
    </w:p>
  </w:footnote>
  <w:footnote w:type="continuationSeparator" w:id="0">
    <w:p w14:paraId="1E16F941" w14:textId="77777777" w:rsidR="00E917BB" w:rsidRDefault="00E917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95683917">
    <w:abstractNumId w:val="3"/>
  </w:num>
  <w:num w:numId="2" w16cid:durableId="621569072">
    <w:abstractNumId w:val="1"/>
  </w:num>
  <w:num w:numId="3" w16cid:durableId="843130722">
    <w:abstractNumId w:val="2"/>
  </w:num>
  <w:num w:numId="4" w16cid:durableId="80882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2DF"/>
    <w:rsid w:val="0001587C"/>
    <w:rsid w:val="00017F23"/>
    <w:rsid w:val="00022894"/>
    <w:rsid w:val="00046F08"/>
    <w:rsid w:val="00067CAF"/>
    <w:rsid w:val="000753A5"/>
    <w:rsid w:val="00075A50"/>
    <w:rsid w:val="0008278D"/>
    <w:rsid w:val="0008777F"/>
    <w:rsid w:val="000877C3"/>
    <w:rsid w:val="00095BC2"/>
    <w:rsid w:val="000A553B"/>
    <w:rsid w:val="000C0921"/>
    <w:rsid w:val="000C2DA1"/>
    <w:rsid w:val="000C3E1C"/>
    <w:rsid w:val="000C4710"/>
    <w:rsid w:val="000E5D9A"/>
    <w:rsid w:val="000F3CDF"/>
    <w:rsid w:val="000F6242"/>
    <w:rsid w:val="00111574"/>
    <w:rsid w:val="00141A76"/>
    <w:rsid w:val="00142136"/>
    <w:rsid w:val="001617C6"/>
    <w:rsid w:val="001730A8"/>
    <w:rsid w:val="00174844"/>
    <w:rsid w:val="00180C27"/>
    <w:rsid w:val="00190AD9"/>
    <w:rsid w:val="0020555C"/>
    <w:rsid w:val="00206474"/>
    <w:rsid w:val="002076EB"/>
    <w:rsid w:val="002201E4"/>
    <w:rsid w:val="00221A06"/>
    <w:rsid w:val="00242741"/>
    <w:rsid w:val="00257BEE"/>
    <w:rsid w:val="00270389"/>
    <w:rsid w:val="002A54BF"/>
    <w:rsid w:val="002A6824"/>
    <w:rsid w:val="002F1940"/>
    <w:rsid w:val="002F5CE3"/>
    <w:rsid w:val="00303EC6"/>
    <w:rsid w:val="0031516F"/>
    <w:rsid w:val="003179FC"/>
    <w:rsid w:val="00320F57"/>
    <w:rsid w:val="003243AC"/>
    <w:rsid w:val="00331B26"/>
    <w:rsid w:val="0034030B"/>
    <w:rsid w:val="00353755"/>
    <w:rsid w:val="00356275"/>
    <w:rsid w:val="003608AA"/>
    <w:rsid w:val="003748CD"/>
    <w:rsid w:val="00383545"/>
    <w:rsid w:val="003B55AC"/>
    <w:rsid w:val="003B654D"/>
    <w:rsid w:val="003C489E"/>
    <w:rsid w:val="003C4E3B"/>
    <w:rsid w:val="003D201F"/>
    <w:rsid w:val="003D3743"/>
    <w:rsid w:val="003D4339"/>
    <w:rsid w:val="003E48AC"/>
    <w:rsid w:val="00404EA4"/>
    <w:rsid w:val="00414E00"/>
    <w:rsid w:val="00422494"/>
    <w:rsid w:val="0042423B"/>
    <w:rsid w:val="00433500"/>
    <w:rsid w:val="00433F71"/>
    <w:rsid w:val="004366A4"/>
    <w:rsid w:val="00440D43"/>
    <w:rsid w:val="00455362"/>
    <w:rsid w:val="0045595F"/>
    <w:rsid w:val="00472AF8"/>
    <w:rsid w:val="0047705F"/>
    <w:rsid w:val="00477B79"/>
    <w:rsid w:val="0048697E"/>
    <w:rsid w:val="004B46AC"/>
    <w:rsid w:val="004D063A"/>
    <w:rsid w:val="004D338F"/>
    <w:rsid w:val="004D6BBF"/>
    <w:rsid w:val="004E3939"/>
    <w:rsid w:val="004E655B"/>
    <w:rsid w:val="00511640"/>
    <w:rsid w:val="00520EC6"/>
    <w:rsid w:val="00524687"/>
    <w:rsid w:val="005515D6"/>
    <w:rsid w:val="0056434C"/>
    <w:rsid w:val="00564E27"/>
    <w:rsid w:val="00585BFF"/>
    <w:rsid w:val="00585C0E"/>
    <w:rsid w:val="005A3356"/>
    <w:rsid w:val="005B5087"/>
    <w:rsid w:val="005B7EBE"/>
    <w:rsid w:val="005C03D4"/>
    <w:rsid w:val="005D6519"/>
    <w:rsid w:val="005F144E"/>
    <w:rsid w:val="005F3B26"/>
    <w:rsid w:val="006333F6"/>
    <w:rsid w:val="00640DF0"/>
    <w:rsid w:val="00646E60"/>
    <w:rsid w:val="00657B03"/>
    <w:rsid w:val="00682C25"/>
    <w:rsid w:val="0068753C"/>
    <w:rsid w:val="00690563"/>
    <w:rsid w:val="006A2F1E"/>
    <w:rsid w:val="006A3A35"/>
    <w:rsid w:val="006B0604"/>
    <w:rsid w:val="006B33D7"/>
    <w:rsid w:val="006C26B4"/>
    <w:rsid w:val="006D6695"/>
    <w:rsid w:val="006E0A19"/>
    <w:rsid w:val="006E0D4F"/>
    <w:rsid w:val="006E4492"/>
    <w:rsid w:val="006F2D99"/>
    <w:rsid w:val="00726022"/>
    <w:rsid w:val="0075380C"/>
    <w:rsid w:val="007618AE"/>
    <w:rsid w:val="00761997"/>
    <w:rsid w:val="007911D4"/>
    <w:rsid w:val="007B710E"/>
    <w:rsid w:val="007D2789"/>
    <w:rsid w:val="007E55DE"/>
    <w:rsid w:val="007F4F92"/>
    <w:rsid w:val="007F6F25"/>
    <w:rsid w:val="008133AD"/>
    <w:rsid w:val="008160C1"/>
    <w:rsid w:val="00817C38"/>
    <w:rsid w:val="00832356"/>
    <w:rsid w:val="00832B2B"/>
    <w:rsid w:val="00836761"/>
    <w:rsid w:val="008379A4"/>
    <w:rsid w:val="00880DAF"/>
    <w:rsid w:val="008858CD"/>
    <w:rsid w:val="008B17B3"/>
    <w:rsid w:val="008D389A"/>
    <w:rsid w:val="008D4F15"/>
    <w:rsid w:val="008D772F"/>
    <w:rsid w:val="008E197E"/>
    <w:rsid w:val="008F0896"/>
    <w:rsid w:val="008F6ACD"/>
    <w:rsid w:val="00907C42"/>
    <w:rsid w:val="00923FAE"/>
    <w:rsid w:val="00953874"/>
    <w:rsid w:val="0099764C"/>
    <w:rsid w:val="00997EC9"/>
    <w:rsid w:val="009A480D"/>
    <w:rsid w:val="009B23E3"/>
    <w:rsid w:val="009D3820"/>
    <w:rsid w:val="00A02370"/>
    <w:rsid w:val="00A415D6"/>
    <w:rsid w:val="00A429E6"/>
    <w:rsid w:val="00A46CCB"/>
    <w:rsid w:val="00A52CCA"/>
    <w:rsid w:val="00A653CE"/>
    <w:rsid w:val="00A66AB1"/>
    <w:rsid w:val="00A71544"/>
    <w:rsid w:val="00A72190"/>
    <w:rsid w:val="00A90373"/>
    <w:rsid w:val="00A91281"/>
    <w:rsid w:val="00AB6536"/>
    <w:rsid w:val="00AC6106"/>
    <w:rsid w:val="00AE1828"/>
    <w:rsid w:val="00AE238D"/>
    <w:rsid w:val="00B0711D"/>
    <w:rsid w:val="00B10C4D"/>
    <w:rsid w:val="00B27EB4"/>
    <w:rsid w:val="00B3067D"/>
    <w:rsid w:val="00B33F3C"/>
    <w:rsid w:val="00B37756"/>
    <w:rsid w:val="00B5011D"/>
    <w:rsid w:val="00B62010"/>
    <w:rsid w:val="00B769D8"/>
    <w:rsid w:val="00B8085C"/>
    <w:rsid w:val="00B823A6"/>
    <w:rsid w:val="00B8497D"/>
    <w:rsid w:val="00B94BCC"/>
    <w:rsid w:val="00B9530A"/>
    <w:rsid w:val="00B969CD"/>
    <w:rsid w:val="00B97703"/>
    <w:rsid w:val="00BA20C7"/>
    <w:rsid w:val="00BB6A1F"/>
    <w:rsid w:val="00C04BAC"/>
    <w:rsid w:val="00C17B7B"/>
    <w:rsid w:val="00C23C20"/>
    <w:rsid w:val="00C27E16"/>
    <w:rsid w:val="00C31789"/>
    <w:rsid w:val="00C362C0"/>
    <w:rsid w:val="00C36EA0"/>
    <w:rsid w:val="00C473EF"/>
    <w:rsid w:val="00C51206"/>
    <w:rsid w:val="00CC5783"/>
    <w:rsid w:val="00CD5002"/>
    <w:rsid w:val="00CE186C"/>
    <w:rsid w:val="00CE761F"/>
    <w:rsid w:val="00CF048E"/>
    <w:rsid w:val="00CF54E5"/>
    <w:rsid w:val="00CF6087"/>
    <w:rsid w:val="00D02856"/>
    <w:rsid w:val="00D144DE"/>
    <w:rsid w:val="00D179F0"/>
    <w:rsid w:val="00D209D8"/>
    <w:rsid w:val="00D25CD3"/>
    <w:rsid w:val="00D34F0E"/>
    <w:rsid w:val="00D54934"/>
    <w:rsid w:val="00D62A0E"/>
    <w:rsid w:val="00D75CAC"/>
    <w:rsid w:val="00D84FCE"/>
    <w:rsid w:val="00D856BD"/>
    <w:rsid w:val="00D95B02"/>
    <w:rsid w:val="00DA532C"/>
    <w:rsid w:val="00DB15AC"/>
    <w:rsid w:val="00DF165C"/>
    <w:rsid w:val="00DF7E9B"/>
    <w:rsid w:val="00E2421F"/>
    <w:rsid w:val="00E275BD"/>
    <w:rsid w:val="00E4511C"/>
    <w:rsid w:val="00E62106"/>
    <w:rsid w:val="00E62120"/>
    <w:rsid w:val="00E64424"/>
    <w:rsid w:val="00E917BB"/>
    <w:rsid w:val="00E92981"/>
    <w:rsid w:val="00E961C6"/>
    <w:rsid w:val="00EA047C"/>
    <w:rsid w:val="00EA3640"/>
    <w:rsid w:val="00EB00C4"/>
    <w:rsid w:val="00EC0AE9"/>
    <w:rsid w:val="00ED48C3"/>
    <w:rsid w:val="00F24338"/>
    <w:rsid w:val="00F33593"/>
    <w:rsid w:val="00F34B3C"/>
    <w:rsid w:val="00F845FB"/>
    <w:rsid w:val="00F91527"/>
    <w:rsid w:val="00F91A21"/>
    <w:rsid w:val="00F9465B"/>
    <w:rsid w:val="00FA110B"/>
    <w:rsid w:val="00FC0E48"/>
    <w:rsid w:val="00FC6922"/>
    <w:rsid w:val="00FE44D7"/>
    <w:rsid w:val="00FE4A5A"/>
    <w:rsid w:val="00FE77E8"/>
    <w:rsid w:val="038E05E4"/>
    <w:rsid w:val="040F1E36"/>
    <w:rsid w:val="05FC3BE0"/>
    <w:rsid w:val="06187C8D"/>
    <w:rsid w:val="06EE226F"/>
    <w:rsid w:val="0891161B"/>
    <w:rsid w:val="09A301DE"/>
    <w:rsid w:val="0B4D059A"/>
    <w:rsid w:val="0B4D0B62"/>
    <w:rsid w:val="0CDC7E14"/>
    <w:rsid w:val="0E390BE2"/>
    <w:rsid w:val="0EB053A8"/>
    <w:rsid w:val="0EDF591E"/>
    <w:rsid w:val="0F033B2E"/>
    <w:rsid w:val="10306B1E"/>
    <w:rsid w:val="108C2D23"/>
    <w:rsid w:val="14476C53"/>
    <w:rsid w:val="14FD72CF"/>
    <w:rsid w:val="1564704D"/>
    <w:rsid w:val="15883A78"/>
    <w:rsid w:val="16003A26"/>
    <w:rsid w:val="16892685"/>
    <w:rsid w:val="16B54E09"/>
    <w:rsid w:val="17710405"/>
    <w:rsid w:val="185A0382"/>
    <w:rsid w:val="18AC53BC"/>
    <w:rsid w:val="18E13ADF"/>
    <w:rsid w:val="19954887"/>
    <w:rsid w:val="199E7715"/>
    <w:rsid w:val="1A1F0EFE"/>
    <w:rsid w:val="1A620757"/>
    <w:rsid w:val="1B1D1D3C"/>
    <w:rsid w:val="1DBD0CD6"/>
    <w:rsid w:val="1E9905C2"/>
    <w:rsid w:val="1F857AC5"/>
    <w:rsid w:val="1FDB1D88"/>
    <w:rsid w:val="20664BB5"/>
    <w:rsid w:val="20A5723B"/>
    <w:rsid w:val="20F71596"/>
    <w:rsid w:val="233F30E4"/>
    <w:rsid w:val="23A25387"/>
    <w:rsid w:val="23EC0C7E"/>
    <w:rsid w:val="248E2A06"/>
    <w:rsid w:val="24B351C4"/>
    <w:rsid w:val="25C73A07"/>
    <w:rsid w:val="262C6FAF"/>
    <w:rsid w:val="27EB5C8B"/>
    <w:rsid w:val="28E74AC7"/>
    <w:rsid w:val="29A53D63"/>
    <w:rsid w:val="29BA297E"/>
    <w:rsid w:val="29E10344"/>
    <w:rsid w:val="2AB75882"/>
    <w:rsid w:val="2BA25131"/>
    <w:rsid w:val="2CAC59CB"/>
    <w:rsid w:val="2EEA6BBF"/>
    <w:rsid w:val="32A852AA"/>
    <w:rsid w:val="331F61ED"/>
    <w:rsid w:val="33BE6FF0"/>
    <w:rsid w:val="33CC1B89"/>
    <w:rsid w:val="3463615A"/>
    <w:rsid w:val="35347986"/>
    <w:rsid w:val="36491F1D"/>
    <w:rsid w:val="369C5735"/>
    <w:rsid w:val="36AD1C42"/>
    <w:rsid w:val="37A61E10"/>
    <w:rsid w:val="38673FBD"/>
    <w:rsid w:val="38F74F66"/>
    <w:rsid w:val="396159B3"/>
    <w:rsid w:val="39DD52FC"/>
    <w:rsid w:val="3A453A27"/>
    <w:rsid w:val="3C357867"/>
    <w:rsid w:val="3E5642C0"/>
    <w:rsid w:val="403C65F0"/>
    <w:rsid w:val="4172341E"/>
    <w:rsid w:val="41B27457"/>
    <w:rsid w:val="429A1953"/>
    <w:rsid w:val="42BC318C"/>
    <w:rsid w:val="43064505"/>
    <w:rsid w:val="433533E1"/>
    <w:rsid w:val="43F25407"/>
    <w:rsid w:val="44667D59"/>
    <w:rsid w:val="44BF1C4E"/>
    <w:rsid w:val="45884BF0"/>
    <w:rsid w:val="45F6374B"/>
    <w:rsid w:val="46207231"/>
    <w:rsid w:val="46415F51"/>
    <w:rsid w:val="46A55C75"/>
    <w:rsid w:val="472C3B8F"/>
    <w:rsid w:val="47752ACA"/>
    <w:rsid w:val="47871E1D"/>
    <w:rsid w:val="47BF3E7E"/>
    <w:rsid w:val="47F84F3B"/>
    <w:rsid w:val="49EA3854"/>
    <w:rsid w:val="49FA026B"/>
    <w:rsid w:val="4A4F0FFA"/>
    <w:rsid w:val="4AA32C82"/>
    <w:rsid w:val="4CE82EBC"/>
    <w:rsid w:val="4D470CD7"/>
    <w:rsid w:val="4E1600AB"/>
    <w:rsid w:val="4E324158"/>
    <w:rsid w:val="4E776E4B"/>
    <w:rsid w:val="4ED513E2"/>
    <w:rsid w:val="528D14FE"/>
    <w:rsid w:val="52DD2582"/>
    <w:rsid w:val="52E6650D"/>
    <w:rsid w:val="5422240F"/>
    <w:rsid w:val="54DB45C6"/>
    <w:rsid w:val="553D0AD5"/>
    <w:rsid w:val="57DD63C7"/>
    <w:rsid w:val="5A8A0F99"/>
    <w:rsid w:val="5B304F19"/>
    <w:rsid w:val="5D5B05E6"/>
    <w:rsid w:val="5F2659E2"/>
    <w:rsid w:val="60EF4197"/>
    <w:rsid w:val="63AA1E11"/>
    <w:rsid w:val="63DA2F9D"/>
    <w:rsid w:val="63DE2B71"/>
    <w:rsid w:val="64701399"/>
    <w:rsid w:val="64E152BF"/>
    <w:rsid w:val="64E70BB3"/>
    <w:rsid w:val="654805B8"/>
    <w:rsid w:val="6658089F"/>
    <w:rsid w:val="67D30F67"/>
    <w:rsid w:val="6B6F5ECF"/>
    <w:rsid w:val="6E061640"/>
    <w:rsid w:val="6EA27F90"/>
    <w:rsid w:val="6EB846B2"/>
    <w:rsid w:val="6EF140E9"/>
    <w:rsid w:val="70181D64"/>
    <w:rsid w:val="70CF2B23"/>
    <w:rsid w:val="70DC43B7"/>
    <w:rsid w:val="7345352C"/>
    <w:rsid w:val="74651405"/>
    <w:rsid w:val="74D84196"/>
    <w:rsid w:val="752714C3"/>
    <w:rsid w:val="76DF0815"/>
    <w:rsid w:val="77AC46E5"/>
    <w:rsid w:val="782E17BB"/>
    <w:rsid w:val="78861E4A"/>
    <w:rsid w:val="789226B3"/>
    <w:rsid w:val="79F37E22"/>
    <w:rsid w:val="7C2C3908"/>
    <w:rsid w:val="7C922B30"/>
    <w:rsid w:val="7DC355E5"/>
    <w:rsid w:val="7EC73B8E"/>
    <w:rsid w:val="7EFE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4BE428"/>
  <w15:docId w15:val="{2EA11DE3-39D2-4C0C-9473-A84837400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5A5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075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75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A50"/>
    <w:pPr>
      <w:outlineLvl w:val="5"/>
    </w:pPr>
  </w:style>
  <w:style w:type="paragraph" w:styleId="Heading7">
    <w:name w:val="heading 7"/>
    <w:basedOn w:val="H6"/>
    <w:next w:val="Normal"/>
    <w:qFormat/>
    <w:rsid w:val="00075A50"/>
    <w:pPr>
      <w:outlineLvl w:val="6"/>
    </w:pPr>
  </w:style>
  <w:style w:type="paragraph" w:styleId="Heading8">
    <w:name w:val="heading 8"/>
    <w:basedOn w:val="Heading1"/>
    <w:next w:val="Normal"/>
    <w:qFormat/>
    <w:rsid w:val="00075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A50"/>
    <w:pPr>
      <w:outlineLvl w:val="8"/>
    </w:pPr>
  </w:style>
  <w:style w:type="character" w:default="1" w:styleId="DefaultParagraphFont">
    <w:name w:val="Default Paragraph Font"/>
    <w:semiHidden/>
    <w:rsid w:val="00075A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5A50"/>
  </w:style>
  <w:style w:type="paragraph" w:customStyle="1" w:styleId="H6">
    <w:name w:val="H6"/>
    <w:basedOn w:val="Heading5"/>
    <w:next w:val="Normal"/>
    <w:rsid w:val="00075A50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075A50"/>
    <w:pPr>
      <w:ind w:left="1135"/>
    </w:pPr>
  </w:style>
  <w:style w:type="paragraph" w:styleId="List2">
    <w:name w:val="List 2"/>
    <w:basedOn w:val="List"/>
    <w:semiHidden/>
    <w:rsid w:val="00075A50"/>
    <w:pPr>
      <w:ind w:left="851"/>
    </w:pPr>
  </w:style>
  <w:style w:type="paragraph" w:styleId="List">
    <w:name w:val="List"/>
    <w:basedOn w:val="Normal"/>
    <w:semiHidden/>
    <w:rsid w:val="00075A50"/>
    <w:pPr>
      <w:ind w:left="568" w:hanging="284"/>
    </w:pPr>
  </w:style>
  <w:style w:type="paragraph" w:styleId="TOC7">
    <w:name w:val="toc 7"/>
    <w:basedOn w:val="TOC6"/>
    <w:next w:val="Normal"/>
    <w:semiHidden/>
    <w:rsid w:val="00075A50"/>
    <w:pPr>
      <w:ind w:left="2268" w:hanging="2268"/>
    </w:pPr>
  </w:style>
  <w:style w:type="paragraph" w:styleId="TOC6">
    <w:name w:val="toc 6"/>
    <w:basedOn w:val="TOC5"/>
    <w:next w:val="Normal"/>
    <w:semiHidden/>
    <w:rsid w:val="00075A50"/>
    <w:pPr>
      <w:ind w:left="1985" w:hanging="1985"/>
    </w:pPr>
  </w:style>
  <w:style w:type="paragraph" w:styleId="TOC5">
    <w:name w:val="toc 5"/>
    <w:basedOn w:val="TOC4"/>
    <w:semiHidden/>
    <w:rsid w:val="00075A50"/>
    <w:pPr>
      <w:ind w:left="1701" w:hanging="1701"/>
    </w:pPr>
  </w:style>
  <w:style w:type="paragraph" w:styleId="TOC4">
    <w:name w:val="toc 4"/>
    <w:basedOn w:val="TOC3"/>
    <w:semiHidden/>
    <w:rsid w:val="00075A50"/>
    <w:pPr>
      <w:ind w:left="1418" w:hanging="1418"/>
    </w:pPr>
  </w:style>
  <w:style w:type="paragraph" w:styleId="TOC3">
    <w:name w:val="toc 3"/>
    <w:basedOn w:val="TOC2"/>
    <w:semiHidden/>
    <w:rsid w:val="00075A50"/>
    <w:pPr>
      <w:ind w:left="1134" w:hanging="1134"/>
    </w:pPr>
  </w:style>
  <w:style w:type="paragraph" w:styleId="TOC2">
    <w:name w:val="toc 2"/>
    <w:basedOn w:val="TOC1"/>
    <w:semiHidden/>
    <w:rsid w:val="00075A50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075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075A50"/>
    <w:pPr>
      <w:ind w:left="851"/>
    </w:pPr>
  </w:style>
  <w:style w:type="paragraph" w:styleId="ListNumber">
    <w:name w:val="List Number"/>
    <w:basedOn w:val="List"/>
    <w:semiHidden/>
    <w:rsid w:val="00075A50"/>
  </w:style>
  <w:style w:type="paragraph" w:styleId="ListBullet4">
    <w:name w:val="List Bullet 4"/>
    <w:basedOn w:val="ListBullet3"/>
    <w:semiHidden/>
    <w:rsid w:val="00075A50"/>
    <w:pPr>
      <w:ind w:left="1418"/>
    </w:pPr>
  </w:style>
  <w:style w:type="paragraph" w:styleId="ListBullet3">
    <w:name w:val="List Bullet 3"/>
    <w:basedOn w:val="ListBullet2"/>
    <w:semiHidden/>
    <w:rsid w:val="00075A50"/>
    <w:pPr>
      <w:ind w:left="1135"/>
    </w:pPr>
  </w:style>
  <w:style w:type="paragraph" w:styleId="ListBullet2">
    <w:name w:val="List Bullet 2"/>
    <w:basedOn w:val="ListBullet"/>
    <w:semiHidden/>
    <w:rsid w:val="00075A50"/>
    <w:pPr>
      <w:ind w:left="851"/>
    </w:pPr>
  </w:style>
  <w:style w:type="paragraph" w:styleId="ListBullet">
    <w:name w:val="List Bullet"/>
    <w:basedOn w:val="List"/>
    <w:semiHidden/>
    <w:rsid w:val="00075A50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075A50"/>
    <w:pPr>
      <w:ind w:left="1702"/>
    </w:pPr>
  </w:style>
  <w:style w:type="paragraph" w:styleId="TOC8">
    <w:name w:val="toc 8"/>
    <w:basedOn w:val="TOC1"/>
    <w:semiHidden/>
    <w:rsid w:val="00075A50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075A50"/>
    <w:pPr>
      <w:jc w:val="center"/>
    </w:pPr>
    <w:rPr>
      <w:i/>
    </w:rPr>
  </w:style>
  <w:style w:type="paragraph" w:styleId="Header">
    <w:name w:val="header"/>
    <w:link w:val="HeaderChar"/>
    <w:rsid w:val="00075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075A50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075A50"/>
    <w:pPr>
      <w:ind w:left="1702"/>
    </w:pPr>
  </w:style>
  <w:style w:type="paragraph" w:styleId="List4">
    <w:name w:val="List 4"/>
    <w:basedOn w:val="List3"/>
    <w:semiHidden/>
    <w:rsid w:val="00075A50"/>
    <w:pPr>
      <w:ind w:left="1418"/>
    </w:pPr>
  </w:style>
  <w:style w:type="paragraph" w:styleId="TOC9">
    <w:name w:val="toc 9"/>
    <w:basedOn w:val="TOC8"/>
    <w:semiHidden/>
    <w:rsid w:val="00075A50"/>
    <w:pPr>
      <w:ind w:left="1418" w:hanging="1418"/>
    </w:pPr>
  </w:style>
  <w:style w:type="paragraph" w:styleId="Index1">
    <w:name w:val="index 1"/>
    <w:basedOn w:val="Normal"/>
    <w:semiHidden/>
    <w:rsid w:val="00075A50"/>
    <w:pPr>
      <w:keepLines/>
      <w:spacing w:after="0"/>
    </w:pPr>
  </w:style>
  <w:style w:type="paragraph" w:styleId="Index2">
    <w:name w:val="index 2"/>
    <w:basedOn w:val="Index1"/>
    <w:semiHidden/>
    <w:rsid w:val="00075A50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075A50"/>
    <w:rPr>
      <w:b/>
      <w:position w:val="6"/>
      <w:sz w:val="16"/>
    </w:rPr>
  </w:style>
  <w:style w:type="paragraph" w:customStyle="1" w:styleId="EditorsNote">
    <w:name w:val="Editor's Note"/>
    <w:basedOn w:val="NO"/>
    <w:rsid w:val="00075A50"/>
    <w:rPr>
      <w:color w:val="FF0000"/>
    </w:rPr>
  </w:style>
  <w:style w:type="paragraph" w:customStyle="1" w:styleId="NO">
    <w:name w:val="NO"/>
    <w:basedOn w:val="Normal"/>
    <w:rsid w:val="00075A50"/>
    <w:pPr>
      <w:keepLines/>
      <w:ind w:left="1135" w:hanging="851"/>
    </w:pPr>
  </w:style>
  <w:style w:type="paragraph" w:customStyle="1" w:styleId="B1">
    <w:name w:val="B1"/>
    <w:basedOn w:val="List"/>
    <w:rsid w:val="00075A50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DengXi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075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075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75A50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075A50"/>
    <w:rPr>
      <w:b/>
    </w:rPr>
  </w:style>
  <w:style w:type="paragraph" w:customStyle="1" w:styleId="TAC">
    <w:name w:val="TAC"/>
    <w:basedOn w:val="TAL"/>
    <w:rsid w:val="00075A50"/>
    <w:pPr>
      <w:jc w:val="center"/>
    </w:pPr>
  </w:style>
  <w:style w:type="paragraph" w:customStyle="1" w:styleId="TAL">
    <w:name w:val="TAL"/>
    <w:basedOn w:val="Normal"/>
    <w:rsid w:val="00075A5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75A50"/>
    <w:pPr>
      <w:keepNext w:val="0"/>
      <w:spacing w:before="0" w:after="240"/>
    </w:pPr>
  </w:style>
  <w:style w:type="paragraph" w:customStyle="1" w:styleId="TH">
    <w:name w:val="TH"/>
    <w:basedOn w:val="Normal"/>
    <w:rsid w:val="00075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rsid w:val="00075A50"/>
    <w:pPr>
      <w:keepLines/>
      <w:ind w:left="1702" w:hanging="1418"/>
    </w:pPr>
  </w:style>
  <w:style w:type="paragraph" w:customStyle="1" w:styleId="FP">
    <w:name w:val="FP"/>
    <w:basedOn w:val="Normal"/>
    <w:rsid w:val="00075A50"/>
    <w:pPr>
      <w:spacing w:after="0"/>
    </w:pPr>
  </w:style>
  <w:style w:type="paragraph" w:customStyle="1" w:styleId="LD">
    <w:name w:val="LD"/>
    <w:rsid w:val="00075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75A50"/>
    <w:pPr>
      <w:spacing w:after="0"/>
    </w:pPr>
  </w:style>
  <w:style w:type="paragraph" w:customStyle="1" w:styleId="EW">
    <w:name w:val="EW"/>
    <w:basedOn w:val="EX"/>
    <w:rsid w:val="00075A50"/>
    <w:pPr>
      <w:spacing w:after="0"/>
    </w:pPr>
  </w:style>
  <w:style w:type="paragraph" w:customStyle="1" w:styleId="EQ">
    <w:name w:val="EQ"/>
    <w:basedOn w:val="Normal"/>
    <w:next w:val="Normal"/>
    <w:rsid w:val="00075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75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75A50"/>
    <w:pPr>
      <w:jc w:val="right"/>
    </w:pPr>
  </w:style>
  <w:style w:type="paragraph" w:customStyle="1" w:styleId="TAN">
    <w:name w:val="TAN"/>
    <w:basedOn w:val="TAL"/>
    <w:rsid w:val="00075A50"/>
    <w:pPr>
      <w:ind w:left="851" w:hanging="851"/>
    </w:pPr>
  </w:style>
  <w:style w:type="paragraph" w:customStyle="1" w:styleId="ZA">
    <w:name w:val="ZA"/>
    <w:rsid w:val="00075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75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75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75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75A50"/>
    <w:pPr>
      <w:framePr w:wrap="notBeside" w:y="16161"/>
    </w:pPr>
  </w:style>
  <w:style w:type="character" w:customStyle="1" w:styleId="ZGSM">
    <w:name w:val="ZGSM"/>
    <w:rsid w:val="00075A50"/>
  </w:style>
  <w:style w:type="paragraph" w:customStyle="1" w:styleId="ZG">
    <w:name w:val="ZG"/>
    <w:rsid w:val="00075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rsid w:val="00075A50"/>
  </w:style>
  <w:style w:type="paragraph" w:customStyle="1" w:styleId="B3">
    <w:name w:val="B3"/>
    <w:basedOn w:val="List3"/>
    <w:rsid w:val="00075A50"/>
  </w:style>
  <w:style w:type="paragraph" w:customStyle="1" w:styleId="B4">
    <w:name w:val="B4"/>
    <w:basedOn w:val="List4"/>
    <w:rsid w:val="00075A50"/>
  </w:style>
  <w:style w:type="paragraph" w:customStyle="1" w:styleId="B5">
    <w:name w:val="B5"/>
    <w:basedOn w:val="List5"/>
    <w:rsid w:val="00075A50"/>
  </w:style>
  <w:style w:type="paragraph" w:customStyle="1" w:styleId="ZTD">
    <w:name w:val="ZTD"/>
    <w:basedOn w:val="ZB"/>
    <w:rsid w:val="00075A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DengXian" w:hAnsi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339</Words>
  <Characters>1699</Characters>
  <Application>Microsoft Office Word</Application>
  <DocSecurity>0</DocSecurity>
  <Lines>45</Lines>
  <Paragraphs>33</Paragraphs>
  <ScaleCrop>false</ScaleCrop>
  <Company>ETSI Sophia Antipolis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Kimmo_MCC</cp:lastModifiedBy>
  <cp:revision>3</cp:revision>
  <cp:lastPrinted>2002-04-23T07:10:00Z</cp:lastPrinted>
  <dcterms:created xsi:type="dcterms:W3CDTF">2024-04-23T14:26:00Z</dcterms:created>
  <dcterms:modified xsi:type="dcterms:W3CDTF">2025-03-16T15:08:00Z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(3)Y7XtfitoXs+B6CkYJsEtE0yE9UnVMge3+xXv8wtajniPI+fT9qV3i+qx+781VBDy7M6wESJ4
I1Wl2WkRK9PTxDcPxnm0TPGuRnvT4Gw7otE21utClBc6ImfXsS2rL97yN6UfSGojBrlIgeju
H/EAy8HTDtZKveItz2wWu5XgSb520c89TyHeFBTA7SHMe+Sf5VEJBLQYOw9Oc5if2FngwfNI
hg0YDscqBFhisnNLZ6</vt:lpwstr>
  </property>
  <property fmtid="{D5CDD505-2E9C-101B-9397-08002B2CF9AE}" pid="3" name="_2015_ms_pID_7253431">
    <vt:lpwstr>RH1KAN7dnuomXVnpLxBMHUqGQZbdnXrC2gXIQ6IBCuPgrAyb7fmuFc
YcrPDMpQWUveWRSvj8OBmu8BxsnWsEg4TYDzP/idSvWUYwtKRTvCjpUcsnVkgr9A/BGUQNJd
FraYqE9fVn/ASM0/NkZdzWVLC6cjXmORqqA+E4FDUqkdEEBC4aJA9b/fCorWl7lDNfHTgqO8
N1LXy0cvxoPFE128SIu/Fz0zoianaIgCqRTk</vt:lpwstr>
  </property>
  <property fmtid="{D5CDD505-2E9C-101B-9397-08002B2CF9AE}" pid="4" name="_2015_ms_pID_7253432">
    <vt:lpwstr>At+jA2jbZFKkewi5dNBnS14=</vt:lpwstr>
  </property>
  <property fmtid="{D5CDD505-2E9C-101B-9397-08002B2CF9AE}" pid="5" name="KSOProductBuildVer">
    <vt:lpwstr>2052-12.8.2.18205</vt:lpwstr>
  </property>
  <property fmtid="{D5CDD505-2E9C-101B-9397-08002B2CF9AE}" pid="6" name="ICV">
    <vt:lpwstr>DBFA886DC3314CF3B5AAAA6C18D29141_13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1711333254</vt:lpwstr>
  </property>
  <property fmtid="{D5CDD505-2E9C-101B-9397-08002B2CF9AE}" pid="11" name="GrammarlyDocumentId">
    <vt:lpwstr>db06a03a1374520554480123a17e0eac2eaf7084bdea183e865562968e7d843f</vt:lpwstr>
  </property>
</Properties>
</file>