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CT4 125</w:t>
        <w:tab/>
        <w:t>C4-244015</w:t>
      </w:r>
    </w:p>
    <w:p>
      <w:pPr>
        <w:pStyle w:val="LSHeader"/>
      </w:pPr>
      <w:r>
        <w:t>Hefei, P.R.China, 14 - 18 October, 2024</w:t>
      </w:r>
      <w:r>
        <w:br/>
      </w:r>
    </w:p>
    <w:p w14:paraId="3EECF961" w14:textId="313BFF4E" w:rsidR="000A7D50" w:rsidRDefault="000A7D50" w:rsidP="000A7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Pr="00FA4BA2">
        <w:rPr>
          <w:b/>
          <w:i/>
          <w:noProof/>
          <w:sz w:val="28"/>
        </w:rPr>
        <w:t>C3-24</w:t>
      </w:r>
      <w:r w:rsidR="0045725C">
        <w:rPr>
          <w:b/>
          <w:i/>
          <w:noProof/>
          <w:sz w:val="28"/>
        </w:rPr>
        <w:t>4576</w:t>
      </w:r>
    </w:p>
    <w:p w14:paraId="2427C1AD" w14:textId="77777777" w:rsidR="000A7D50" w:rsidRPr="00F2207A" w:rsidRDefault="000A7D50" w:rsidP="000A7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44064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45FFD">
        <w:rPr>
          <w:rFonts w:ascii="Arial" w:hAnsi="Arial" w:cs="Arial"/>
          <w:b/>
          <w:sz w:val="22"/>
          <w:szCs w:val="22"/>
        </w:rPr>
        <w:t xml:space="preserve">supporting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3xx based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redirection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mechanism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for 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"inner" </w:t>
      </w:r>
      <w:r w:rsidR="00560F91" w:rsidRPr="009C558F">
        <w:rPr>
          <w:rFonts w:ascii="Arial" w:hAnsi="Arial" w:cs="Arial"/>
          <w:b/>
          <w:sz w:val="22"/>
          <w:szCs w:val="22"/>
        </w:rPr>
        <w:t>resource creation</w:t>
      </w:r>
    </w:p>
    <w:p w14:paraId="34BAC01C" w14:textId="3801D3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</w:t>
      </w:r>
      <w:r w:rsidR="00D3187A">
        <w:rPr>
          <w:rFonts w:ascii="Arial" w:hAnsi="Arial" w:cs="Arial"/>
          <w:b/>
          <w:bCs/>
          <w:sz w:val="22"/>
          <w:szCs w:val="22"/>
        </w:rPr>
        <w:t>/</w:t>
      </w:r>
      <w:r w:rsidR="003A18C8">
        <w:rPr>
          <w:rFonts w:ascii="Arial" w:hAnsi="Arial" w:cs="Arial"/>
          <w:b/>
          <w:bCs/>
          <w:sz w:val="22"/>
          <w:szCs w:val="22"/>
        </w:rPr>
        <w:t>A</w:t>
      </w:r>
    </w:p>
    <w:p w14:paraId="7B68AEC9" w14:textId="426F85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036FA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7A065332" w14:textId="78A47C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SBIProtoc19</w:t>
      </w:r>
      <w:r w:rsidR="005A36DC">
        <w:rPr>
          <w:rFonts w:ascii="Arial" w:hAnsi="Arial" w:cs="Arial"/>
          <w:b/>
          <w:bCs/>
          <w:sz w:val="22"/>
          <w:szCs w:val="22"/>
        </w:rPr>
        <w:t>, NBI</w:t>
      </w:r>
      <w:r w:rsidR="005413C3">
        <w:rPr>
          <w:rFonts w:ascii="Arial" w:hAnsi="Arial" w:cs="Arial"/>
          <w:b/>
          <w:bCs/>
          <w:sz w:val="22"/>
          <w:szCs w:val="22"/>
        </w:rPr>
        <w:t>19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647D87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0A0">
        <w:rPr>
          <w:rFonts w:ascii="Arial" w:hAnsi="Arial" w:cs="Arial"/>
          <w:b/>
          <w:bCs/>
          <w:sz w:val="22"/>
          <w:szCs w:val="22"/>
        </w:rPr>
        <w:t>CT</w:t>
      </w:r>
      <w:r w:rsidR="00552705">
        <w:rPr>
          <w:rFonts w:ascii="Arial" w:hAnsi="Arial" w:cs="Arial"/>
          <w:b/>
          <w:bCs/>
          <w:sz w:val="22"/>
          <w:szCs w:val="22"/>
        </w:rPr>
        <w:t>4</w:t>
      </w:r>
    </w:p>
    <w:p w14:paraId="22B9842A" w14:textId="717C60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FA8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398B6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7507F908" w14:textId="796E2D0D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367BD45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725C" w:rsidRPr="0045725C">
        <w:rPr>
          <w:rFonts w:ascii="Arial" w:hAnsi="Arial" w:cs="Arial"/>
          <w:b/>
          <w:bCs/>
          <w:color w:val="000000"/>
          <w:kern w:val="28"/>
          <w:lang w:eastAsia="en-US"/>
        </w:rPr>
        <w:t>C3-244464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9AB34F2" w:rsidR="00552705" w:rsidRDefault="00745FF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</w:t>
      </w:r>
      <w:r w:rsidR="00552705">
        <w:rPr>
          <w:rFonts w:ascii="Arial" w:hAnsi="Arial" w:cs="Arial"/>
          <w:color w:val="000000"/>
        </w:rPr>
        <w:t>CT3</w:t>
      </w:r>
      <w:r w:rsidR="00096D23">
        <w:rPr>
          <w:rFonts w:ascii="Arial" w:hAnsi="Arial" w:cs="Arial"/>
          <w:color w:val="000000"/>
        </w:rPr>
        <w:t xml:space="preserve"> #136</w:t>
      </w:r>
      <w:r>
        <w:rPr>
          <w:rFonts w:ascii="Arial" w:hAnsi="Arial" w:cs="Arial"/>
          <w:color w:val="000000"/>
        </w:rPr>
        <w:t>,</w:t>
      </w:r>
      <w:r w:rsidR="005413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CT3 discussed and agreed </w:t>
      </w:r>
      <w:r w:rsidR="00913934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support of the 3xx based </w:t>
      </w:r>
      <w:r w:rsidR="00913934">
        <w:rPr>
          <w:rFonts w:ascii="Arial" w:hAnsi="Arial" w:cs="Arial"/>
          <w:color w:val="000000"/>
        </w:rPr>
        <w:t xml:space="preserve">redirection </w:t>
      </w:r>
      <w:r>
        <w:rPr>
          <w:rFonts w:ascii="Arial" w:hAnsi="Arial" w:cs="Arial"/>
          <w:color w:val="000000"/>
        </w:rPr>
        <w:t>mechanism for "inner" resource creation requests for all NBI and 5GC SBI APIs</w:t>
      </w:r>
      <w:r w:rsidR="007E2280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Please refer to the discussion paper in </w:t>
      </w:r>
      <w:r w:rsidR="0045725C" w:rsidRPr="0045725C">
        <w:rPr>
          <w:rFonts w:ascii="Arial" w:hAnsi="Arial" w:cs="Arial"/>
          <w:b/>
          <w:color w:val="000000"/>
        </w:rPr>
        <w:t>C3-244464</w:t>
      </w:r>
      <w:r>
        <w:rPr>
          <w:rFonts w:ascii="Arial" w:hAnsi="Arial" w:cs="Arial"/>
          <w:color w:val="000000"/>
        </w:rPr>
        <w:t>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263E00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0A0">
        <w:rPr>
          <w:rFonts w:ascii="Arial" w:hAnsi="Arial" w:cs="Arial"/>
          <w:b/>
        </w:rPr>
        <w:t>CT4</w:t>
      </w:r>
      <w:r w:rsidR="003A18C8">
        <w:rPr>
          <w:rFonts w:ascii="Arial" w:hAnsi="Arial" w:cs="Arial"/>
          <w:b/>
        </w:rPr>
        <w:t xml:space="preserve"> </w:t>
      </w:r>
      <w:r w:rsidR="00745FFD">
        <w:rPr>
          <w:rFonts w:ascii="Arial" w:hAnsi="Arial" w:cs="Arial"/>
          <w:b/>
        </w:rPr>
        <w:t>WG</w:t>
      </w:r>
    </w:p>
    <w:p w14:paraId="0C63DABC" w14:textId="33A0056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213543">
        <w:rPr>
          <w:rFonts w:ascii="Arial" w:hAnsi="Arial" w:cs="Arial"/>
          <w:b/>
          <w:bCs/>
          <w:color w:val="000000"/>
        </w:rPr>
        <w:t>CT4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213543">
        <w:rPr>
          <w:rFonts w:ascii="Arial" w:hAnsi="Arial" w:cs="Arial"/>
          <w:color w:val="000000"/>
        </w:rPr>
        <w:t xml:space="preserve">consider the </w:t>
      </w:r>
      <w:r w:rsidR="00745FFD">
        <w:rPr>
          <w:rFonts w:ascii="Arial" w:hAnsi="Arial" w:cs="Arial"/>
          <w:color w:val="000000"/>
        </w:rPr>
        <w:t xml:space="preserve">above </w:t>
      </w:r>
      <w:r w:rsidR="00213543">
        <w:rPr>
          <w:rFonts w:ascii="Arial" w:hAnsi="Arial" w:cs="Arial"/>
          <w:color w:val="000000"/>
        </w:rPr>
        <w:t xml:space="preserve">agreement </w:t>
      </w:r>
      <w:r w:rsidR="00745FFD">
        <w:rPr>
          <w:rFonts w:ascii="Arial" w:hAnsi="Arial" w:cs="Arial"/>
          <w:color w:val="000000"/>
        </w:rPr>
        <w:t xml:space="preserve">reached </w:t>
      </w:r>
      <w:r w:rsidR="00213543">
        <w:rPr>
          <w:rFonts w:ascii="Arial" w:hAnsi="Arial" w:cs="Arial"/>
          <w:color w:val="000000"/>
        </w:rPr>
        <w:t xml:space="preserve">in CT3 and </w:t>
      </w:r>
      <w:r w:rsidR="00B720A0">
        <w:rPr>
          <w:rFonts w:ascii="Arial" w:hAnsi="Arial" w:cs="Arial"/>
          <w:color w:val="000000"/>
        </w:rPr>
        <w:t>provide feedback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45725C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="008D45C6"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D4112" w14:textId="77777777" w:rsidR="007B645D" w:rsidRDefault="007B645D">
      <w:pPr>
        <w:spacing w:after="0"/>
      </w:pPr>
      <w:r>
        <w:separator/>
      </w:r>
    </w:p>
  </w:endnote>
  <w:endnote w:type="continuationSeparator" w:id="0">
    <w:p w14:paraId="62A1A876" w14:textId="77777777" w:rsidR="007B645D" w:rsidRDefault="007B6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C7C1" w14:textId="77777777" w:rsidR="007B645D" w:rsidRDefault="007B645D">
      <w:pPr>
        <w:spacing w:after="0"/>
      </w:pPr>
      <w:r>
        <w:separator/>
      </w:r>
    </w:p>
  </w:footnote>
  <w:footnote w:type="continuationSeparator" w:id="0">
    <w:p w14:paraId="6CF2F92E" w14:textId="77777777" w:rsidR="007B645D" w:rsidRDefault="007B64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138693">
    <w:abstractNumId w:val="6"/>
  </w:num>
  <w:num w:numId="2" w16cid:durableId="27263014">
    <w:abstractNumId w:val="5"/>
  </w:num>
  <w:num w:numId="3" w16cid:durableId="12658715">
    <w:abstractNumId w:val="4"/>
  </w:num>
  <w:num w:numId="4" w16cid:durableId="65419692">
    <w:abstractNumId w:val="3"/>
  </w:num>
  <w:num w:numId="5" w16cid:durableId="899943051">
    <w:abstractNumId w:val="2"/>
  </w:num>
  <w:num w:numId="6" w16cid:durableId="1617640337">
    <w:abstractNumId w:val="1"/>
  </w:num>
  <w:num w:numId="7" w16cid:durableId="13040006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36FA9"/>
    <w:rsid w:val="000722F8"/>
    <w:rsid w:val="00096D23"/>
    <w:rsid w:val="000A0B14"/>
    <w:rsid w:val="000A7D50"/>
    <w:rsid w:val="000B0B18"/>
    <w:rsid w:val="000B0C73"/>
    <w:rsid w:val="000C3032"/>
    <w:rsid w:val="000F6242"/>
    <w:rsid w:val="00126218"/>
    <w:rsid w:val="001842AD"/>
    <w:rsid w:val="00190AC8"/>
    <w:rsid w:val="00213543"/>
    <w:rsid w:val="00240815"/>
    <w:rsid w:val="00266176"/>
    <w:rsid w:val="002E66FD"/>
    <w:rsid w:val="002F1940"/>
    <w:rsid w:val="00331467"/>
    <w:rsid w:val="00331F13"/>
    <w:rsid w:val="00383545"/>
    <w:rsid w:val="003A18C8"/>
    <w:rsid w:val="003A3FE6"/>
    <w:rsid w:val="0041557D"/>
    <w:rsid w:val="00416CF0"/>
    <w:rsid w:val="00426D76"/>
    <w:rsid w:val="00433500"/>
    <w:rsid w:val="00433F71"/>
    <w:rsid w:val="00440D43"/>
    <w:rsid w:val="0045608C"/>
    <w:rsid w:val="0045725C"/>
    <w:rsid w:val="004C29AA"/>
    <w:rsid w:val="004D1090"/>
    <w:rsid w:val="004E3939"/>
    <w:rsid w:val="004F749B"/>
    <w:rsid w:val="00500FA8"/>
    <w:rsid w:val="005413C3"/>
    <w:rsid w:val="00552705"/>
    <w:rsid w:val="00560F91"/>
    <w:rsid w:val="00573314"/>
    <w:rsid w:val="005A36DC"/>
    <w:rsid w:val="006802C2"/>
    <w:rsid w:val="006E5035"/>
    <w:rsid w:val="00705636"/>
    <w:rsid w:val="00726C39"/>
    <w:rsid w:val="00733E70"/>
    <w:rsid w:val="0074201F"/>
    <w:rsid w:val="00745FFD"/>
    <w:rsid w:val="007931E4"/>
    <w:rsid w:val="007B645D"/>
    <w:rsid w:val="007D5018"/>
    <w:rsid w:val="007E2280"/>
    <w:rsid w:val="007E788D"/>
    <w:rsid w:val="007F4F92"/>
    <w:rsid w:val="00807F08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9C558F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7311"/>
    <w:rsid w:val="00B720A0"/>
    <w:rsid w:val="00B97703"/>
    <w:rsid w:val="00BF6178"/>
    <w:rsid w:val="00CB53B0"/>
    <w:rsid w:val="00CD1ECD"/>
    <w:rsid w:val="00CD6617"/>
    <w:rsid w:val="00CF6087"/>
    <w:rsid w:val="00D3187A"/>
    <w:rsid w:val="00D31C9D"/>
    <w:rsid w:val="00D67593"/>
    <w:rsid w:val="00D81E98"/>
    <w:rsid w:val="00D87840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572C2"/>
    <w:rsid w:val="00F64AB6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137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11</cp:revision>
  <cp:lastPrinted>2002-04-23T07:10:00Z</cp:lastPrinted>
  <dcterms:created xsi:type="dcterms:W3CDTF">2024-08-21T05:13:00Z</dcterms:created>
  <dcterms:modified xsi:type="dcterms:W3CDTF">2024-08-22T03:52:00Z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