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A7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A5573F">
        <w:rPr>
          <w:b/>
          <w:i/>
          <w:noProof/>
          <w:sz w:val="28"/>
        </w:rPr>
        <w:t>abc</w:t>
      </w:r>
    </w:p>
    <w:p w14:paraId="7CB45193" w14:textId="2D3FD0ED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A0C48" w14:textId="77777777" w:rsidR="001C3F5D" w:rsidRDefault="001C3F5D">
      <w:r>
        <w:separator/>
      </w:r>
    </w:p>
  </w:endnote>
  <w:endnote w:type="continuationSeparator" w:id="0">
    <w:p w14:paraId="22E4B168" w14:textId="77777777" w:rsidR="001C3F5D" w:rsidRDefault="001C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10F3" w14:textId="77777777" w:rsidR="001C3F5D" w:rsidRDefault="001C3F5D">
      <w:r>
        <w:separator/>
      </w:r>
    </w:p>
  </w:footnote>
  <w:footnote w:type="continuationSeparator" w:id="0">
    <w:p w14:paraId="380E3E6B" w14:textId="77777777" w:rsidR="001C3F5D" w:rsidRDefault="001C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503D3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2020-02-03T08:32:00Z</dcterms:created>
  <dcterms:modified xsi:type="dcterms:W3CDTF">2024-10-24T10:04:00Z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