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77731" w14:textId="7DB16638" w:rsidR="00B456C2" w:rsidRDefault="00B456C2" w:rsidP="00B456C2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3GPP TSG CT WG3 Meeting #137</w:t>
      </w:r>
      <w:r>
        <w:rPr>
          <w:sz w:val="24"/>
          <w:szCs w:val="24"/>
          <w:lang w:eastAsia="ja-JP"/>
        </w:rPr>
        <w:tab/>
      </w:r>
      <w:r w:rsidRPr="00B456C2">
        <w:rPr>
          <w:rFonts w:cs="Arial"/>
          <w:i/>
          <w:sz w:val="28"/>
          <w:szCs w:val="24"/>
          <w:lang w:eastAsia="ja-JP"/>
        </w:rPr>
        <w:t>C3-245227</w:t>
      </w:r>
    </w:p>
    <w:p w14:paraId="11C88A41" w14:textId="314291FD" w:rsidR="001E489F" w:rsidRPr="007861B8" w:rsidRDefault="002267A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Hefei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14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18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October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D7D7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57C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4823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Rel-19 Enhancements of UE Policy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CD793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7A0B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367C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Rel-19 E</w:t>
      </w:r>
      <w:r w:rsidR="008841CB">
        <w:rPr>
          <w:lang w:eastAsia="ja-JP"/>
        </w:rPr>
        <w:t>nhancements of UE Policy</w:t>
      </w:r>
    </w:p>
    <w:p w14:paraId="4520DCE2" w14:textId="7EA761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UEP19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06B56974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841CB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B456C2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="0004691E"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B456C2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="0004691E"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  <w:tr w:rsidR="00EA1202" w14:paraId="5B0DA253" w14:textId="77777777" w:rsidTr="005875D6">
        <w:trPr>
          <w:cantSplit/>
          <w:jc w:val="center"/>
        </w:trPr>
        <w:tc>
          <w:tcPr>
            <w:tcW w:w="1101" w:type="dxa"/>
          </w:tcPr>
          <w:p w14:paraId="2536D8CA" w14:textId="42E1AA62" w:rsidR="00EA1202" w:rsidRPr="00263D4F" w:rsidRDefault="00EA1202" w:rsidP="00EA1202">
            <w:pPr>
              <w:pStyle w:val="TAL"/>
            </w:pPr>
            <w:r w:rsidRPr="006C0ECA">
              <w:t>970010</w:t>
            </w:r>
          </w:p>
        </w:tc>
        <w:tc>
          <w:tcPr>
            <w:tcW w:w="3326" w:type="dxa"/>
          </w:tcPr>
          <w:p w14:paraId="44278A69" w14:textId="66523795" w:rsidR="00EA1202" w:rsidRPr="00380674" w:rsidRDefault="00EA1202" w:rsidP="00EA1202">
            <w:pPr>
              <w:pStyle w:val="TAL"/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3BF5AD7F" w14:textId="2CEA4E5A" w:rsidR="00EA1202" w:rsidRPr="00F0752D" w:rsidRDefault="00EA1202" w:rsidP="00EA1202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14EB6580" w:rsidR="008929BF" w:rsidRDefault="008929BF" w:rsidP="008929BF">
      <w:r>
        <w:t>The UE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640532B5" w14:textId="714A8543" w:rsidR="002E1AAC" w:rsidRDefault="002E1AAC" w:rsidP="002E1AAC">
      <w:pPr>
        <w:pStyle w:val="B1"/>
      </w:pPr>
      <w:r>
        <w:t>1.</w:t>
      </w:r>
      <w:r>
        <w:tab/>
        <w:t xml:space="preserve"> UE Policies updates when the USIM is changed from ME-1 to ME-2.</w:t>
      </w:r>
    </w:p>
    <w:p w14:paraId="36774157" w14:textId="5FACBDF7" w:rsidR="002E1AAC" w:rsidRDefault="002E1AAC" w:rsidP="002E1AAC">
      <w:pPr>
        <w:pStyle w:val="B1"/>
      </w:pPr>
      <w:r>
        <w:t>2.</w:t>
      </w:r>
      <w:r>
        <w:tab/>
        <w:t>Completion of UE Policy Provisioning.</w:t>
      </w:r>
    </w:p>
    <w:p w14:paraId="1840EDD0" w14:textId="40B26390" w:rsidR="002E1AAC" w:rsidRDefault="002E1AAC" w:rsidP="00BD79BC">
      <w:pPr>
        <w:pStyle w:val="B1"/>
      </w:pPr>
      <w:r>
        <w:t>3.</w:t>
      </w:r>
      <w:r>
        <w:tab/>
        <w:t>Enhancements to the retrieval of Service Parameter Data by the PCF.</w:t>
      </w:r>
    </w:p>
    <w:p w14:paraId="0DF00E12" w14:textId="6E7701B1" w:rsidR="002E1AAC" w:rsidRDefault="00BD79BC" w:rsidP="002E1AAC">
      <w:pPr>
        <w:pStyle w:val="B1"/>
      </w:pPr>
      <w:r>
        <w:t>4</w:t>
      </w:r>
      <w:r w:rsidR="002E1AAC">
        <w:t>.</w:t>
      </w:r>
      <w:r w:rsidR="002E1AAC">
        <w:tab/>
        <w:t>Completion of failure scenarios for already specified functionality.</w:t>
      </w:r>
    </w:p>
    <w:p w14:paraId="4D588348" w14:textId="2AB8129E" w:rsidR="002E1AAC" w:rsidRDefault="00BD79BC" w:rsidP="002E1AAC">
      <w:pPr>
        <w:pStyle w:val="B1"/>
      </w:pPr>
      <w:r>
        <w:t>5</w:t>
      </w:r>
      <w:r w:rsidR="002E1AAC">
        <w:t>.</w:t>
      </w:r>
      <w:r w:rsidR="002E1AAC">
        <w:tab/>
        <w:t>Completion of Notification of URSP Delivery Outcome.</w:t>
      </w:r>
    </w:p>
    <w:p w14:paraId="293AA72B" w14:textId="3E526412" w:rsidR="001E489F" w:rsidRPr="006C2E80" w:rsidRDefault="00BD79BC" w:rsidP="007E649F">
      <w:pPr>
        <w:pStyle w:val="B1"/>
      </w:pPr>
      <w:r>
        <w:t>6</w:t>
      </w:r>
      <w:r w:rsidR="002E1AAC">
        <w:t>.</w:t>
      </w:r>
      <w:r w:rsidR="002E1AAC">
        <w:tab/>
        <w:t xml:space="preserve">Clarification/completion of UE Policy provisioning procedures, </w:t>
      </w:r>
      <w:r w:rsidR="002E1AAC">
        <w:rPr>
          <w:lang w:val="en-US"/>
        </w:rPr>
        <w:t>missed in the previous 3GPP Releases, which do not fall under the scope of any other dedicated Rel19 WI</w:t>
      </w:r>
      <w:r w:rsidR="002E1AAC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70ED2069" w14:textId="12CAD466" w:rsidR="001C3BAF" w:rsidRDefault="001C3BAF" w:rsidP="00AC7D0B">
      <w:pPr>
        <w:pStyle w:val="B1"/>
        <w:numPr>
          <w:ilvl w:val="0"/>
          <w:numId w:val="9"/>
        </w:numPr>
      </w:pPr>
      <w:r>
        <w:t>UE Policies updates when the USIM is changed from ME-1 to ME-2.</w:t>
      </w:r>
    </w:p>
    <w:p w14:paraId="12C7B72C" w14:textId="5049DD2A" w:rsidR="00AC7D0B" w:rsidRDefault="00767DED" w:rsidP="00AC7D0B">
      <w:pPr>
        <w:pStyle w:val="B1"/>
        <w:numPr>
          <w:ilvl w:val="1"/>
          <w:numId w:val="9"/>
        </w:numPr>
      </w:pPr>
      <w:r>
        <w:t>S</w:t>
      </w:r>
      <w:r w:rsidR="00AC7D0B">
        <w:t>pe</w:t>
      </w:r>
      <w:r>
        <w:t>cif</w:t>
      </w:r>
      <w:r w:rsidR="00C4192B">
        <w:t>ication of required</w:t>
      </w:r>
      <w:r>
        <w:t xml:space="preserve"> PCF actions to identify the case </w:t>
      </w:r>
      <w:r w:rsidR="00AC7D0B">
        <w:t>whe</w:t>
      </w:r>
      <w:r w:rsidR="00A53B22">
        <w:t>n</w:t>
      </w:r>
      <w:r w:rsidR="00AC7D0B">
        <w:t xml:space="preserve"> the UE removes the stored UE Policies without an explicit indication from the PCF</w:t>
      </w:r>
      <w:r w:rsidR="00C04D3F">
        <w:t xml:space="preserve"> (e.g. when the USIM is changed from ME-1 to ME-2)</w:t>
      </w:r>
      <w:r w:rsidR="00422EF5">
        <w:t xml:space="preserve"> in order to avoid incorrect</w:t>
      </w:r>
      <w:r w:rsidR="00C04D3F">
        <w:t xml:space="preserve"> UE Policy provisioning.</w:t>
      </w:r>
    </w:p>
    <w:p w14:paraId="54014D96" w14:textId="1A3E23C8" w:rsidR="001C3BAF" w:rsidRDefault="001C3BAF" w:rsidP="00C04D3F">
      <w:pPr>
        <w:pStyle w:val="B1"/>
        <w:numPr>
          <w:ilvl w:val="0"/>
          <w:numId w:val="9"/>
        </w:numPr>
      </w:pPr>
      <w:r>
        <w:t>Completion of UE Policy Provisioning.</w:t>
      </w:r>
    </w:p>
    <w:p w14:paraId="0FADD12B" w14:textId="5A4634CE" w:rsidR="00C04D3F" w:rsidRDefault="00C4192B" w:rsidP="00C04D3F">
      <w:pPr>
        <w:pStyle w:val="B1"/>
        <w:numPr>
          <w:ilvl w:val="1"/>
          <w:numId w:val="9"/>
        </w:numPr>
      </w:pPr>
      <w:r>
        <w:t>Alignment with stage 2 specifications to define specific actions or recommendations in the PCF for the proper identification of the URSP</w:t>
      </w:r>
      <w:r w:rsidR="00820C92">
        <w:t xml:space="preserve"> to increase </w:t>
      </w:r>
      <w:r w:rsidR="00D61C10">
        <w:t>traffic matching</w:t>
      </w:r>
      <w:r>
        <w:t xml:space="preserve"> in the UE</w:t>
      </w:r>
      <w:r w:rsidR="00394D7A">
        <w:t>.</w:t>
      </w:r>
    </w:p>
    <w:p w14:paraId="62AA34CE" w14:textId="58715B93" w:rsidR="00C4192B" w:rsidRDefault="00C4192B" w:rsidP="00C04D3F">
      <w:pPr>
        <w:pStyle w:val="B1"/>
        <w:numPr>
          <w:ilvl w:val="1"/>
          <w:numId w:val="9"/>
        </w:numPr>
      </w:pPr>
      <w:r>
        <w:t>Identification of impacts in the Service</w:t>
      </w:r>
      <w:r w:rsidR="006C69BD">
        <w:t xml:space="preserve">Parameter API based on the </w:t>
      </w:r>
      <w:r w:rsidR="00F42E53">
        <w:t>extensions performed in the URSP Rule during Release 18</w:t>
      </w:r>
      <w:r w:rsidR="00A76EE1">
        <w:t xml:space="preserve"> (e.g. Connectivity Group Id).</w:t>
      </w:r>
    </w:p>
    <w:p w14:paraId="510A4DA1" w14:textId="7DA4E749" w:rsidR="001C3BAF" w:rsidRDefault="001C3BAF" w:rsidP="00077489">
      <w:pPr>
        <w:pStyle w:val="B1"/>
        <w:numPr>
          <w:ilvl w:val="0"/>
          <w:numId w:val="9"/>
        </w:numPr>
      </w:pPr>
      <w:r>
        <w:t>Enhancements to the retrieval of Service Parameter Data by the PCF.</w:t>
      </w:r>
    </w:p>
    <w:p w14:paraId="374F70BE" w14:textId="204691C5" w:rsidR="00077489" w:rsidRDefault="00832F6A" w:rsidP="00832F6A">
      <w:pPr>
        <w:pStyle w:val="B1"/>
        <w:numPr>
          <w:ilvl w:val="1"/>
          <w:numId w:val="9"/>
        </w:numPr>
      </w:pPr>
      <w:r>
        <w:t>Specification of the protocol improvements</w:t>
      </w:r>
      <w:r w:rsidR="001C52D8">
        <w:t xml:space="preserve"> for the </w:t>
      </w:r>
      <w:r w:rsidR="004214BE">
        <w:t>PCF to request uniquely Service Parameter Data</w:t>
      </w:r>
      <w:r w:rsidR="00D61C10">
        <w:t xml:space="preserve"> in the UDR </w:t>
      </w:r>
      <w:r w:rsidR="004214BE">
        <w:t xml:space="preserve">related to UE policies configuration or </w:t>
      </w:r>
      <w:r w:rsidR="001D5122">
        <w:t>SM Policy related locations (TNAP IDs)</w:t>
      </w:r>
    </w:p>
    <w:p w14:paraId="2687AD2D" w14:textId="19426252" w:rsidR="001C3BAF" w:rsidRDefault="001C3BAF" w:rsidP="001420C9">
      <w:pPr>
        <w:pStyle w:val="B1"/>
        <w:numPr>
          <w:ilvl w:val="0"/>
          <w:numId w:val="9"/>
        </w:numPr>
      </w:pPr>
      <w:r>
        <w:t>Completion of failure scenarios for already specified functionality.</w:t>
      </w:r>
    </w:p>
    <w:p w14:paraId="7A0B2975" w14:textId="092E29F8" w:rsidR="001420C9" w:rsidRDefault="00982C27" w:rsidP="001420C9">
      <w:pPr>
        <w:pStyle w:val="B1"/>
        <w:numPr>
          <w:ilvl w:val="1"/>
          <w:numId w:val="9"/>
        </w:numPr>
      </w:pPr>
      <w:r>
        <w:t>Potential support of report of partial success of UE Policies</w:t>
      </w:r>
      <w:r w:rsidR="00652060">
        <w:t>.</w:t>
      </w:r>
    </w:p>
    <w:p w14:paraId="6DCC6A0E" w14:textId="04FD6C3E" w:rsidR="00982C27" w:rsidRDefault="00652060" w:rsidP="001420C9">
      <w:pPr>
        <w:pStyle w:val="B1"/>
        <w:numPr>
          <w:ilvl w:val="1"/>
          <w:numId w:val="9"/>
        </w:numPr>
      </w:pPr>
      <w:r>
        <w:t>Specification of early detection of failure situations in the NEF.</w:t>
      </w:r>
    </w:p>
    <w:p w14:paraId="3E0B6712" w14:textId="2D995236" w:rsidR="001C3BAF" w:rsidRDefault="001C3BAF" w:rsidP="00652060">
      <w:pPr>
        <w:pStyle w:val="B1"/>
        <w:numPr>
          <w:ilvl w:val="0"/>
          <w:numId w:val="9"/>
        </w:numPr>
      </w:pPr>
      <w:r>
        <w:t>Completion of Notification of URSP Delivery Outcome.</w:t>
      </w:r>
    </w:p>
    <w:p w14:paraId="7ACAD6CE" w14:textId="05B33285" w:rsidR="0091715A" w:rsidRDefault="0091715A" w:rsidP="000F4D02">
      <w:pPr>
        <w:pStyle w:val="B1"/>
        <w:numPr>
          <w:ilvl w:val="1"/>
          <w:numId w:val="9"/>
        </w:numPr>
      </w:pPr>
      <w:r>
        <w:t>Specification of error situations when delivering VPLMN-Specific URSP Rules.</w:t>
      </w:r>
    </w:p>
    <w:p w14:paraId="28402A1F" w14:textId="5C59B027" w:rsidR="001E489F" w:rsidRPr="006C2E80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>missed in the previous 3GPP Releases, which do not fall under the scope of any other dedicated Rel19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CBB" w14:textId="2DB746DC" w:rsidR="00E35A38" w:rsidRDefault="00D61C10" w:rsidP="006B2726">
            <w:pPr>
              <w:spacing w:after="0"/>
            </w:pPr>
            <w:r>
              <w:t>Specification of</w:t>
            </w:r>
            <w:r w:rsidR="00394D7A">
              <w:t xml:space="preserve"> PCF actions </w:t>
            </w:r>
            <w:r>
              <w:t>to identify that</w:t>
            </w:r>
            <w:r w:rsidR="00394D7A">
              <w:t xml:space="preserve"> USIM is changed from UE-1 to UE-2.</w:t>
            </w:r>
          </w:p>
          <w:p w14:paraId="48AC5CD0" w14:textId="02F8675B" w:rsidR="00394D7A" w:rsidRDefault="00394D7A" w:rsidP="006B2726">
            <w:pPr>
              <w:spacing w:after="0"/>
            </w:pPr>
            <w:r>
              <w:t>Updates to</w:t>
            </w:r>
            <w:r w:rsidR="00D61C10">
              <w:t xml:space="preserve"> include recommendation in the URSP definition to increase traffic matching in the UE.</w:t>
            </w:r>
          </w:p>
          <w:p w14:paraId="5829B976" w14:textId="62DE923C" w:rsidR="006B2726" w:rsidRPr="006C2E80" w:rsidRDefault="006B2726" w:rsidP="00D61C10">
            <w:pPr>
              <w:spacing w:after="0"/>
            </w:pPr>
            <w:r>
              <w:t>Updates due to UE Policy enhancements</w:t>
            </w:r>
            <w:r w:rsidR="00D61C10">
              <w:t xml:space="preserve"> and error handling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BA13F23" w:rsidR="006B2726" w:rsidRPr="006C2E80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4A302347" w:rsidR="006B2726" w:rsidRDefault="006B2726" w:rsidP="006B2726">
            <w:pPr>
              <w:pStyle w:val="TAL"/>
            </w:pPr>
            <w:r>
              <w:t>29.5</w:t>
            </w:r>
            <w:r w:rsidR="00417C66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A2E" w14:textId="60E1736F" w:rsidR="006B2726" w:rsidRDefault="00D61C10" w:rsidP="006B2726">
            <w:pPr>
              <w:spacing w:after="0"/>
            </w:pPr>
            <w:r>
              <w:t>Protocol improvements for the PCF to request uniquely Service Parameter Data in the UDR related to UE policies configuration or SM Policy related locations (TNAP IDs).</w:t>
            </w:r>
          </w:p>
          <w:p w14:paraId="2DBE2F00" w14:textId="4EF56D3F" w:rsidR="00D61C10" w:rsidRDefault="00D61C10" w:rsidP="006B2726">
            <w:pPr>
              <w:spacing w:after="0"/>
            </w:pPr>
            <w:r>
              <w:t>Updates due to UE Policy enhancements and error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053BEA10" w:rsidR="006B2726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1C737D7F" w:rsidR="006B2726" w:rsidRDefault="006B2726" w:rsidP="006B2726">
            <w:pPr>
              <w:pStyle w:val="TAL"/>
            </w:pPr>
            <w:r>
              <w:t>29.5</w:t>
            </w:r>
            <w:r w:rsidR="00417C66"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411" w14:textId="3ADF552D" w:rsidR="00D61C10" w:rsidRDefault="00D61C10" w:rsidP="006B2726">
            <w:pPr>
              <w:spacing w:after="0"/>
            </w:pPr>
            <w:r>
              <w:t>Enhancements in ServiceParameter API to align with URSP content.</w:t>
            </w:r>
          </w:p>
          <w:p w14:paraId="5C5A9BDE" w14:textId="60BE9B79" w:rsidR="006B2726" w:rsidRDefault="006B2726" w:rsidP="006B2726">
            <w:pPr>
              <w:spacing w:after="0"/>
            </w:pPr>
            <w:r>
              <w:t>Updates due UE Policy enhancements</w:t>
            </w:r>
            <w:r w:rsidR="00D61C10">
              <w:t xml:space="preserve"> and error handling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668F1C56" w:rsidR="006B2726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417C66" w:rsidRPr="006C2E80" w14:paraId="026E0D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847" w14:textId="59220AC7" w:rsidR="00417C66" w:rsidRDefault="00417C66" w:rsidP="006B2726">
            <w:pPr>
              <w:pStyle w:val="TAL"/>
            </w:pPr>
            <w:r>
              <w:t>29.</w:t>
            </w:r>
            <w:r w:rsidR="001E5FDB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D325" w14:textId="77777777" w:rsidR="00417C66" w:rsidRDefault="00D61C10" w:rsidP="006B2726">
            <w:pPr>
              <w:spacing w:after="0"/>
            </w:pPr>
            <w:r>
              <w:t xml:space="preserve">Enhancements </w:t>
            </w:r>
            <w:r w:rsidR="0052667B">
              <w:t>related to UE Policy delivery</w:t>
            </w:r>
            <w:r w:rsidR="00FD72F6">
              <w:t xml:space="preserve"> scenarios.</w:t>
            </w:r>
          </w:p>
          <w:p w14:paraId="090D957E" w14:textId="3FFB175F" w:rsidR="00FD72F6" w:rsidRDefault="00FD72F6" w:rsidP="006B2726">
            <w:pPr>
              <w:spacing w:after="0"/>
            </w:pPr>
            <w:r>
              <w:t>Updates due UE Policy enhancements and error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101" w14:textId="7C480E6C" w:rsidR="00417C66" w:rsidRDefault="001E5FDB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6F7" w14:textId="787AB92E" w:rsidR="00417C66" w:rsidRDefault="00FD72F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42824E" w:rsidR="001E489F" w:rsidRPr="000145D4" w:rsidRDefault="003C6ED4" w:rsidP="001E489F">
      <w:pPr>
        <w:rPr>
          <w:rFonts w:eastAsia="SimSun"/>
          <w:iCs/>
          <w:color w:val="000000"/>
          <w:lang w:eastAsia="ja-JP"/>
        </w:rPr>
      </w:pPr>
      <w:r>
        <w:t>Susana</w:t>
      </w:r>
      <w:r w:rsidR="00842A15">
        <w:t xml:space="preserve"> Fernández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 w:rsidR="000145D4">
        <w:rPr>
          <w:rFonts w:eastAsia="SimSun"/>
          <w:iCs/>
          <w:color w:val="000000"/>
          <w:lang w:val="en-US" w:eastAsia="ja-JP"/>
        </w:rPr>
        <w:t>Susana.fernandez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77221C" w:rsidR="001E489F" w:rsidRDefault="00CC5D64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DBF086" w:rsidR="001E489F" w:rsidRDefault="00CC5D64" w:rsidP="005875D6">
            <w:pPr>
              <w:pStyle w:val="TAL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E9B55" w14:textId="77777777" w:rsidR="0043139B" w:rsidRDefault="0043139B">
      <w:r>
        <w:separator/>
      </w:r>
    </w:p>
  </w:endnote>
  <w:endnote w:type="continuationSeparator" w:id="0">
    <w:p w14:paraId="66687A80" w14:textId="77777777" w:rsidR="0043139B" w:rsidRDefault="0043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AC57D" w14:textId="77777777" w:rsidR="0043139B" w:rsidRDefault="0043139B">
      <w:r>
        <w:separator/>
      </w:r>
    </w:p>
  </w:footnote>
  <w:footnote w:type="continuationSeparator" w:id="0">
    <w:p w14:paraId="4BB54DCC" w14:textId="77777777" w:rsidR="0043139B" w:rsidRDefault="00431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44A1"/>
    <w:rsid w:val="00042051"/>
    <w:rsid w:val="00046686"/>
    <w:rsid w:val="0004691E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4D02"/>
    <w:rsid w:val="000F6E51"/>
    <w:rsid w:val="00102A24"/>
    <w:rsid w:val="001207CB"/>
    <w:rsid w:val="001244C2"/>
    <w:rsid w:val="0013259C"/>
    <w:rsid w:val="00135831"/>
    <w:rsid w:val="001376A6"/>
    <w:rsid w:val="001420C9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BAF"/>
    <w:rsid w:val="001C4D9B"/>
    <w:rsid w:val="001C52D8"/>
    <w:rsid w:val="001C73C7"/>
    <w:rsid w:val="001D0B09"/>
    <w:rsid w:val="001D5122"/>
    <w:rsid w:val="001E489F"/>
    <w:rsid w:val="001E5FDB"/>
    <w:rsid w:val="001E6729"/>
    <w:rsid w:val="001F7653"/>
    <w:rsid w:val="00203D04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72D61"/>
    <w:rsid w:val="00281BC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513"/>
    <w:rsid w:val="00354553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3139B"/>
    <w:rsid w:val="00432048"/>
    <w:rsid w:val="00442C65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6DB"/>
    <w:rsid w:val="004E1010"/>
    <w:rsid w:val="004F4172"/>
    <w:rsid w:val="0050202A"/>
    <w:rsid w:val="00507903"/>
    <w:rsid w:val="0052032E"/>
    <w:rsid w:val="00521896"/>
    <w:rsid w:val="00522A80"/>
    <w:rsid w:val="0052667B"/>
    <w:rsid w:val="00527A0B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D8E"/>
    <w:rsid w:val="00593DC4"/>
    <w:rsid w:val="0059529B"/>
    <w:rsid w:val="005954DD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060"/>
    <w:rsid w:val="00660354"/>
    <w:rsid w:val="006606DB"/>
    <w:rsid w:val="00661C82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2726"/>
    <w:rsid w:val="006B4BC6"/>
    <w:rsid w:val="006C69B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20C92"/>
    <w:rsid w:val="00831057"/>
    <w:rsid w:val="00832F6A"/>
    <w:rsid w:val="00837EF8"/>
    <w:rsid w:val="0084119C"/>
    <w:rsid w:val="00842A15"/>
    <w:rsid w:val="00850CD4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152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22"/>
    <w:rsid w:val="00A61169"/>
    <w:rsid w:val="00A63024"/>
    <w:rsid w:val="00A65602"/>
    <w:rsid w:val="00A76EE1"/>
    <w:rsid w:val="00A82FCC"/>
    <w:rsid w:val="00A8479D"/>
    <w:rsid w:val="00A906A4"/>
    <w:rsid w:val="00A97953"/>
    <w:rsid w:val="00AA574E"/>
    <w:rsid w:val="00AC7D0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6C2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9BC"/>
    <w:rsid w:val="00BE3E87"/>
    <w:rsid w:val="00BF0A84"/>
    <w:rsid w:val="00BF4326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C5D64"/>
    <w:rsid w:val="00CF1030"/>
    <w:rsid w:val="00D0135E"/>
    <w:rsid w:val="00D145EC"/>
    <w:rsid w:val="00D355FB"/>
    <w:rsid w:val="00D43C0B"/>
    <w:rsid w:val="00D44A74"/>
    <w:rsid w:val="00D57CD2"/>
    <w:rsid w:val="00D57E66"/>
    <w:rsid w:val="00D61C10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A38"/>
    <w:rsid w:val="00E363A9"/>
    <w:rsid w:val="00E413E0"/>
    <w:rsid w:val="00E53AE3"/>
    <w:rsid w:val="00E5574A"/>
    <w:rsid w:val="00E64FB2"/>
    <w:rsid w:val="00E67B7D"/>
    <w:rsid w:val="00E81E2C"/>
    <w:rsid w:val="00E82FBF"/>
    <w:rsid w:val="00EA120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72F6"/>
    <w:rsid w:val="00FE3DCC"/>
    <w:rsid w:val="00FE53C8"/>
    <w:rsid w:val="00FE5FB7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945</Words>
  <Characters>5390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2024-10-07T09:59:00Z</dcterms:created>
  <dcterms:modified xsi:type="dcterms:W3CDTF">2024-10-07T09:59:00Z</dcterms:modified>
</cp:coreProperties>
</file>