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6C0962D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135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243abc</w:t>
      </w:r>
    </w:p>
    <w:p w14:paraId="11C88A41" w14:textId="794F994D" w:rsidR="001E489F" w:rsidRPr="007861B8" w:rsidRDefault="00C714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바탕" w:cs="Arial"/>
          <w:b w:val="0"/>
          <w:lang w:eastAsia="zh-CN"/>
        </w:rPr>
      </w:pPr>
      <w:r>
        <w:rPr>
          <w:sz w:val="24"/>
          <w:szCs w:val="24"/>
          <w:lang w:eastAsia="ja-JP"/>
        </w:rPr>
        <w:t>Hyderabad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27 - 31 May, 2024</w:t>
      </w:r>
      <w:r w:rsidR="001E489F" w:rsidRPr="006C2E80">
        <w:tab/>
      </w:r>
      <w:r w:rsidR="001E489F" w:rsidRPr="007861B8">
        <w:rPr>
          <w:rFonts w:eastAsia="바탕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90BBD" w14:textId="77777777" w:rsidR="00D824A3" w:rsidRDefault="00D824A3">
      <w:r>
        <w:separator/>
      </w:r>
    </w:p>
  </w:endnote>
  <w:endnote w:type="continuationSeparator" w:id="0">
    <w:p w14:paraId="031CB919" w14:textId="77777777" w:rsidR="00D824A3" w:rsidRDefault="00D8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BD9B4" w14:textId="77777777" w:rsidR="00D824A3" w:rsidRDefault="00D824A3">
      <w:r>
        <w:separator/>
      </w:r>
    </w:p>
  </w:footnote>
  <w:footnote w:type="continuationSeparator" w:id="0">
    <w:p w14:paraId="3B8351C1" w14:textId="77777777" w:rsidR="00D824A3" w:rsidRDefault="00D82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5</cp:revision>
  <cp:lastPrinted>2001-04-23T09:30:00Z</cp:lastPrinted>
  <dcterms:created xsi:type="dcterms:W3CDTF">2023-01-04T14:27:00Z</dcterms:created>
  <dcterms:modified xsi:type="dcterms:W3CDTF">2024-04-21T06:18:00Z</dcterms:modified>
</cp:coreProperties>
</file>