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DF9D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C3-243abc</w:t>
      </w:r>
    </w:p>
    <w:p w14:paraId="7CB45193" w14:textId="43FDD70A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2020-02-03T08:32:00Z</dcterms:created>
  <dcterms:modified xsi:type="dcterms:W3CDTF">2024-04-21T06:16:00Z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