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1630D610" w:rsidR="00CC4471" w:rsidRDefault="00D944CE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WG3 Meeting #135</w:t>
      </w:r>
      <w:r w:rsidR="00CC4471">
        <w:rPr>
          <w:b/>
          <w:noProof/>
          <w:sz w:val="24"/>
        </w:rPr>
        <w:fldChar w:fldCharType="begin"/>
      </w:r>
      <w:r w:rsidR="00CC4471">
        <w:rPr>
          <w:b/>
          <w:noProof/>
          <w:sz w:val="24"/>
        </w:rPr>
        <w:instrText xml:space="preserve"> DOCPROPERTY  MtgTitle  \* MERGEFORMAT </w:instrText>
      </w:r>
      <w:r w:rsidR="00CC4471">
        <w:rPr>
          <w:b/>
          <w:noProof/>
          <w:sz w:val="24"/>
        </w:rPr>
        <w:fldChar w:fldCharType="end"/>
      </w:r>
      <w:r w:rsidR="00CC4471">
        <w:rPr>
          <w:b/>
          <w:noProof/>
          <w:sz w:val="24"/>
        </w:rPr>
        <w:tab/>
        <w:t>C3-2</w:t>
      </w:r>
      <w:r w:rsidR="0051513A">
        <w:rPr>
          <w:b/>
          <w:noProof/>
          <w:sz w:val="24"/>
        </w:rPr>
        <w:t>4</w:t>
      </w:r>
      <w:r w:rsidR="008A4544">
        <w:rPr>
          <w:b/>
          <w:noProof/>
          <w:sz w:val="24"/>
        </w:rPr>
        <w:t>3635</w:t>
      </w:r>
      <w:r w:rsidR="00CC4471">
        <w:rPr>
          <w:b/>
          <w:noProof/>
          <w:sz w:val="24"/>
        </w:rPr>
        <w:fldChar w:fldCharType="begin"/>
      </w:r>
      <w:r w:rsidR="00CC4471">
        <w:rPr>
          <w:b/>
          <w:noProof/>
          <w:sz w:val="24"/>
        </w:rPr>
        <w:instrText xml:space="preserve"> DOCPROPERTY  Tdoc#  \* MERGEFORMAT </w:instrText>
      </w:r>
      <w:r w:rsidR="00CC4471">
        <w:rPr>
          <w:b/>
          <w:noProof/>
          <w:sz w:val="24"/>
        </w:rPr>
        <w:fldChar w:fldCharType="end"/>
      </w:r>
    </w:p>
    <w:p w14:paraId="5F57358E" w14:textId="77777777" w:rsidR="00D944CE" w:rsidRDefault="00D944CE" w:rsidP="00D944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F83669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11543">
        <w:rPr>
          <w:rFonts w:ascii="Arial" w:hAnsi="Arial" w:cs="Arial"/>
          <w:b/>
          <w:bCs/>
          <w:lang w:val="en-US"/>
        </w:rPr>
        <w:t>H</w:t>
      </w:r>
      <w:r w:rsidR="00511543">
        <w:rPr>
          <w:rFonts w:ascii="Arial" w:hAnsi="Arial" w:cs="Arial" w:hint="eastAsia"/>
          <w:b/>
          <w:bCs/>
          <w:lang w:val="en-US" w:eastAsia="zh-CN"/>
        </w:rPr>
        <w:t>uawei</w:t>
      </w:r>
    </w:p>
    <w:p w14:paraId="65CE4E4B" w14:textId="4243391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56838" w:rsidRPr="00BA2A4C">
        <w:rPr>
          <w:rFonts w:ascii="Arial" w:hAnsi="Arial" w:cs="Arial"/>
          <w:b/>
        </w:rPr>
        <w:t>OpenAPI</w:t>
      </w:r>
      <w:proofErr w:type="spellEnd"/>
      <w:r w:rsidR="00956838" w:rsidRPr="00BA2A4C">
        <w:rPr>
          <w:rFonts w:ascii="Arial" w:hAnsi="Arial" w:cs="Arial"/>
          <w:b/>
        </w:rPr>
        <w:t xml:space="preserve"> update of </w:t>
      </w:r>
      <w:proofErr w:type="spellStart"/>
      <w:r w:rsidR="00956838" w:rsidRPr="00BA2A4C">
        <w:rPr>
          <w:rFonts w:ascii="Arial" w:hAnsi="Arial" w:cs="Arial"/>
          <w:b/>
        </w:rPr>
        <w:t>Nudr_DataRepository</w:t>
      </w:r>
      <w:proofErr w:type="spellEnd"/>
      <w:r w:rsidR="00956838" w:rsidRPr="00BA2A4C">
        <w:rPr>
          <w:rFonts w:ascii="Arial" w:hAnsi="Arial" w:cs="Arial"/>
          <w:b/>
        </w:rPr>
        <w:t xml:space="preserve"> API</w:t>
      </w:r>
    </w:p>
    <w:p w14:paraId="7A32AF7A" w14:textId="5780114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11543">
        <w:rPr>
          <w:rFonts w:ascii="Arial" w:hAnsi="Arial" w:cs="Arial"/>
          <w:b/>
          <w:bCs/>
          <w:lang w:val="en-US"/>
        </w:rPr>
        <w:t>18</w:t>
      </w:r>
      <w:r>
        <w:rPr>
          <w:rFonts w:ascii="Arial" w:hAnsi="Arial" w:cs="Arial"/>
          <w:b/>
          <w:bCs/>
          <w:lang w:val="en-US"/>
        </w:rPr>
        <w:t>.</w:t>
      </w:r>
      <w:r w:rsidR="00956838">
        <w:rPr>
          <w:rFonts w:ascii="Arial" w:hAnsi="Arial" w:cs="Arial"/>
          <w:b/>
          <w:bCs/>
          <w:lang w:val="en-US"/>
        </w:rPr>
        <w:t>51</w:t>
      </w:r>
    </w:p>
    <w:p w14:paraId="0582C606" w14:textId="7CC66D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956838" w:rsidRPr="00BA2A4C">
        <w:rPr>
          <w:rFonts w:ascii="Arial" w:hAnsi="Arial" w:cs="Arial"/>
          <w:b/>
        </w:rPr>
        <w:t>INFORMATION</w:t>
      </w:r>
    </w:p>
    <w:p w14:paraId="04F37A79" w14:textId="77777777" w:rsidR="00C93D83" w:rsidRPr="00956838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9FAD458" w14:textId="77777777" w:rsidR="009E5B28" w:rsidRDefault="009E5B28" w:rsidP="009E5B28">
      <w:pPr>
        <w:rPr>
          <w:rFonts w:ascii="Arial" w:hAnsi="Arial" w:cs="Arial"/>
          <w:sz w:val="22"/>
          <w:szCs w:val="22"/>
        </w:rPr>
      </w:pPr>
    </w:p>
    <w:p w14:paraId="26B12137" w14:textId="77777777" w:rsidR="009E5B28" w:rsidRPr="005E76A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  <w:r w:rsidRPr="005E76A8">
        <w:rPr>
          <w:rFonts w:ascii="Arial" w:hAnsi="Arial" w:cs="Arial"/>
          <w:sz w:val="22"/>
          <w:szCs w:val="22"/>
          <w:lang w:eastAsia="zh-CN"/>
        </w:rPr>
        <w:t>T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he following </w:t>
      </w:r>
      <w:r>
        <w:rPr>
          <w:rFonts w:ascii="Arial" w:hAnsi="Arial" w:cs="Arial"/>
          <w:sz w:val="22"/>
          <w:szCs w:val="22"/>
          <w:lang w:eastAsia="zh-CN"/>
        </w:rPr>
        <w:t>agreed CR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s for TS 29.519 require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API version number </w:t>
      </w:r>
      <w:r>
        <w:rPr>
          <w:rFonts w:ascii="Arial" w:hAnsi="Arial" w:cs="Arial"/>
          <w:sz w:val="22"/>
          <w:szCs w:val="22"/>
          <w:lang w:eastAsia="zh-CN"/>
        </w:rPr>
        <w:t xml:space="preserve">update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for </w:t>
      </w:r>
      <w:r>
        <w:rPr>
          <w:rFonts w:ascii="Arial" w:hAnsi="Arial" w:cs="Arial"/>
          <w:sz w:val="22"/>
          <w:szCs w:val="22"/>
          <w:lang w:eastAsia="zh-CN"/>
        </w:rPr>
        <w:t xml:space="preserve">the </w:t>
      </w:r>
      <w:proofErr w:type="spellStart"/>
      <w:r w:rsidRPr="005E76A8">
        <w:rPr>
          <w:rFonts w:ascii="Arial" w:hAnsi="Arial" w:cs="Arial" w:hint="eastAsia"/>
          <w:sz w:val="22"/>
          <w:szCs w:val="22"/>
          <w:lang w:eastAsia="zh-CN"/>
        </w:rPr>
        <w:t>Nudr_DataRepository</w:t>
      </w:r>
      <w:proofErr w:type="spellEnd"/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 API</w:t>
      </w:r>
      <w:r w:rsidRPr="005E76A8">
        <w:rPr>
          <w:rFonts w:ascii="Arial" w:hAnsi="Arial" w:cs="Arial"/>
          <w:sz w:val="22"/>
          <w:szCs w:val="22"/>
          <w:lang w:eastAsia="zh-CN"/>
        </w:rPr>
        <w:t>:</w:t>
      </w:r>
    </w:p>
    <w:p w14:paraId="74540E86" w14:textId="77777777" w:rsidR="009E5B28" w:rsidRPr="005E76A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"/>
        <w:gridCol w:w="4219"/>
        <w:gridCol w:w="1131"/>
        <w:gridCol w:w="1739"/>
        <w:gridCol w:w="1639"/>
      </w:tblGrid>
      <w:tr w:rsidR="009E5B28" w:rsidRPr="005E76A8" w14:paraId="2C805285" w14:textId="77777777" w:rsidTr="00F247EA">
        <w:trPr>
          <w:trHeight w:val="275"/>
        </w:trPr>
        <w:tc>
          <w:tcPr>
            <w:tcW w:w="909" w:type="dxa"/>
            <w:shd w:val="clear" w:color="auto" w:fill="auto"/>
          </w:tcPr>
          <w:p w14:paraId="57BE18D3" w14:textId="77777777" w:rsidR="009E5B28" w:rsidRPr="005E76A8" w:rsidRDefault="009E5B28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 w:rsidRPr="005E76A8"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CR</w:t>
            </w:r>
            <w:r w:rsidRPr="005E76A8">
              <w:rPr>
                <w:rFonts w:ascii="Arial" w:hAnsi="Arial" w:cs="Arial"/>
                <w:b/>
                <w:sz w:val="22"/>
                <w:szCs w:val="22"/>
                <w:lang w:eastAsia="zh-CN"/>
              </w:rPr>
              <w:t>#</w:t>
            </w:r>
          </w:p>
        </w:tc>
        <w:tc>
          <w:tcPr>
            <w:tcW w:w="4255" w:type="dxa"/>
            <w:shd w:val="clear" w:color="auto" w:fill="auto"/>
          </w:tcPr>
          <w:p w14:paraId="32CB3118" w14:textId="77777777" w:rsidR="009E5B28" w:rsidRPr="005E76A8" w:rsidRDefault="009E5B28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 w:rsidRPr="005E76A8"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Description</w:t>
            </w:r>
          </w:p>
        </w:tc>
        <w:tc>
          <w:tcPr>
            <w:tcW w:w="1132" w:type="dxa"/>
          </w:tcPr>
          <w:p w14:paraId="38272269" w14:textId="77777777" w:rsidR="009E5B28" w:rsidRDefault="009E5B28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Release</w:t>
            </w:r>
          </w:p>
        </w:tc>
        <w:tc>
          <w:tcPr>
            <w:tcW w:w="1689" w:type="dxa"/>
          </w:tcPr>
          <w:p w14:paraId="505FF4EE" w14:textId="77777777" w:rsidR="009E5B28" w:rsidRPr="005E76A8" w:rsidRDefault="009E5B28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>WIs</w:t>
            </w:r>
          </w:p>
        </w:tc>
        <w:tc>
          <w:tcPr>
            <w:tcW w:w="1649" w:type="dxa"/>
          </w:tcPr>
          <w:p w14:paraId="0C441FB0" w14:textId="77777777" w:rsidR="009E5B28" w:rsidRDefault="009E5B28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M</w:t>
            </w: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>irror of CR#</w:t>
            </w:r>
          </w:p>
        </w:tc>
      </w:tr>
      <w:tr w:rsidR="009E5B28" w:rsidRPr="005E76A8" w14:paraId="276F7070" w14:textId="77777777" w:rsidTr="00F247EA">
        <w:tc>
          <w:tcPr>
            <w:tcW w:w="909" w:type="dxa"/>
            <w:shd w:val="clear" w:color="auto" w:fill="auto"/>
          </w:tcPr>
          <w:p w14:paraId="51EA78E7" w14:textId="578C7347" w:rsidR="009E5B28" w:rsidRPr="009A5E2E" w:rsidRDefault="009E5B28" w:rsidP="00280326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04</w:t>
            </w:r>
            <w:r w:rsidR="00702098">
              <w:rPr>
                <w:rFonts w:ascii="Arial" w:hAnsi="Arial" w:cs="Arial"/>
                <w:szCs w:val="22"/>
                <w:lang w:eastAsia="zh-CN"/>
              </w:rPr>
              <w:t>94</w:t>
            </w:r>
          </w:p>
        </w:tc>
        <w:tc>
          <w:tcPr>
            <w:tcW w:w="4255" w:type="dxa"/>
            <w:shd w:val="clear" w:color="auto" w:fill="auto"/>
          </w:tcPr>
          <w:p w14:paraId="2B2D25CA" w14:textId="0B49E974" w:rsidR="009E5B28" w:rsidRPr="009A5E2E" w:rsidRDefault="009E5B28" w:rsidP="00280326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backwards compatible corrections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="00702098"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32" w:type="dxa"/>
          </w:tcPr>
          <w:p w14:paraId="7E0F7120" w14:textId="38C63EAE" w:rsidR="009E5B28" w:rsidRPr="009A5E2E" w:rsidRDefault="009E5B28" w:rsidP="00280326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="00FB34F9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1689" w:type="dxa"/>
          </w:tcPr>
          <w:p w14:paraId="3173C20D" w14:textId="1FFCB365" w:rsidR="009E5B28" w:rsidRPr="009A5E2E" w:rsidRDefault="004168EF" w:rsidP="00280326">
            <w:pPr>
              <w:rPr>
                <w:rFonts w:ascii="Arial" w:hAnsi="Arial" w:cs="Arial"/>
                <w:szCs w:val="22"/>
                <w:lang w:eastAsia="zh-CN"/>
              </w:rPr>
            </w:pPr>
            <w:r w:rsidRPr="004240D7">
              <w:rPr>
                <w:rFonts w:ascii="Arial" w:hAnsi="Arial" w:cs="Arial"/>
                <w:szCs w:val="22"/>
                <w:lang w:eastAsia="zh-CN"/>
              </w:rPr>
              <w:t>EDGE_Ph2</w:t>
            </w:r>
          </w:p>
        </w:tc>
        <w:tc>
          <w:tcPr>
            <w:tcW w:w="1649" w:type="dxa"/>
          </w:tcPr>
          <w:p w14:paraId="40E83614" w14:textId="03292FFA" w:rsidR="009E5B28" w:rsidRPr="009A5E2E" w:rsidRDefault="00FB34F9" w:rsidP="00280326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F1712A" w:rsidRPr="005E76A8" w14:paraId="1CC20016" w14:textId="77777777" w:rsidTr="00F247EA">
        <w:tc>
          <w:tcPr>
            <w:tcW w:w="909" w:type="dxa"/>
            <w:shd w:val="clear" w:color="auto" w:fill="auto"/>
          </w:tcPr>
          <w:p w14:paraId="1ABBA119" w14:textId="67F2645A" w:rsidR="00F1712A" w:rsidRDefault="00F1712A" w:rsidP="00F1712A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0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4</w:t>
            </w:r>
            <w:r>
              <w:rPr>
                <w:rFonts w:ascii="Arial" w:hAnsi="Arial" w:cs="Arial"/>
                <w:szCs w:val="22"/>
                <w:lang w:eastAsia="zh-CN"/>
              </w:rPr>
              <w:t>9</w:t>
            </w:r>
            <w:r>
              <w:rPr>
                <w:rFonts w:ascii="Arial" w:hAnsi="Arial" w:cs="Arial"/>
                <w:szCs w:val="22"/>
                <w:lang w:eastAsia="zh-CN"/>
              </w:rPr>
              <w:t>5</w:t>
            </w:r>
          </w:p>
        </w:tc>
        <w:tc>
          <w:tcPr>
            <w:tcW w:w="4255" w:type="dxa"/>
            <w:shd w:val="clear" w:color="auto" w:fill="auto"/>
          </w:tcPr>
          <w:p w14:paraId="2B1FE931" w14:textId="7742D1AB" w:rsidR="00F1712A" w:rsidRPr="009A5E2E" w:rsidRDefault="00F1712A" w:rsidP="00F1712A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 w:rsidR="00110881" w:rsidRPr="009A5E2E">
              <w:rPr>
                <w:rFonts w:ascii="Arial" w:hAnsi="Arial" w:cs="Arial"/>
                <w:szCs w:val="22"/>
                <w:lang w:eastAsia="zh-CN"/>
              </w:rPr>
              <w:t>corrections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32" w:type="dxa"/>
          </w:tcPr>
          <w:p w14:paraId="0241BD9E" w14:textId="0B6FA65D" w:rsidR="00F1712A" w:rsidRPr="009A5E2E" w:rsidRDefault="00F1712A" w:rsidP="00F1712A">
            <w:pPr>
              <w:rPr>
                <w:rFonts w:ascii="Arial" w:hAnsi="Arial" w:cs="Arial" w:hint="eastAsia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>
              <w:rPr>
                <w:rFonts w:ascii="Arial" w:hAnsi="Arial" w:cs="Arial"/>
                <w:szCs w:val="22"/>
                <w:lang w:eastAsia="zh-CN"/>
              </w:rPr>
              <w:t>7</w:t>
            </w:r>
          </w:p>
        </w:tc>
        <w:tc>
          <w:tcPr>
            <w:tcW w:w="1689" w:type="dxa"/>
          </w:tcPr>
          <w:p w14:paraId="2F140E72" w14:textId="17F02AB5" w:rsidR="00F1712A" w:rsidRPr="004240D7" w:rsidRDefault="00F1712A" w:rsidP="00F1712A">
            <w:pPr>
              <w:rPr>
                <w:rFonts w:ascii="Arial" w:hAnsi="Arial" w:cs="Arial"/>
                <w:szCs w:val="22"/>
                <w:lang w:eastAsia="zh-CN"/>
              </w:rPr>
            </w:pPr>
            <w:r w:rsidRPr="004240D7">
              <w:rPr>
                <w:rFonts w:ascii="Arial" w:hAnsi="Arial" w:cs="Arial"/>
                <w:szCs w:val="22"/>
                <w:lang w:eastAsia="zh-CN"/>
              </w:rPr>
              <w:t>SBIProtoc17</w:t>
            </w:r>
          </w:p>
        </w:tc>
        <w:tc>
          <w:tcPr>
            <w:tcW w:w="1649" w:type="dxa"/>
          </w:tcPr>
          <w:p w14:paraId="2F7B0029" w14:textId="3485C8B1" w:rsidR="00F1712A" w:rsidRDefault="00F1712A" w:rsidP="00F1712A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F1712A" w:rsidRPr="005E76A8" w14:paraId="31518BE1" w14:textId="77777777" w:rsidTr="00F247EA">
        <w:tc>
          <w:tcPr>
            <w:tcW w:w="909" w:type="dxa"/>
            <w:shd w:val="clear" w:color="auto" w:fill="auto"/>
          </w:tcPr>
          <w:p w14:paraId="793943FD" w14:textId="1DC5C153" w:rsidR="00F1712A" w:rsidRPr="009A5E2E" w:rsidRDefault="00F1712A" w:rsidP="00F1712A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0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4</w:t>
            </w:r>
            <w:r>
              <w:rPr>
                <w:rFonts w:ascii="Arial" w:hAnsi="Arial" w:cs="Arial"/>
                <w:szCs w:val="22"/>
                <w:lang w:eastAsia="zh-CN"/>
              </w:rPr>
              <w:t>96</w:t>
            </w:r>
          </w:p>
        </w:tc>
        <w:tc>
          <w:tcPr>
            <w:tcW w:w="4255" w:type="dxa"/>
            <w:shd w:val="clear" w:color="auto" w:fill="auto"/>
          </w:tcPr>
          <w:p w14:paraId="24F22FCE" w14:textId="66160ECE" w:rsidR="00F1712A" w:rsidRPr="009A5E2E" w:rsidRDefault="00F1712A" w:rsidP="00F1712A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 w:rsidR="00110881" w:rsidRPr="009A5E2E">
              <w:rPr>
                <w:rFonts w:ascii="Arial" w:hAnsi="Arial" w:cs="Arial"/>
                <w:szCs w:val="22"/>
                <w:lang w:eastAsia="zh-CN"/>
              </w:rPr>
              <w:t>corrections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32" w:type="dxa"/>
          </w:tcPr>
          <w:p w14:paraId="7A20C514" w14:textId="77777777" w:rsidR="00F1712A" w:rsidRPr="009A5E2E" w:rsidRDefault="00F1712A" w:rsidP="00F1712A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1689" w:type="dxa"/>
          </w:tcPr>
          <w:p w14:paraId="563588E6" w14:textId="2471965E" w:rsidR="00F1712A" w:rsidRPr="009A5E2E" w:rsidRDefault="00F1712A" w:rsidP="00F1712A">
            <w:pPr>
              <w:rPr>
                <w:rFonts w:ascii="Arial" w:hAnsi="Arial" w:cs="Arial"/>
                <w:szCs w:val="22"/>
                <w:lang w:eastAsia="zh-CN"/>
              </w:rPr>
            </w:pPr>
            <w:r w:rsidRPr="004240D7">
              <w:rPr>
                <w:rFonts w:ascii="Arial" w:hAnsi="Arial" w:cs="Arial"/>
                <w:szCs w:val="22"/>
                <w:lang w:eastAsia="zh-CN"/>
              </w:rPr>
              <w:t>SBIProtoc17</w:t>
            </w:r>
          </w:p>
        </w:tc>
        <w:tc>
          <w:tcPr>
            <w:tcW w:w="1649" w:type="dxa"/>
          </w:tcPr>
          <w:p w14:paraId="5ED1CA7A" w14:textId="30869101" w:rsidR="00F1712A" w:rsidRPr="009A5E2E" w:rsidRDefault="00F1712A" w:rsidP="00F1712A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0495</w:t>
            </w:r>
          </w:p>
        </w:tc>
      </w:tr>
      <w:tr w:rsidR="00F1712A" w:rsidRPr="005E76A8" w14:paraId="16430875" w14:textId="77777777" w:rsidTr="00F247EA">
        <w:tc>
          <w:tcPr>
            <w:tcW w:w="909" w:type="dxa"/>
            <w:shd w:val="clear" w:color="auto" w:fill="auto"/>
          </w:tcPr>
          <w:p w14:paraId="206FFD40" w14:textId="3C96F7DC" w:rsidR="00F1712A" w:rsidRPr="009A5E2E" w:rsidRDefault="00F1712A" w:rsidP="00F1712A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</w:t>
            </w:r>
            <w:r w:rsidR="004240D7">
              <w:rPr>
                <w:rFonts w:ascii="Arial" w:hAnsi="Arial" w:cs="Arial"/>
                <w:szCs w:val="22"/>
                <w:lang w:eastAsia="zh-CN"/>
              </w:rPr>
              <w:t>50</w:t>
            </w:r>
            <w:r w:rsidR="00D37D9F">
              <w:rPr>
                <w:rFonts w:ascii="Arial" w:hAnsi="Arial" w:cs="Arial"/>
                <w:szCs w:val="22"/>
                <w:lang w:eastAsia="zh-CN"/>
              </w:rPr>
              <w:t>0</w:t>
            </w:r>
          </w:p>
        </w:tc>
        <w:tc>
          <w:tcPr>
            <w:tcW w:w="4255" w:type="dxa"/>
            <w:shd w:val="clear" w:color="auto" w:fill="auto"/>
          </w:tcPr>
          <w:p w14:paraId="035330CF" w14:textId="0682FD55" w:rsidR="00F1712A" w:rsidRPr="009A5E2E" w:rsidRDefault="00F1712A" w:rsidP="00F1712A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</w:t>
            </w:r>
            <w:r w:rsidR="00110881"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corrections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="004240D7" w:rsidRPr="009A5E2E">
              <w:rPr>
                <w:rFonts w:ascii="Arial" w:hAnsi="Arial" w:cs="Arial"/>
                <w:szCs w:val="22"/>
                <w:lang w:eastAsia="zh-CN"/>
              </w:rPr>
              <w:t>Policy Data</w:t>
            </w:r>
          </w:p>
        </w:tc>
        <w:tc>
          <w:tcPr>
            <w:tcW w:w="1132" w:type="dxa"/>
          </w:tcPr>
          <w:p w14:paraId="29841D4A" w14:textId="77777777" w:rsidR="00F1712A" w:rsidRPr="009A5E2E" w:rsidRDefault="00F1712A" w:rsidP="00F1712A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1689" w:type="dxa"/>
          </w:tcPr>
          <w:p w14:paraId="4C645A2E" w14:textId="42D8D679" w:rsidR="00F1712A" w:rsidRPr="008F031A" w:rsidRDefault="004240D7" w:rsidP="00F1712A">
            <w:pPr>
              <w:rPr>
                <w:rFonts w:ascii="Arial" w:hAnsi="Arial" w:cs="Arial"/>
                <w:szCs w:val="22"/>
                <w:lang w:eastAsia="zh-CN"/>
              </w:rPr>
            </w:pPr>
            <w:r w:rsidRPr="00940474">
              <w:rPr>
                <w:rFonts w:ascii="Arial" w:hAnsi="Arial" w:cs="Arial"/>
                <w:szCs w:val="22"/>
                <w:lang w:eastAsia="zh-CN"/>
              </w:rPr>
              <w:t>eNA_Ph3</w:t>
            </w:r>
          </w:p>
        </w:tc>
        <w:tc>
          <w:tcPr>
            <w:tcW w:w="1649" w:type="dxa"/>
          </w:tcPr>
          <w:p w14:paraId="40E46D54" w14:textId="77777777" w:rsidR="00F1712A" w:rsidRDefault="00F1712A" w:rsidP="00F1712A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4240D7" w:rsidRPr="005E76A8" w14:paraId="6B49C026" w14:textId="77777777" w:rsidTr="00F247EA">
        <w:tc>
          <w:tcPr>
            <w:tcW w:w="909" w:type="dxa"/>
            <w:shd w:val="clear" w:color="auto" w:fill="auto"/>
          </w:tcPr>
          <w:p w14:paraId="24A83B49" w14:textId="6AD103FB" w:rsidR="004240D7" w:rsidRDefault="004240D7" w:rsidP="004240D7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</w:t>
            </w:r>
            <w:r w:rsidR="00882A2F">
              <w:rPr>
                <w:rFonts w:ascii="Arial" w:hAnsi="Arial" w:cs="Arial"/>
                <w:szCs w:val="22"/>
                <w:lang w:eastAsia="zh-CN"/>
              </w:rPr>
              <w:t>502</w:t>
            </w:r>
          </w:p>
        </w:tc>
        <w:tc>
          <w:tcPr>
            <w:tcW w:w="4255" w:type="dxa"/>
            <w:shd w:val="clear" w:color="auto" w:fill="auto"/>
          </w:tcPr>
          <w:p w14:paraId="64F71DA2" w14:textId="6A3D4C64" w:rsidR="004240D7" w:rsidRPr="009A5E2E" w:rsidRDefault="004240D7" w:rsidP="004240D7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</w:t>
            </w:r>
            <w:r w:rsidR="00110881"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corrections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Policy Data</w:t>
            </w:r>
          </w:p>
        </w:tc>
        <w:tc>
          <w:tcPr>
            <w:tcW w:w="1132" w:type="dxa"/>
          </w:tcPr>
          <w:p w14:paraId="7738BFF1" w14:textId="7C506A43" w:rsidR="004240D7" w:rsidRPr="009A5E2E" w:rsidRDefault="004240D7" w:rsidP="004240D7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1689" w:type="dxa"/>
          </w:tcPr>
          <w:p w14:paraId="57287690" w14:textId="67C28BFB" w:rsidR="004240D7" w:rsidRPr="0038204E" w:rsidRDefault="00882A2F" w:rsidP="004240D7">
            <w:pPr>
              <w:rPr>
                <w:rFonts w:ascii="Arial" w:hAnsi="Arial" w:cs="Arial"/>
                <w:szCs w:val="22"/>
                <w:lang w:eastAsia="zh-CN"/>
              </w:rPr>
            </w:pPr>
            <w:r w:rsidRPr="00940474">
              <w:rPr>
                <w:rFonts w:ascii="Arial" w:hAnsi="Arial" w:cs="Arial"/>
                <w:szCs w:val="22"/>
                <w:lang w:eastAsia="zh-CN"/>
              </w:rPr>
              <w:t>TEI18, 5GS_Ph1-CT</w:t>
            </w:r>
          </w:p>
        </w:tc>
        <w:tc>
          <w:tcPr>
            <w:tcW w:w="1649" w:type="dxa"/>
          </w:tcPr>
          <w:p w14:paraId="46594F73" w14:textId="6D8CA060" w:rsidR="004240D7" w:rsidRDefault="004240D7" w:rsidP="004240D7"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616EA3" w:rsidRPr="005E76A8" w14:paraId="6D960597" w14:textId="77777777" w:rsidTr="00F247EA">
        <w:tc>
          <w:tcPr>
            <w:tcW w:w="909" w:type="dxa"/>
            <w:shd w:val="clear" w:color="auto" w:fill="auto"/>
          </w:tcPr>
          <w:p w14:paraId="075D55B0" w14:textId="30D969A3" w:rsidR="00616EA3" w:rsidRDefault="00616EA3" w:rsidP="00616EA3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050</w:t>
            </w:r>
            <w:r>
              <w:rPr>
                <w:rFonts w:ascii="Arial" w:hAnsi="Arial" w:cs="Arial"/>
                <w:szCs w:val="22"/>
                <w:lang w:eastAsia="zh-CN"/>
              </w:rPr>
              <w:t>4</w:t>
            </w:r>
          </w:p>
        </w:tc>
        <w:tc>
          <w:tcPr>
            <w:tcW w:w="4255" w:type="dxa"/>
            <w:shd w:val="clear" w:color="auto" w:fill="auto"/>
          </w:tcPr>
          <w:p w14:paraId="22ACF95C" w14:textId="4CA8801A" w:rsidR="00616EA3" w:rsidRPr="009A5E2E" w:rsidRDefault="00616EA3" w:rsidP="00616EA3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</w:t>
            </w:r>
            <w:r w:rsidR="00110881"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corrections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Policy Data</w:t>
            </w:r>
          </w:p>
        </w:tc>
        <w:tc>
          <w:tcPr>
            <w:tcW w:w="1132" w:type="dxa"/>
          </w:tcPr>
          <w:p w14:paraId="60E70FA4" w14:textId="6CBCD8E9" w:rsidR="00616EA3" w:rsidRPr="009A5E2E" w:rsidRDefault="00616EA3" w:rsidP="00616EA3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1689" w:type="dxa"/>
          </w:tcPr>
          <w:p w14:paraId="1B5002E3" w14:textId="3EF17C40" w:rsidR="00616EA3" w:rsidRPr="0038204E" w:rsidRDefault="00616EA3" w:rsidP="00616EA3">
            <w:pPr>
              <w:rPr>
                <w:rFonts w:ascii="Arial" w:hAnsi="Arial" w:cs="Arial"/>
                <w:szCs w:val="22"/>
                <w:lang w:eastAsia="zh-CN"/>
              </w:rPr>
            </w:pPr>
            <w:r w:rsidRPr="00940474">
              <w:rPr>
                <w:rFonts w:ascii="Arial" w:hAnsi="Arial" w:cs="Arial"/>
                <w:szCs w:val="22"/>
                <w:lang w:eastAsia="zh-CN"/>
              </w:rPr>
              <w:t>TEI18_SLAMUP</w:t>
            </w:r>
          </w:p>
        </w:tc>
        <w:tc>
          <w:tcPr>
            <w:tcW w:w="1649" w:type="dxa"/>
          </w:tcPr>
          <w:p w14:paraId="678B7F0D" w14:textId="072C88C4" w:rsidR="00616EA3" w:rsidRDefault="00616EA3" w:rsidP="00616EA3"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5D273F" w:rsidRPr="005E76A8" w14:paraId="41C11AB8" w14:textId="77777777" w:rsidTr="00F247EA">
        <w:tc>
          <w:tcPr>
            <w:tcW w:w="909" w:type="dxa"/>
            <w:shd w:val="clear" w:color="auto" w:fill="auto"/>
          </w:tcPr>
          <w:p w14:paraId="2F6152F7" w14:textId="3D27EC36" w:rsidR="005D273F" w:rsidRDefault="005D273F" w:rsidP="005D273F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050</w:t>
            </w:r>
            <w:r>
              <w:rPr>
                <w:rFonts w:ascii="Arial" w:hAnsi="Arial" w:cs="Arial"/>
                <w:szCs w:val="22"/>
                <w:lang w:eastAsia="zh-CN"/>
              </w:rPr>
              <w:t>5</w:t>
            </w:r>
          </w:p>
        </w:tc>
        <w:tc>
          <w:tcPr>
            <w:tcW w:w="4255" w:type="dxa"/>
            <w:shd w:val="clear" w:color="auto" w:fill="auto"/>
          </w:tcPr>
          <w:p w14:paraId="43B890CB" w14:textId="7747553C" w:rsidR="005D273F" w:rsidRPr="009A5E2E" w:rsidRDefault="005D273F" w:rsidP="005D273F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feature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Policy Data</w:t>
            </w:r>
          </w:p>
        </w:tc>
        <w:tc>
          <w:tcPr>
            <w:tcW w:w="1132" w:type="dxa"/>
          </w:tcPr>
          <w:p w14:paraId="1A978507" w14:textId="7AFE5CCA" w:rsidR="005D273F" w:rsidRPr="009A5E2E" w:rsidRDefault="005D273F" w:rsidP="005D273F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1689" w:type="dxa"/>
          </w:tcPr>
          <w:p w14:paraId="41D729BF" w14:textId="6578932A" w:rsidR="005D273F" w:rsidRPr="0038204E" w:rsidRDefault="005D273F" w:rsidP="005D273F">
            <w:pPr>
              <w:rPr>
                <w:rFonts w:ascii="Arial" w:hAnsi="Arial" w:cs="Arial"/>
                <w:szCs w:val="22"/>
                <w:lang w:eastAsia="zh-CN"/>
              </w:rPr>
            </w:pPr>
            <w:r w:rsidRPr="00940474">
              <w:rPr>
                <w:rFonts w:ascii="Arial" w:hAnsi="Arial" w:cs="Arial"/>
                <w:szCs w:val="22"/>
                <w:lang w:eastAsia="zh-CN"/>
              </w:rPr>
              <w:t>TEI18_SLAMUP, eNA_Ph3</w:t>
            </w:r>
          </w:p>
        </w:tc>
        <w:tc>
          <w:tcPr>
            <w:tcW w:w="1649" w:type="dxa"/>
          </w:tcPr>
          <w:p w14:paraId="766953CF" w14:textId="62999D3F" w:rsidR="005D273F" w:rsidRDefault="005D273F" w:rsidP="005D273F"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862225" w:rsidRPr="005E76A8" w14:paraId="3EED0034" w14:textId="77777777" w:rsidTr="00F247EA">
        <w:tc>
          <w:tcPr>
            <w:tcW w:w="909" w:type="dxa"/>
            <w:shd w:val="clear" w:color="auto" w:fill="auto"/>
          </w:tcPr>
          <w:p w14:paraId="2F5A557E" w14:textId="2CEA316A" w:rsidR="00862225" w:rsidRDefault="00862225" w:rsidP="00862225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0</w:t>
            </w:r>
            <w:r w:rsidR="00CE5442">
              <w:rPr>
                <w:rFonts w:ascii="Arial" w:hAnsi="Arial" w:cs="Arial"/>
                <w:szCs w:val="22"/>
                <w:lang w:eastAsia="zh-CN"/>
              </w:rPr>
              <w:t>50</w:t>
            </w:r>
            <w:r>
              <w:rPr>
                <w:rFonts w:ascii="Arial" w:hAnsi="Arial" w:cs="Arial"/>
                <w:szCs w:val="22"/>
                <w:lang w:eastAsia="zh-CN"/>
              </w:rPr>
              <w:t>6</w:t>
            </w:r>
          </w:p>
        </w:tc>
        <w:tc>
          <w:tcPr>
            <w:tcW w:w="4255" w:type="dxa"/>
            <w:shd w:val="clear" w:color="auto" w:fill="auto"/>
          </w:tcPr>
          <w:p w14:paraId="378E94BF" w14:textId="712F06FE" w:rsidR="00862225" w:rsidRPr="009A5E2E" w:rsidRDefault="00862225" w:rsidP="00862225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</w:t>
            </w:r>
            <w:r w:rsidR="00110881"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corrections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32" w:type="dxa"/>
          </w:tcPr>
          <w:p w14:paraId="73ED3249" w14:textId="116A9A73" w:rsidR="00862225" w:rsidRPr="009A5E2E" w:rsidRDefault="00862225" w:rsidP="00862225">
            <w:pPr>
              <w:rPr>
                <w:rFonts w:ascii="Arial" w:hAnsi="Arial" w:cs="Arial" w:hint="eastAsia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1689" w:type="dxa"/>
          </w:tcPr>
          <w:p w14:paraId="6DAEFE9F" w14:textId="50E51376" w:rsidR="00862225" w:rsidRPr="00940474" w:rsidRDefault="00AB1CD4" w:rsidP="00862225">
            <w:pPr>
              <w:rPr>
                <w:rFonts w:ascii="Arial" w:hAnsi="Arial" w:cs="Arial"/>
                <w:szCs w:val="22"/>
                <w:lang w:eastAsia="zh-CN"/>
              </w:rPr>
            </w:pPr>
            <w:r w:rsidRPr="00940474">
              <w:rPr>
                <w:rFonts w:ascii="Arial" w:hAnsi="Arial" w:cs="Arial"/>
                <w:szCs w:val="22"/>
                <w:lang w:eastAsia="zh-CN"/>
              </w:rPr>
              <w:t>GMEC</w:t>
            </w:r>
          </w:p>
        </w:tc>
        <w:tc>
          <w:tcPr>
            <w:tcW w:w="1649" w:type="dxa"/>
          </w:tcPr>
          <w:p w14:paraId="6D6B0D60" w14:textId="4BBA643C" w:rsidR="00862225" w:rsidRDefault="00862225" w:rsidP="00862225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87402F" w:rsidRPr="005E76A8" w14:paraId="028C2CC3" w14:textId="77777777" w:rsidTr="00F247EA">
        <w:tc>
          <w:tcPr>
            <w:tcW w:w="909" w:type="dxa"/>
            <w:shd w:val="clear" w:color="auto" w:fill="auto"/>
          </w:tcPr>
          <w:p w14:paraId="282ADBB0" w14:textId="1B935C1B" w:rsidR="0087402F" w:rsidRDefault="0087402F" w:rsidP="0087402F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0</w:t>
            </w:r>
            <w:r>
              <w:rPr>
                <w:rFonts w:ascii="Arial" w:hAnsi="Arial" w:cs="Arial"/>
                <w:szCs w:val="22"/>
                <w:lang w:eastAsia="zh-CN"/>
              </w:rPr>
              <w:t>50</w:t>
            </w:r>
            <w:r w:rsidR="00AB1CD4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4255" w:type="dxa"/>
            <w:shd w:val="clear" w:color="auto" w:fill="auto"/>
          </w:tcPr>
          <w:p w14:paraId="0F3AB66C" w14:textId="2076DF4B" w:rsidR="0087402F" w:rsidRPr="009A5E2E" w:rsidRDefault="0087402F" w:rsidP="0087402F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</w:t>
            </w:r>
            <w:r w:rsidR="00110881"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corrections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Policy Data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 xml:space="preserve"> 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and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32" w:type="dxa"/>
          </w:tcPr>
          <w:p w14:paraId="5A750BA6" w14:textId="098611F4" w:rsidR="0087402F" w:rsidRPr="009A5E2E" w:rsidRDefault="0087402F" w:rsidP="0087402F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1689" w:type="dxa"/>
          </w:tcPr>
          <w:p w14:paraId="574CC4E8" w14:textId="2762D65B" w:rsidR="0087402F" w:rsidRPr="0038204E" w:rsidRDefault="00EB6A17" w:rsidP="0087402F">
            <w:pPr>
              <w:rPr>
                <w:rFonts w:ascii="Arial" w:hAnsi="Arial" w:cs="Arial"/>
                <w:szCs w:val="22"/>
                <w:lang w:eastAsia="zh-CN"/>
              </w:rPr>
            </w:pPr>
            <w:r w:rsidRPr="00940474">
              <w:rPr>
                <w:rFonts w:ascii="Arial" w:hAnsi="Arial" w:cs="Arial"/>
                <w:szCs w:val="22"/>
                <w:lang w:eastAsia="zh-CN"/>
              </w:rPr>
              <w:t>GMEC</w:t>
            </w:r>
          </w:p>
        </w:tc>
        <w:tc>
          <w:tcPr>
            <w:tcW w:w="1649" w:type="dxa"/>
          </w:tcPr>
          <w:p w14:paraId="372ADDCF" w14:textId="6FE23D70" w:rsidR="0087402F" w:rsidRDefault="0087402F" w:rsidP="0087402F"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9E7AB6" w:rsidRPr="005E76A8" w14:paraId="0C8C5C9A" w14:textId="77777777" w:rsidTr="00F247EA">
        <w:tc>
          <w:tcPr>
            <w:tcW w:w="909" w:type="dxa"/>
            <w:shd w:val="clear" w:color="auto" w:fill="auto"/>
          </w:tcPr>
          <w:p w14:paraId="792DAB30" w14:textId="48DF8FFD" w:rsidR="009E7AB6" w:rsidRDefault="009E7AB6" w:rsidP="009E7AB6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050</w:t>
            </w:r>
            <w:r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4255" w:type="dxa"/>
            <w:shd w:val="clear" w:color="auto" w:fill="auto"/>
          </w:tcPr>
          <w:p w14:paraId="680D5309" w14:textId="069DDF4D" w:rsidR="009E7AB6" w:rsidRPr="009A5E2E" w:rsidRDefault="009E7AB6" w:rsidP="009E7AB6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</w:t>
            </w:r>
            <w:r w:rsidR="00110881"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corrections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Policy Data</w:t>
            </w:r>
          </w:p>
        </w:tc>
        <w:tc>
          <w:tcPr>
            <w:tcW w:w="1132" w:type="dxa"/>
          </w:tcPr>
          <w:p w14:paraId="6237712F" w14:textId="51548AD6" w:rsidR="009E7AB6" w:rsidRPr="009A5E2E" w:rsidRDefault="009E7AB6" w:rsidP="009E7AB6">
            <w:pPr>
              <w:rPr>
                <w:rFonts w:ascii="Arial" w:hAnsi="Arial" w:cs="Arial" w:hint="eastAsia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1689" w:type="dxa"/>
          </w:tcPr>
          <w:p w14:paraId="03FE0E04" w14:textId="702659E0" w:rsidR="009E7AB6" w:rsidRDefault="009E7AB6" w:rsidP="009E7AB6">
            <w:pPr>
              <w:rPr>
                <w:rFonts w:ascii="Arial" w:hAnsi="Arial" w:cs="Arial"/>
                <w:szCs w:val="22"/>
                <w:lang w:eastAsia="zh-CN"/>
              </w:rPr>
            </w:pPr>
            <w:r w:rsidRPr="00940474">
              <w:rPr>
                <w:rFonts w:ascii="Arial" w:hAnsi="Arial" w:cs="Arial"/>
                <w:szCs w:val="22"/>
                <w:lang w:eastAsia="zh-CN"/>
              </w:rPr>
              <w:t>SBIProtoc18</w:t>
            </w:r>
          </w:p>
        </w:tc>
        <w:tc>
          <w:tcPr>
            <w:tcW w:w="1649" w:type="dxa"/>
          </w:tcPr>
          <w:p w14:paraId="446C5F2F" w14:textId="5F4B6DCD" w:rsidR="009E7AB6" w:rsidRPr="004D6451" w:rsidRDefault="009E7AB6" w:rsidP="009E7AB6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A83665" w:rsidRPr="005E76A8" w14:paraId="5439EAAD" w14:textId="77777777" w:rsidTr="00F247EA">
        <w:tc>
          <w:tcPr>
            <w:tcW w:w="909" w:type="dxa"/>
            <w:shd w:val="clear" w:color="auto" w:fill="auto"/>
          </w:tcPr>
          <w:p w14:paraId="5645F8D3" w14:textId="0A5A4B7D" w:rsidR="00A83665" w:rsidRDefault="00A83665" w:rsidP="00A83665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</w:t>
            </w:r>
            <w:r>
              <w:rPr>
                <w:rFonts w:ascii="Arial" w:hAnsi="Arial" w:cs="Arial"/>
                <w:szCs w:val="22"/>
                <w:lang w:eastAsia="zh-CN"/>
              </w:rPr>
              <w:t>12</w:t>
            </w:r>
          </w:p>
        </w:tc>
        <w:tc>
          <w:tcPr>
            <w:tcW w:w="4255" w:type="dxa"/>
            <w:shd w:val="clear" w:color="auto" w:fill="auto"/>
          </w:tcPr>
          <w:p w14:paraId="55678F97" w14:textId="718C543A" w:rsidR="00A83665" w:rsidRPr="009A5E2E" w:rsidRDefault="00A83665" w:rsidP="00A83665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feature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32" w:type="dxa"/>
          </w:tcPr>
          <w:p w14:paraId="00FC8500" w14:textId="72903D1D" w:rsidR="00A83665" w:rsidRPr="009A5E2E" w:rsidRDefault="00A83665" w:rsidP="00A83665">
            <w:pPr>
              <w:rPr>
                <w:rFonts w:ascii="Arial" w:hAnsi="Arial" w:cs="Arial" w:hint="eastAsia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1689" w:type="dxa"/>
          </w:tcPr>
          <w:p w14:paraId="72870F1D" w14:textId="5EE9087B" w:rsidR="00A83665" w:rsidRPr="00940474" w:rsidRDefault="008E2379" w:rsidP="00A83665">
            <w:pPr>
              <w:rPr>
                <w:rFonts w:ascii="Arial" w:hAnsi="Arial" w:cs="Arial"/>
                <w:szCs w:val="22"/>
                <w:lang w:eastAsia="zh-CN"/>
              </w:rPr>
            </w:pPr>
            <w:r w:rsidRPr="00940474">
              <w:rPr>
                <w:rFonts w:ascii="Arial" w:hAnsi="Arial" w:cs="Arial"/>
                <w:szCs w:val="22"/>
                <w:lang w:eastAsia="zh-CN"/>
              </w:rPr>
              <w:t>EDGE_Ph2</w:t>
            </w:r>
          </w:p>
        </w:tc>
        <w:tc>
          <w:tcPr>
            <w:tcW w:w="1649" w:type="dxa"/>
          </w:tcPr>
          <w:p w14:paraId="425BBBA1" w14:textId="72FDAD60" w:rsidR="00A83665" w:rsidRDefault="00A83665" w:rsidP="00A83665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422299" w:rsidRPr="005E76A8" w14:paraId="7F1A3CD1" w14:textId="77777777" w:rsidTr="00F247EA">
        <w:tc>
          <w:tcPr>
            <w:tcW w:w="909" w:type="dxa"/>
            <w:shd w:val="clear" w:color="auto" w:fill="auto"/>
          </w:tcPr>
          <w:p w14:paraId="34875E90" w14:textId="5EB484C3" w:rsidR="00422299" w:rsidRDefault="00422299" w:rsidP="00422299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051</w:t>
            </w:r>
            <w:r>
              <w:rPr>
                <w:rFonts w:ascii="Arial" w:hAnsi="Arial" w:cs="Arial"/>
                <w:szCs w:val="22"/>
                <w:lang w:eastAsia="zh-CN"/>
              </w:rPr>
              <w:t>7</w:t>
            </w:r>
          </w:p>
        </w:tc>
        <w:tc>
          <w:tcPr>
            <w:tcW w:w="4255" w:type="dxa"/>
            <w:shd w:val="clear" w:color="auto" w:fill="auto"/>
          </w:tcPr>
          <w:p w14:paraId="484396D9" w14:textId="15F24174" w:rsidR="00422299" w:rsidRPr="009A5E2E" w:rsidRDefault="00422299" w:rsidP="00422299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</w:t>
            </w:r>
            <w:r w:rsidR="00110881"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corrections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>
              <w:rPr>
                <w:rFonts w:ascii="Arial" w:hAnsi="Arial" w:cs="Arial"/>
                <w:szCs w:val="22"/>
                <w:lang w:eastAsia="zh-CN"/>
              </w:rPr>
              <w:t>Policy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 xml:space="preserve"> Data</w:t>
            </w:r>
          </w:p>
        </w:tc>
        <w:tc>
          <w:tcPr>
            <w:tcW w:w="1132" w:type="dxa"/>
          </w:tcPr>
          <w:p w14:paraId="63FEE92F" w14:textId="01406DDA" w:rsidR="00422299" w:rsidRPr="009A5E2E" w:rsidRDefault="00422299" w:rsidP="00422299">
            <w:pPr>
              <w:rPr>
                <w:rFonts w:ascii="Arial" w:hAnsi="Arial" w:cs="Arial" w:hint="eastAsia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1689" w:type="dxa"/>
          </w:tcPr>
          <w:p w14:paraId="45448E8F" w14:textId="3061582C" w:rsidR="00422299" w:rsidRPr="00940474" w:rsidRDefault="00422299" w:rsidP="00422299">
            <w:pPr>
              <w:rPr>
                <w:rFonts w:ascii="Arial" w:hAnsi="Arial" w:cs="Arial"/>
                <w:szCs w:val="22"/>
                <w:lang w:eastAsia="zh-CN"/>
              </w:rPr>
            </w:pPr>
            <w:proofErr w:type="spellStart"/>
            <w:r w:rsidRPr="00940474">
              <w:rPr>
                <w:rFonts w:ascii="Arial" w:hAnsi="Arial" w:cs="Arial"/>
                <w:szCs w:val="22"/>
                <w:lang w:eastAsia="zh-CN"/>
              </w:rPr>
              <w:t>AIMLSys</w:t>
            </w:r>
            <w:proofErr w:type="spellEnd"/>
          </w:p>
        </w:tc>
        <w:tc>
          <w:tcPr>
            <w:tcW w:w="1649" w:type="dxa"/>
          </w:tcPr>
          <w:p w14:paraId="721DDFA9" w14:textId="143D0353" w:rsidR="00422299" w:rsidRDefault="00422299" w:rsidP="00422299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2B78F6" w:rsidRPr="005E76A8" w14:paraId="4B30B5FA" w14:textId="77777777" w:rsidTr="00F247EA">
        <w:tc>
          <w:tcPr>
            <w:tcW w:w="909" w:type="dxa"/>
            <w:shd w:val="clear" w:color="auto" w:fill="auto"/>
          </w:tcPr>
          <w:p w14:paraId="7426DE4A" w14:textId="3D99E227" w:rsidR="002B78F6" w:rsidRDefault="002B78F6" w:rsidP="002B78F6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051</w:t>
            </w:r>
            <w:r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4255" w:type="dxa"/>
            <w:shd w:val="clear" w:color="auto" w:fill="auto"/>
          </w:tcPr>
          <w:p w14:paraId="122AA2B7" w14:textId="09C5CB1F" w:rsidR="002B78F6" w:rsidRPr="009A5E2E" w:rsidRDefault="002B78F6" w:rsidP="002B78F6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feature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32" w:type="dxa"/>
          </w:tcPr>
          <w:p w14:paraId="08B0F444" w14:textId="236E5656" w:rsidR="002B78F6" w:rsidRPr="009A5E2E" w:rsidRDefault="002B78F6" w:rsidP="002B78F6">
            <w:pPr>
              <w:rPr>
                <w:rFonts w:ascii="Arial" w:hAnsi="Arial" w:cs="Arial" w:hint="eastAsia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1689" w:type="dxa"/>
          </w:tcPr>
          <w:p w14:paraId="07978782" w14:textId="35E7CE31" w:rsidR="002B78F6" w:rsidRPr="00940474" w:rsidRDefault="002B78F6" w:rsidP="002B78F6">
            <w:pPr>
              <w:rPr>
                <w:rFonts w:ascii="Arial" w:hAnsi="Arial" w:cs="Arial"/>
                <w:szCs w:val="22"/>
                <w:lang w:eastAsia="zh-CN"/>
              </w:rPr>
            </w:pPr>
            <w:r w:rsidRPr="00940474">
              <w:rPr>
                <w:rFonts w:ascii="Arial" w:hAnsi="Arial" w:cs="Arial"/>
                <w:szCs w:val="22"/>
                <w:lang w:eastAsia="zh-CN"/>
              </w:rPr>
              <w:t>EDGE_Ph2</w:t>
            </w:r>
          </w:p>
        </w:tc>
        <w:tc>
          <w:tcPr>
            <w:tcW w:w="1649" w:type="dxa"/>
          </w:tcPr>
          <w:p w14:paraId="5B363F8C" w14:textId="16346EA5" w:rsidR="002B78F6" w:rsidRDefault="002B78F6" w:rsidP="002B78F6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EA2BAE" w:rsidRPr="005E76A8" w14:paraId="106D97E8" w14:textId="77777777" w:rsidTr="00F247EA">
        <w:tc>
          <w:tcPr>
            <w:tcW w:w="909" w:type="dxa"/>
            <w:shd w:val="clear" w:color="auto" w:fill="auto"/>
          </w:tcPr>
          <w:p w14:paraId="1680AEE3" w14:textId="1845BD64" w:rsidR="00EA2BAE" w:rsidRDefault="00EA2BAE" w:rsidP="00EA2BAE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051</w:t>
            </w:r>
            <w:r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4255" w:type="dxa"/>
            <w:shd w:val="clear" w:color="auto" w:fill="auto"/>
          </w:tcPr>
          <w:p w14:paraId="61C1F1AF" w14:textId="040E1EC9" w:rsidR="00EA2BAE" w:rsidRPr="009A5E2E" w:rsidRDefault="00EA2BAE" w:rsidP="00EA2BAE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feature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32" w:type="dxa"/>
          </w:tcPr>
          <w:p w14:paraId="6861C1C1" w14:textId="640C55F2" w:rsidR="00EA2BAE" w:rsidRPr="009A5E2E" w:rsidRDefault="00EA2BAE" w:rsidP="00EA2BAE">
            <w:pPr>
              <w:rPr>
                <w:rFonts w:ascii="Arial" w:hAnsi="Arial" w:cs="Arial" w:hint="eastAsia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1689" w:type="dxa"/>
          </w:tcPr>
          <w:p w14:paraId="0952FAA2" w14:textId="484A04AC" w:rsidR="00EA2BAE" w:rsidRPr="00940474" w:rsidRDefault="00EA2BAE" w:rsidP="00EA2BAE">
            <w:pPr>
              <w:rPr>
                <w:rFonts w:ascii="Arial" w:hAnsi="Arial" w:cs="Arial"/>
                <w:szCs w:val="22"/>
                <w:lang w:eastAsia="zh-CN"/>
              </w:rPr>
            </w:pPr>
            <w:r w:rsidRPr="00940474">
              <w:rPr>
                <w:rFonts w:ascii="Arial" w:hAnsi="Arial" w:cs="Arial"/>
                <w:szCs w:val="22"/>
                <w:lang w:eastAsia="zh-CN"/>
              </w:rPr>
              <w:t>EDGE_Ph2</w:t>
            </w:r>
          </w:p>
        </w:tc>
        <w:tc>
          <w:tcPr>
            <w:tcW w:w="1649" w:type="dxa"/>
          </w:tcPr>
          <w:p w14:paraId="4F65D372" w14:textId="5AA21991" w:rsidR="00EA2BAE" w:rsidRDefault="00EA2BAE" w:rsidP="00EA2BAE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FC2A24" w:rsidRPr="005E76A8" w14:paraId="22BBE3A9" w14:textId="77777777" w:rsidTr="00F247EA">
        <w:tc>
          <w:tcPr>
            <w:tcW w:w="909" w:type="dxa"/>
            <w:shd w:val="clear" w:color="auto" w:fill="auto"/>
          </w:tcPr>
          <w:p w14:paraId="6E951145" w14:textId="2D0AE3B9" w:rsidR="00FC2A24" w:rsidRDefault="00FC2A24" w:rsidP="00FC2A24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lastRenderedPageBreak/>
              <w:t>05</w:t>
            </w:r>
            <w:r w:rsidR="00A95FFA">
              <w:rPr>
                <w:rFonts w:ascii="Arial" w:hAnsi="Arial" w:cs="Arial"/>
                <w:szCs w:val="22"/>
                <w:lang w:eastAsia="zh-CN"/>
              </w:rPr>
              <w:t>21</w:t>
            </w:r>
          </w:p>
        </w:tc>
        <w:tc>
          <w:tcPr>
            <w:tcW w:w="4255" w:type="dxa"/>
            <w:shd w:val="clear" w:color="auto" w:fill="auto"/>
          </w:tcPr>
          <w:p w14:paraId="67C468FE" w14:textId="32E62484" w:rsidR="00FC2A24" w:rsidRPr="009A5E2E" w:rsidRDefault="00FC2A24" w:rsidP="00FC2A24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</w:t>
            </w:r>
            <w:r w:rsidR="00110881"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corrections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32" w:type="dxa"/>
          </w:tcPr>
          <w:p w14:paraId="74FCCBE3" w14:textId="7146D3CA" w:rsidR="00FC2A24" w:rsidRPr="009A5E2E" w:rsidRDefault="00FC2A24" w:rsidP="00FC2A24">
            <w:pPr>
              <w:rPr>
                <w:rFonts w:ascii="Arial" w:hAnsi="Arial" w:cs="Arial" w:hint="eastAsia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1689" w:type="dxa"/>
          </w:tcPr>
          <w:p w14:paraId="2126A7B9" w14:textId="5AEC94A7" w:rsidR="00FC2A24" w:rsidRPr="00940474" w:rsidRDefault="00FC2A24" w:rsidP="00FC2A24">
            <w:pPr>
              <w:rPr>
                <w:rFonts w:ascii="Arial" w:hAnsi="Arial" w:cs="Arial"/>
                <w:szCs w:val="22"/>
                <w:lang w:eastAsia="zh-CN"/>
              </w:rPr>
            </w:pPr>
            <w:r w:rsidRPr="00940474">
              <w:rPr>
                <w:rFonts w:ascii="Arial" w:hAnsi="Arial" w:cs="Arial"/>
                <w:szCs w:val="22"/>
                <w:lang w:eastAsia="zh-CN"/>
              </w:rPr>
              <w:t>GMEC</w:t>
            </w:r>
          </w:p>
        </w:tc>
        <w:tc>
          <w:tcPr>
            <w:tcW w:w="1649" w:type="dxa"/>
          </w:tcPr>
          <w:p w14:paraId="62FD192E" w14:textId="09B353E6" w:rsidR="00FC2A24" w:rsidRDefault="00FC2A24" w:rsidP="00FC2A24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E94112" w:rsidRPr="005E76A8" w14:paraId="73C7AFA3" w14:textId="77777777" w:rsidTr="00F247EA">
        <w:tc>
          <w:tcPr>
            <w:tcW w:w="909" w:type="dxa"/>
            <w:shd w:val="clear" w:color="auto" w:fill="auto"/>
          </w:tcPr>
          <w:p w14:paraId="54BC2118" w14:textId="28EC75AB" w:rsidR="00E94112" w:rsidRDefault="00E94112" w:rsidP="00E9411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052</w:t>
            </w:r>
            <w:r>
              <w:rPr>
                <w:rFonts w:ascii="Arial" w:hAnsi="Arial" w:cs="Arial"/>
                <w:szCs w:val="22"/>
                <w:lang w:eastAsia="zh-CN"/>
              </w:rPr>
              <w:t>3</w:t>
            </w:r>
          </w:p>
        </w:tc>
        <w:tc>
          <w:tcPr>
            <w:tcW w:w="4255" w:type="dxa"/>
            <w:shd w:val="clear" w:color="auto" w:fill="auto"/>
          </w:tcPr>
          <w:p w14:paraId="504E7E3E" w14:textId="4213A3E2" w:rsidR="00E94112" w:rsidRPr="009A5E2E" w:rsidRDefault="00E94112" w:rsidP="00E94112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</w:t>
            </w:r>
            <w:r w:rsidR="00110881"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corrections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32" w:type="dxa"/>
          </w:tcPr>
          <w:p w14:paraId="6E4DF945" w14:textId="779D14E9" w:rsidR="00E94112" w:rsidRPr="009A5E2E" w:rsidRDefault="00E94112" w:rsidP="00E94112">
            <w:pPr>
              <w:rPr>
                <w:rFonts w:ascii="Arial" w:hAnsi="Arial" w:cs="Arial" w:hint="eastAsia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1689" w:type="dxa"/>
          </w:tcPr>
          <w:p w14:paraId="4060C9B9" w14:textId="7CE51464" w:rsidR="00E94112" w:rsidRPr="00940474" w:rsidRDefault="00E94112" w:rsidP="00E94112">
            <w:pPr>
              <w:rPr>
                <w:rFonts w:ascii="Arial" w:hAnsi="Arial" w:cs="Arial"/>
                <w:szCs w:val="22"/>
                <w:lang w:eastAsia="zh-CN"/>
              </w:rPr>
            </w:pPr>
            <w:r w:rsidRPr="00940474">
              <w:rPr>
                <w:rFonts w:ascii="Arial" w:hAnsi="Arial" w:cs="Arial"/>
                <w:szCs w:val="22"/>
                <w:lang w:eastAsia="zh-CN"/>
              </w:rPr>
              <w:t>UAS_Ph2</w:t>
            </w:r>
          </w:p>
        </w:tc>
        <w:tc>
          <w:tcPr>
            <w:tcW w:w="1649" w:type="dxa"/>
          </w:tcPr>
          <w:p w14:paraId="5C278935" w14:textId="6487224E" w:rsidR="00E94112" w:rsidRDefault="00E94112" w:rsidP="00E9411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</w:tbl>
    <w:p w14:paraId="53F00281" w14:textId="77777777" w:rsidR="009E5B28" w:rsidRPr="002F698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</w:p>
    <w:p w14:paraId="3DFF3BB5" w14:textId="647328E3" w:rsidR="00F97EA6" w:rsidRPr="009E5B2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  <w:r w:rsidRPr="005E76A8">
        <w:rPr>
          <w:rFonts w:ascii="Arial" w:hAnsi="Arial" w:cs="Arial"/>
          <w:sz w:val="22"/>
          <w:szCs w:val="22"/>
          <w:lang w:eastAsia="zh-CN"/>
        </w:rPr>
        <w:t xml:space="preserve">The </w:t>
      </w:r>
      <w:proofErr w:type="spellStart"/>
      <w:r w:rsidRPr="005E76A8">
        <w:rPr>
          <w:rFonts w:ascii="Arial" w:hAnsi="Arial" w:cs="Arial"/>
          <w:sz w:val="22"/>
          <w:szCs w:val="22"/>
          <w:lang w:eastAsia="zh-CN"/>
        </w:rPr>
        <w:t>OpenAPI</w:t>
      </w:r>
      <w:proofErr w:type="spellEnd"/>
      <w:r w:rsidRPr="005E76A8">
        <w:rPr>
          <w:rFonts w:ascii="Arial" w:hAnsi="Arial" w:cs="Arial"/>
          <w:sz w:val="22"/>
          <w:szCs w:val="22"/>
          <w:lang w:eastAsia="zh-CN"/>
        </w:rPr>
        <w:t xml:space="preserve"> file of </w:t>
      </w:r>
      <w:proofErr w:type="spellStart"/>
      <w:r w:rsidRPr="00DD3D94">
        <w:rPr>
          <w:rFonts w:ascii="Arial" w:hAnsi="Arial" w:cs="Arial" w:hint="eastAsia"/>
          <w:sz w:val="22"/>
          <w:szCs w:val="22"/>
          <w:lang w:eastAsia="zh-CN"/>
        </w:rPr>
        <w:t>Nudr_DataRepository</w:t>
      </w:r>
      <w:proofErr w:type="spellEnd"/>
      <w:r w:rsidRPr="005E76A8">
        <w:rPr>
          <w:rFonts w:ascii="Arial" w:hAnsi="Arial" w:cs="Arial"/>
          <w:sz w:val="22"/>
          <w:szCs w:val="22"/>
          <w:lang w:eastAsia="zh-CN"/>
        </w:rPr>
        <w:t xml:space="preserve"> API defined in TS 29.504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E76A8">
        <w:rPr>
          <w:rFonts w:ascii="Arial" w:hAnsi="Arial" w:cs="Arial"/>
          <w:sz w:val="22"/>
          <w:szCs w:val="22"/>
          <w:lang w:eastAsia="zh-CN"/>
        </w:rPr>
        <w:t xml:space="preserve">should be updated </w:t>
      </w:r>
      <w:r>
        <w:rPr>
          <w:rFonts w:ascii="Arial" w:hAnsi="Arial" w:cs="Arial"/>
          <w:sz w:val="22"/>
          <w:szCs w:val="22"/>
          <w:lang w:eastAsia="zh-CN"/>
        </w:rPr>
        <w:t xml:space="preserve">in Release </w:t>
      </w:r>
      <w:r w:rsidR="00BB6591">
        <w:rPr>
          <w:rFonts w:ascii="Arial" w:hAnsi="Arial" w:cs="Arial"/>
          <w:sz w:val="22"/>
          <w:szCs w:val="22"/>
          <w:lang w:eastAsia="zh-CN"/>
        </w:rPr>
        <w:t>17&amp;</w:t>
      </w:r>
      <w:bookmarkStart w:id="0" w:name="_GoBack"/>
      <w:bookmarkEnd w:id="0"/>
      <w:r>
        <w:rPr>
          <w:rFonts w:ascii="Arial" w:hAnsi="Arial" w:cs="Arial"/>
          <w:sz w:val="22"/>
          <w:szCs w:val="22"/>
          <w:lang w:eastAsia="zh-CN"/>
        </w:rPr>
        <w:t xml:space="preserve">18 </w:t>
      </w:r>
      <w:r w:rsidRPr="005E76A8">
        <w:rPr>
          <w:rFonts w:ascii="Arial" w:hAnsi="Arial" w:cs="Arial"/>
          <w:sz w:val="22"/>
          <w:szCs w:val="22"/>
          <w:lang w:eastAsia="zh-CN"/>
        </w:rPr>
        <w:t>according to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E76A8">
        <w:rPr>
          <w:rFonts w:ascii="Arial" w:hAnsi="Arial" w:cs="Arial"/>
          <w:sz w:val="22"/>
          <w:szCs w:val="22"/>
          <w:lang w:eastAsia="zh-CN"/>
        </w:rPr>
        <w:t xml:space="preserve">all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>the a</w:t>
      </w:r>
      <w:r w:rsidRPr="005E76A8">
        <w:rPr>
          <w:rFonts w:ascii="Arial" w:hAnsi="Arial" w:cs="Arial"/>
          <w:sz w:val="22"/>
          <w:szCs w:val="22"/>
          <w:lang w:eastAsia="zh-CN"/>
        </w:rPr>
        <w:t>bove agreed TS 29.519 CRs.</w:t>
      </w:r>
    </w:p>
    <w:sectPr w:rsidR="00F97EA6" w:rsidRPr="009E5B2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4674C" w14:textId="77777777" w:rsidR="00F560B9" w:rsidRDefault="00F560B9">
      <w:r>
        <w:separator/>
      </w:r>
    </w:p>
  </w:endnote>
  <w:endnote w:type="continuationSeparator" w:id="0">
    <w:p w14:paraId="63643F00" w14:textId="77777777" w:rsidR="00F560B9" w:rsidRDefault="00F56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D72983" w14:textId="77777777" w:rsidR="00F560B9" w:rsidRDefault="00F560B9">
      <w:r>
        <w:separator/>
      </w:r>
    </w:p>
  </w:footnote>
  <w:footnote w:type="continuationSeparator" w:id="0">
    <w:p w14:paraId="20201714" w14:textId="77777777" w:rsidR="00F560B9" w:rsidRDefault="00F56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412C"/>
    <w:rsid w:val="00087420"/>
    <w:rsid w:val="000B59EB"/>
    <w:rsid w:val="0010504F"/>
    <w:rsid w:val="00110881"/>
    <w:rsid w:val="001604A8"/>
    <w:rsid w:val="00174DD0"/>
    <w:rsid w:val="001B093A"/>
    <w:rsid w:val="001C5CF1"/>
    <w:rsid w:val="00214DF0"/>
    <w:rsid w:val="00266561"/>
    <w:rsid w:val="00273F1E"/>
    <w:rsid w:val="00291865"/>
    <w:rsid w:val="002B78F6"/>
    <w:rsid w:val="004168EF"/>
    <w:rsid w:val="00422299"/>
    <w:rsid w:val="004240D7"/>
    <w:rsid w:val="0044235F"/>
    <w:rsid w:val="004721C0"/>
    <w:rsid w:val="004E2F92"/>
    <w:rsid w:val="00511543"/>
    <w:rsid w:val="0051513A"/>
    <w:rsid w:val="00537300"/>
    <w:rsid w:val="005D273F"/>
    <w:rsid w:val="00616EA3"/>
    <w:rsid w:val="0069541A"/>
    <w:rsid w:val="00702098"/>
    <w:rsid w:val="007362FA"/>
    <w:rsid w:val="00780A06"/>
    <w:rsid w:val="00785301"/>
    <w:rsid w:val="00793D77"/>
    <w:rsid w:val="0082707E"/>
    <w:rsid w:val="00862225"/>
    <w:rsid w:val="0087402F"/>
    <w:rsid w:val="00882A2F"/>
    <w:rsid w:val="008A040D"/>
    <w:rsid w:val="008A4544"/>
    <w:rsid w:val="008B4AAF"/>
    <w:rsid w:val="008E2379"/>
    <w:rsid w:val="009158D2"/>
    <w:rsid w:val="009255E7"/>
    <w:rsid w:val="00940474"/>
    <w:rsid w:val="00956838"/>
    <w:rsid w:val="00982BA7"/>
    <w:rsid w:val="009A21B0"/>
    <w:rsid w:val="009B593C"/>
    <w:rsid w:val="009E5B28"/>
    <w:rsid w:val="009E7AB6"/>
    <w:rsid w:val="00A34787"/>
    <w:rsid w:val="00A83665"/>
    <w:rsid w:val="00A95FFA"/>
    <w:rsid w:val="00AA3DBE"/>
    <w:rsid w:val="00AA6E13"/>
    <w:rsid w:val="00AB1CD4"/>
    <w:rsid w:val="00AF534C"/>
    <w:rsid w:val="00B41104"/>
    <w:rsid w:val="00BA4BE2"/>
    <w:rsid w:val="00BB6591"/>
    <w:rsid w:val="00BD1620"/>
    <w:rsid w:val="00BE7EE5"/>
    <w:rsid w:val="00BF3721"/>
    <w:rsid w:val="00C93D83"/>
    <w:rsid w:val="00CC4471"/>
    <w:rsid w:val="00CE5442"/>
    <w:rsid w:val="00CF30DF"/>
    <w:rsid w:val="00D07287"/>
    <w:rsid w:val="00D37D9F"/>
    <w:rsid w:val="00D91ADB"/>
    <w:rsid w:val="00D944CE"/>
    <w:rsid w:val="00E1464D"/>
    <w:rsid w:val="00E178DF"/>
    <w:rsid w:val="00E94112"/>
    <w:rsid w:val="00EA2BAE"/>
    <w:rsid w:val="00EB6A17"/>
    <w:rsid w:val="00EE462B"/>
    <w:rsid w:val="00F1712A"/>
    <w:rsid w:val="00F21090"/>
    <w:rsid w:val="00F247EA"/>
    <w:rsid w:val="00F30FD1"/>
    <w:rsid w:val="00F431B2"/>
    <w:rsid w:val="00F560B9"/>
    <w:rsid w:val="00F57C87"/>
    <w:rsid w:val="00F97EA6"/>
    <w:rsid w:val="00FB34F9"/>
    <w:rsid w:val="00FC2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D944C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33</cp:revision>
  <cp:lastPrinted>1899-12-31T23:00:00Z</cp:lastPrinted>
  <dcterms:created xsi:type="dcterms:W3CDTF">2024-03-05T08:11:00Z</dcterms:created>
  <dcterms:modified xsi:type="dcterms:W3CDTF">2024-06-03T08:31:00Z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(3)PKDlq18pv4YjEULbOIy2k7ld7tyQI4kWa2GkYVZPSLT1R8PH6PwcdDLicT7MiVyBvXwIve5P
ygupaSCHlyyRn5suwrCCI6Dyh5AWzszQ9oOoVADV9vb3tNW9zT3xAT+o6raolQWbGuGREhnQ
eTHMZ92dAzwJAT1FMJ5RfNSu7ZfTo0y8SyiIfxwG5tu0wOz/DSZohzLsKs0EuWEI81UhmHC+
3r0Zvq4EmOerAXUHzF</vt:lpwstr>
  </property>
  <property fmtid="{D5CDD505-2E9C-101B-9397-08002B2CF9AE}" pid="4" name="_2015_ms_pID_7253431">
    <vt:lpwstr>9L9TicENRChL7nutvBjDQeTz/DCIwgvP+D4DtMsLi+6nowUpBcb7Tr
iR8F303t6k/lhpMABUcGBuEKowG+QuSnVwxQw4riHk1VStJuJXWGnqcFyg2I9KXCHL7JHuDA
Q8RwMXcL/iiZ0YT1+w9vQvz+wZ4nppcMcbwt93kOSmMCT+AGrQIiNTtzIFM7WEAA43P6q0I7
hj9j99kBG16hvBd82+Az5uXXBT7Bys7lSgyM</vt:lpwstr>
  </property>
  <property fmtid="{D5CDD505-2E9C-101B-9397-08002B2CF9AE}" pid="5" name="_2015_ms_pID_7253432">
    <vt:lpwstr>+A==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1717379946</vt:lpwstr>
  </property>
</Properties>
</file>