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WG3 Meeting #135</w:t>
        <w:tab/>
        <w:t>C3-243393</w:t>
      </w:r>
    </w:p>
    <w:p>
      <w:pPr>
        <w:pStyle w:val="LSHeader"/>
        <w:pBdr>
          <w:bottom w:val="single" w:sz="6" w:space="1" w:color="auto"/>
        </w:pBdr>
      </w:pPr>
      <w:r>
        <w:t>Hyderabad, India, 27 - 31 May, 2024</w:t>
      </w:r>
    </w:p>
    <w:p>
      <w:pPr>
        <w:spacing w:after="0"/>
      </w:pPr>
    </w:p>
    <w:p w14:paraId="6EE9620F" w14:textId="3B246B93" w:rsidR="00145927" w:rsidRDefault="00145927" w:rsidP="001459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#128</w:t>
      </w:r>
      <w:r>
        <w:rPr>
          <w:b/>
          <w:i/>
          <w:noProof/>
          <w:sz w:val="28"/>
        </w:rPr>
        <w:tab/>
      </w:r>
      <w:r w:rsidR="009D5024" w:rsidRPr="009D5024">
        <w:rPr>
          <w:b/>
          <w:noProof/>
          <w:sz w:val="24"/>
        </w:rPr>
        <w:t>S4-241</w:t>
      </w:r>
      <w:r w:rsidR="00A35BF2">
        <w:rPr>
          <w:b/>
          <w:noProof/>
          <w:sz w:val="24"/>
        </w:rPr>
        <w:t>341</w:t>
      </w:r>
    </w:p>
    <w:p w14:paraId="0A63CB7E" w14:textId="2C740B42" w:rsidR="00145927" w:rsidRDefault="00145927" w:rsidP="001459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Jeju, </w:t>
      </w:r>
      <w:r w:rsidR="00A35BF2">
        <w:rPr>
          <w:b/>
          <w:noProof/>
          <w:sz w:val="24"/>
        </w:rPr>
        <w:t xml:space="preserve">Korea, </w:t>
      </w:r>
      <w:r>
        <w:rPr>
          <w:b/>
          <w:noProof/>
          <w:sz w:val="24"/>
        </w:rPr>
        <w:t>20 – 24 May 2024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50052D4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35BF2" w:rsidRPr="00A35BF2">
        <w:rPr>
          <w:rFonts w:ascii="Arial" w:hAnsi="Arial" w:cs="Arial"/>
          <w:b/>
          <w:sz w:val="22"/>
          <w:szCs w:val="22"/>
        </w:rPr>
        <w:t>LS on IVAS RTP payload format and support in MTS</w:t>
      </w:r>
      <w:r w:rsidR="008A1E41">
        <w:rPr>
          <w:rFonts w:ascii="Arial" w:hAnsi="Arial" w:cs="Arial"/>
          <w:b/>
          <w:sz w:val="22"/>
          <w:szCs w:val="22"/>
        </w:rPr>
        <w:t>I</w:t>
      </w:r>
    </w:p>
    <w:p w14:paraId="6DF36BBF" w14:textId="69AC402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E0890">
        <w:rPr>
          <w:rFonts w:ascii="Arial" w:hAnsi="Arial" w:cs="Arial"/>
          <w:b/>
          <w:bCs/>
          <w:sz w:val="22"/>
          <w:szCs w:val="22"/>
        </w:rPr>
        <w:t>Rel-1</w:t>
      </w:r>
      <w:r w:rsidR="00A35BF2">
        <w:rPr>
          <w:rFonts w:ascii="Arial" w:hAnsi="Arial" w:cs="Arial"/>
          <w:b/>
          <w:bCs/>
          <w:sz w:val="22"/>
          <w:szCs w:val="22"/>
        </w:rPr>
        <w:t>8</w:t>
      </w:r>
    </w:p>
    <w:bookmarkEnd w:id="0"/>
    <w:bookmarkEnd w:id="1"/>
    <w:bookmarkEnd w:id="2"/>
    <w:p w14:paraId="2E7963FE" w14:textId="3A8D159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35BF2">
        <w:rPr>
          <w:rFonts w:ascii="Arial" w:hAnsi="Arial" w:cs="Arial"/>
          <w:b/>
          <w:bCs/>
          <w:sz w:val="22"/>
          <w:szCs w:val="22"/>
        </w:rPr>
        <w:t>IVAS_Codec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04561A2F" w:rsidR="00B97703" w:rsidRPr="006E04B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r w:rsidR="006E04B2" w:rsidRPr="00B238A4">
        <w:rPr>
          <w:rFonts w:ascii="Arial" w:hAnsi="Arial" w:cs="Arial"/>
          <w:b/>
          <w:color w:val="000000"/>
          <w:sz w:val="22"/>
          <w:szCs w:val="22"/>
        </w:rPr>
        <w:t>SA</w:t>
      </w:r>
      <w:r w:rsidR="00410C42">
        <w:rPr>
          <w:rFonts w:ascii="Arial" w:hAnsi="Arial" w:cs="Arial"/>
          <w:b/>
          <w:color w:val="000000"/>
          <w:sz w:val="22"/>
          <w:szCs w:val="22"/>
        </w:rPr>
        <w:t>4</w:t>
      </w:r>
    </w:p>
    <w:p w14:paraId="01147493" w14:textId="2211629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35BF2">
        <w:rPr>
          <w:rFonts w:ascii="Arial" w:hAnsi="Arial" w:cs="Arial"/>
          <w:b/>
          <w:bCs/>
          <w:sz w:val="22"/>
          <w:szCs w:val="22"/>
        </w:rPr>
        <w:t>CT1, CT3, CT4</w:t>
      </w:r>
    </w:p>
    <w:p w14:paraId="08C8D7FD" w14:textId="4B42883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35BF2">
        <w:rPr>
          <w:rFonts w:ascii="Arial" w:hAnsi="Arial" w:cs="Arial"/>
          <w:b/>
          <w:bCs/>
          <w:sz w:val="22"/>
          <w:szCs w:val="22"/>
        </w:rPr>
        <w:t>-</w:t>
      </w:r>
    </w:p>
    <w:bookmarkEnd w:id="3"/>
    <w:bookmarkEnd w:id="4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6D854003" w:rsidR="00B97703" w:rsidRPr="002F5BF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F5BFF">
        <w:rPr>
          <w:rFonts w:ascii="Arial" w:hAnsi="Arial" w:cs="Arial"/>
          <w:b/>
          <w:sz w:val="22"/>
          <w:szCs w:val="22"/>
        </w:rPr>
        <w:t>Contact person:</w:t>
      </w:r>
      <w:r w:rsidRPr="002F5BFF">
        <w:rPr>
          <w:rFonts w:ascii="Arial" w:hAnsi="Arial" w:cs="Arial"/>
          <w:b/>
          <w:bCs/>
          <w:sz w:val="22"/>
          <w:szCs w:val="22"/>
        </w:rPr>
        <w:tab/>
      </w:r>
      <w:r w:rsidR="00A35BF2" w:rsidRPr="002F5BFF">
        <w:rPr>
          <w:rFonts w:ascii="Arial" w:hAnsi="Arial" w:cs="Arial"/>
          <w:b/>
          <w:bCs/>
          <w:sz w:val="22"/>
          <w:szCs w:val="22"/>
        </w:rPr>
        <w:t>Stéphane Ragot</w:t>
      </w:r>
    </w:p>
    <w:p w14:paraId="01F8C77E" w14:textId="6B7F98B7" w:rsidR="00B97703" w:rsidRPr="002F5BF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F5BFF">
        <w:rPr>
          <w:rFonts w:ascii="Arial" w:hAnsi="Arial" w:cs="Arial"/>
          <w:b/>
          <w:bCs/>
          <w:sz w:val="22"/>
          <w:szCs w:val="22"/>
        </w:rPr>
        <w:tab/>
      </w:r>
      <w:r w:rsidR="00A35BF2" w:rsidRPr="002F5BFF">
        <w:rPr>
          <w:rFonts w:ascii="Arial" w:hAnsi="Arial" w:cs="Arial"/>
          <w:b/>
          <w:bCs/>
          <w:sz w:val="22"/>
          <w:szCs w:val="22"/>
        </w:rPr>
        <w:t>stephane.ragot@orange.com</w:t>
      </w:r>
    </w:p>
    <w:p w14:paraId="4009E3A9" w14:textId="1EBFC322" w:rsidR="00B97703" w:rsidRPr="002F5BF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Lienhypertexte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65124DA" w14:textId="6050C0C3" w:rsidR="00A35BF2" w:rsidRPr="00995A86" w:rsidRDefault="00B97703" w:rsidP="00363AF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35BF2" w:rsidRPr="00995A86">
        <w:rPr>
          <w:rFonts w:ascii="Arial" w:hAnsi="Arial" w:cs="Arial"/>
        </w:rPr>
        <w:t>S4-241325 (CR 26.253 Corrections to TS 26.253 Annex A)</w:t>
      </w:r>
    </w:p>
    <w:p w14:paraId="3E8231BA" w14:textId="28BE2C30" w:rsidR="00B97703" w:rsidRPr="00363AF0" w:rsidRDefault="00A35BF2" w:rsidP="00363AF0">
      <w:pPr>
        <w:spacing w:after="60"/>
        <w:ind w:left="1985" w:hanging="1985"/>
        <w:rPr>
          <w:rFonts w:ascii="Arial" w:hAnsi="Arial" w:cs="Arial"/>
          <w:bCs/>
        </w:rPr>
      </w:pPr>
      <w:r w:rsidRPr="00995A86">
        <w:rPr>
          <w:rFonts w:ascii="Arial" w:hAnsi="Arial" w:cs="Arial"/>
        </w:rPr>
        <w:tab/>
        <w:t>S4-241353 (CR 26.114 Introduction of IVAS codec)</w:t>
      </w:r>
      <w:r w:rsidR="00B97703" w:rsidRPr="00B97703">
        <w:rPr>
          <w:rFonts w:ascii="Arial" w:hAnsi="Arial" w:cs="Arial"/>
          <w:bCs/>
          <w:color w:val="0070C0"/>
        </w:rPr>
        <w:br/>
      </w:r>
    </w:p>
    <w:p w14:paraId="23BA7AB9" w14:textId="77777777" w:rsidR="00B97703" w:rsidRDefault="000F6242" w:rsidP="00B97703">
      <w:pPr>
        <w:pStyle w:val="Titre1"/>
      </w:pPr>
      <w:r>
        <w:t>1</w:t>
      </w:r>
      <w:r w:rsidR="002F1940">
        <w:tab/>
      </w:r>
      <w:r>
        <w:t>Overall description</w:t>
      </w:r>
    </w:p>
    <w:p w14:paraId="19CE374A" w14:textId="4794118A" w:rsidR="00995A86" w:rsidRDefault="002F5BFF" w:rsidP="00363AF0">
      <w:pPr>
        <w:rPr>
          <w:rFonts w:ascii="Arial" w:hAnsi="Arial" w:cs="Arial"/>
        </w:rPr>
      </w:pPr>
      <w:r w:rsidRPr="002F5BFF">
        <w:rPr>
          <w:rFonts w:ascii="Arial" w:hAnsi="Arial" w:cs="Arial"/>
        </w:rPr>
        <w:t>SA4 has completed the definition of the RTP payload format (in Annex A of TS 26.253) and support of Immersive Voice and Audio Services (IVAS) in TS 26.114 in Release 18</w:t>
      </w:r>
      <w:r w:rsidR="00A35BF2" w:rsidRPr="00995A86">
        <w:rPr>
          <w:rFonts w:ascii="Arial" w:hAnsi="Arial" w:cs="Arial"/>
        </w:rPr>
        <w:t>, as defined in attachments. The definition of the RTP payload structure and media type parameters for IVAS is considered stable</w:t>
      </w:r>
      <w:r w:rsidR="00995A86" w:rsidRPr="00995A86">
        <w:rPr>
          <w:rFonts w:ascii="Arial" w:hAnsi="Arial" w:cs="Arial"/>
        </w:rPr>
        <w:t xml:space="preserve">. </w:t>
      </w:r>
    </w:p>
    <w:p w14:paraId="5115B089" w14:textId="0AF8E0DC" w:rsidR="00A35BF2" w:rsidRPr="00995A86" w:rsidRDefault="00995A86" w:rsidP="00363AF0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SA4 would like to invite </w:t>
      </w:r>
      <w:r w:rsidR="00A35BF2" w:rsidRPr="00995A86">
        <w:rPr>
          <w:rFonts w:ascii="Arial" w:hAnsi="Arial" w:cs="Arial"/>
        </w:rPr>
        <w:t xml:space="preserve">CT1, CT3, CT4 </w:t>
      </w:r>
      <w:r>
        <w:rPr>
          <w:rFonts w:ascii="Arial" w:hAnsi="Arial" w:cs="Arial"/>
        </w:rPr>
        <w:t>to consider this ou</w:t>
      </w:r>
      <w:r w:rsidR="00576E6A">
        <w:rPr>
          <w:rFonts w:ascii="Arial" w:hAnsi="Arial" w:cs="Arial"/>
        </w:rPr>
        <w:t>t</w:t>
      </w:r>
      <w:r>
        <w:rPr>
          <w:rFonts w:ascii="Arial" w:hAnsi="Arial" w:cs="Arial"/>
        </w:rPr>
        <w:t>put</w:t>
      </w:r>
      <w:r w:rsidRPr="00995A86">
        <w:rPr>
          <w:rFonts w:ascii="Arial" w:hAnsi="Arial" w:cs="Arial"/>
        </w:rPr>
        <w:t xml:space="preserve"> for their work on integrating the IVAS codec in CT specifications in Release 18</w:t>
      </w:r>
      <w:r w:rsidR="00A35BF2" w:rsidRPr="00995A86">
        <w:rPr>
          <w:rFonts w:ascii="Arial" w:hAnsi="Arial" w:cs="Arial"/>
        </w:rPr>
        <w:t>.</w:t>
      </w:r>
    </w:p>
    <w:p w14:paraId="3A6F8221" w14:textId="77777777" w:rsidR="00A35BF2" w:rsidRDefault="00A35BF2" w:rsidP="00363AF0"/>
    <w:p w14:paraId="274D0BDC" w14:textId="77777777" w:rsidR="00B97703" w:rsidRDefault="002F1940" w:rsidP="000F6242">
      <w:pPr>
        <w:pStyle w:val="Titre1"/>
      </w:pPr>
      <w:r>
        <w:t>2</w:t>
      </w:r>
      <w:r>
        <w:tab/>
      </w:r>
      <w:r w:rsidR="000F6242">
        <w:t>Actions</w:t>
      </w:r>
    </w:p>
    <w:p w14:paraId="51CCBAE2" w14:textId="208C395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AC3AE4">
        <w:rPr>
          <w:rFonts w:ascii="Arial" w:hAnsi="Arial" w:cs="Arial"/>
          <w:b/>
        </w:rPr>
        <w:t xml:space="preserve"> </w:t>
      </w:r>
      <w:r w:rsidR="00A35BF2">
        <w:rPr>
          <w:rFonts w:ascii="Arial" w:hAnsi="Arial" w:cs="Arial"/>
          <w:b/>
        </w:rPr>
        <w:t>CT1, CT3, CT</w:t>
      </w:r>
      <w:r w:rsidR="009C73BF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</w:t>
      </w:r>
    </w:p>
    <w:p w14:paraId="54EED342" w14:textId="1E44DE47" w:rsidR="00CA28E7" w:rsidRDefault="00B97703" w:rsidP="2CC3ECC0">
      <w:pPr>
        <w:spacing w:after="120"/>
        <w:ind w:left="993" w:hanging="993"/>
        <w:rPr>
          <w:rFonts w:ascii="Arial" w:hAnsi="Arial" w:cs="Arial"/>
        </w:rPr>
      </w:pPr>
      <w:r w:rsidRPr="2CC3ECC0">
        <w:rPr>
          <w:rFonts w:ascii="Arial" w:hAnsi="Arial" w:cs="Arial"/>
          <w:b/>
          <w:bCs/>
        </w:rPr>
        <w:t>ACTION:</w:t>
      </w:r>
      <w:r w:rsidR="00AC3AE4" w:rsidRPr="2CC3ECC0">
        <w:rPr>
          <w:rFonts w:ascii="Arial" w:hAnsi="Arial" w:cs="Arial"/>
          <w:b/>
          <w:bCs/>
        </w:rPr>
        <w:t xml:space="preserve"> </w:t>
      </w:r>
      <w:r w:rsidR="00B25975">
        <w:rPr>
          <w:rFonts w:ascii="Arial" w:hAnsi="Arial" w:cs="Arial"/>
          <w:b/>
          <w:bCs/>
        </w:rPr>
        <w:tab/>
      </w:r>
      <w:r w:rsidR="00C47CBC">
        <w:rPr>
          <w:rFonts w:ascii="Arial" w:hAnsi="Arial" w:cs="Arial"/>
        </w:rPr>
        <w:t>SA</w:t>
      </w:r>
      <w:r w:rsidR="00CA28E7">
        <w:rPr>
          <w:rFonts w:ascii="Arial" w:hAnsi="Arial" w:cs="Arial"/>
        </w:rPr>
        <w:t>4</w:t>
      </w:r>
      <w:r w:rsidR="00C47CBC">
        <w:rPr>
          <w:rFonts w:ascii="Arial" w:hAnsi="Arial" w:cs="Arial"/>
        </w:rPr>
        <w:t xml:space="preserve"> kindly asks </w:t>
      </w:r>
      <w:r w:rsidR="00A35BF2">
        <w:rPr>
          <w:rFonts w:ascii="Arial" w:hAnsi="Arial" w:cs="Arial"/>
        </w:rPr>
        <w:t>CT1, CT3, CT</w:t>
      </w:r>
      <w:r w:rsidR="00EC5BAB">
        <w:rPr>
          <w:rFonts w:ascii="Arial" w:hAnsi="Arial" w:cs="Arial"/>
        </w:rPr>
        <w:t>4</w:t>
      </w:r>
      <w:r w:rsidR="00C47CBC">
        <w:rPr>
          <w:rFonts w:ascii="Arial" w:hAnsi="Arial" w:cs="Arial"/>
        </w:rPr>
        <w:t xml:space="preserve"> </w:t>
      </w:r>
      <w:r w:rsidR="00CA28E7">
        <w:rPr>
          <w:rFonts w:ascii="Arial" w:hAnsi="Arial" w:cs="Arial"/>
        </w:rPr>
        <w:t xml:space="preserve">to take the above </w:t>
      </w:r>
      <w:r w:rsidR="00A35BF2">
        <w:rPr>
          <w:rFonts w:ascii="Arial" w:hAnsi="Arial" w:cs="Arial"/>
        </w:rPr>
        <w:t>information</w:t>
      </w:r>
      <w:r w:rsidR="00CA28E7">
        <w:rPr>
          <w:rFonts w:ascii="Arial" w:hAnsi="Arial" w:cs="Arial"/>
        </w:rPr>
        <w:t xml:space="preserve"> into account. </w:t>
      </w:r>
    </w:p>
    <w:p w14:paraId="05EFFB00" w14:textId="5624982D" w:rsidR="00701486" w:rsidRDefault="00C47CBC" w:rsidP="2CC3ECC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 xml:space="preserve">. </w:t>
      </w:r>
    </w:p>
    <w:p w14:paraId="02F38B28" w14:textId="46AAE169" w:rsidR="00B97703" w:rsidRDefault="00B97703" w:rsidP="000F6242">
      <w:pPr>
        <w:pStyle w:val="Titre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CA28E7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964D59D" w14:textId="61A5D613" w:rsidR="0059189B" w:rsidRDefault="0059189B" w:rsidP="0059189B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 w:rsidR="00CA28E7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#</w:t>
      </w:r>
      <w:r w:rsidR="00CA28E7">
        <w:rPr>
          <w:rFonts w:ascii="Arial" w:hAnsi="Arial" w:cs="Arial"/>
          <w:bCs/>
        </w:rPr>
        <w:t>129e</w:t>
      </w:r>
      <w:r>
        <w:rPr>
          <w:rFonts w:ascii="Arial" w:hAnsi="Arial" w:cs="Arial"/>
          <w:bCs/>
        </w:rPr>
        <w:t xml:space="preserve">           </w:t>
      </w:r>
      <w:r w:rsidR="00B509FB">
        <w:rPr>
          <w:rFonts w:ascii="Arial" w:hAnsi="Arial" w:cs="Arial"/>
          <w:bCs/>
        </w:rPr>
        <w:t xml:space="preserve">             </w:t>
      </w:r>
      <w:r>
        <w:rPr>
          <w:rFonts w:ascii="Arial" w:hAnsi="Arial" w:cs="Arial"/>
          <w:bCs/>
        </w:rPr>
        <w:t xml:space="preserve">     </w:t>
      </w:r>
      <w:r w:rsidR="00CA28E7">
        <w:rPr>
          <w:rFonts w:ascii="Arial" w:hAnsi="Arial" w:cs="Arial"/>
          <w:bCs/>
        </w:rPr>
        <w:t>19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</w:t>
      </w:r>
      <w:r w:rsidR="00CA28E7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 xml:space="preserve"> </w:t>
      </w:r>
      <w:r w:rsidR="00CA28E7">
        <w:rPr>
          <w:rFonts w:ascii="Arial" w:hAnsi="Arial" w:cs="Arial"/>
          <w:bCs/>
        </w:rPr>
        <w:t xml:space="preserve">August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4569E3">
        <w:rPr>
          <w:rFonts w:ascii="Arial" w:hAnsi="Arial" w:cs="Arial"/>
          <w:bCs/>
        </w:rPr>
        <w:tab/>
      </w:r>
      <w:r w:rsidR="00CA28E7">
        <w:rPr>
          <w:rFonts w:ascii="Arial" w:hAnsi="Arial" w:cs="Arial"/>
          <w:bCs/>
        </w:rPr>
        <w:t>Online</w:t>
      </w:r>
    </w:p>
    <w:p w14:paraId="6C3FB8B6" w14:textId="32128439" w:rsidR="00CA28E7" w:rsidRDefault="00CA28E7" w:rsidP="0059189B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SA4#130                               18</w:t>
      </w:r>
      <w:r w:rsidR="00A35BF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 22 November 2024</w:t>
      </w:r>
      <w:r>
        <w:rPr>
          <w:rFonts w:ascii="Arial" w:hAnsi="Arial" w:cs="Arial"/>
          <w:bCs/>
        </w:rPr>
        <w:tab/>
      </w:r>
      <w:r w:rsidR="00A35BF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Orlando, US </w:t>
      </w:r>
    </w:p>
    <w:p w14:paraId="299D06BB" w14:textId="143B5086" w:rsidR="00DE2065" w:rsidRPr="00095BC2" w:rsidRDefault="00DE2065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DE2065" w:rsidRPr="00095BC2">
      <w:footerReference w:type="even" r:id="rId9"/>
      <w:footerReference w:type="default" r:id="rId10"/>
      <w:footerReference w:type="first" r:id="rId11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3E5AA7" w14:textId="77777777" w:rsidR="00470A1C" w:rsidRDefault="00470A1C">
      <w:pPr>
        <w:spacing w:after="0"/>
      </w:pPr>
      <w:r>
        <w:separator/>
      </w:r>
    </w:p>
  </w:endnote>
  <w:endnote w:type="continuationSeparator" w:id="0">
    <w:p w14:paraId="7E114A5E" w14:textId="77777777" w:rsidR="00470A1C" w:rsidRDefault="00470A1C">
      <w:pPr>
        <w:spacing w:after="0"/>
      </w:pPr>
      <w:r>
        <w:continuationSeparator/>
      </w:r>
    </w:p>
  </w:endnote>
  <w:endnote w:type="continuationNotice" w:id="1">
    <w:p w14:paraId="6CEEF783" w14:textId="77777777" w:rsidR="00470A1C" w:rsidRDefault="00470A1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5A714" w14:textId="77777777" w:rsidR="009C73BF" w:rsidRDefault="009C73B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C66B1" w14:textId="77777777" w:rsidR="009C73BF" w:rsidRDefault="009C73BF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E3E7F" w14:textId="77777777" w:rsidR="009C73BF" w:rsidRDefault="009C73B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0CDAE" w14:textId="77777777" w:rsidR="00470A1C" w:rsidRDefault="00470A1C">
      <w:pPr>
        <w:spacing w:after="0"/>
      </w:pPr>
      <w:r>
        <w:separator/>
      </w:r>
    </w:p>
  </w:footnote>
  <w:footnote w:type="continuationSeparator" w:id="0">
    <w:p w14:paraId="26849C6D" w14:textId="77777777" w:rsidR="00470A1C" w:rsidRDefault="00470A1C">
      <w:pPr>
        <w:spacing w:after="0"/>
      </w:pPr>
      <w:r>
        <w:continuationSeparator/>
      </w:r>
    </w:p>
  </w:footnote>
  <w:footnote w:type="continuationNotice" w:id="1">
    <w:p w14:paraId="526C6FD3" w14:textId="77777777" w:rsidR="00470A1C" w:rsidRDefault="00470A1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BCF75F8"/>
    <w:multiLevelType w:val="hybridMultilevel"/>
    <w:tmpl w:val="0F348EC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 w:numId="5" w16cid:durableId="12303862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revisionView w:inkAnnotations="0"/>
  <w:doNotTrackMov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08C1"/>
    <w:rsid w:val="000050E9"/>
    <w:rsid w:val="0001587C"/>
    <w:rsid w:val="00017F23"/>
    <w:rsid w:val="00021489"/>
    <w:rsid w:val="000439D2"/>
    <w:rsid w:val="00044B36"/>
    <w:rsid w:val="00046F08"/>
    <w:rsid w:val="00052066"/>
    <w:rsid w:val="00056860"/>
    <w:rsid w:val="000677A9"/>
    <w:rsid w:val="000706CE"/>
    <w:rsid w:val="00095BC2"/>
    <w:rsid w:val="000A5B9C"/>
    <w:rsid w:val="000A732F"/>
    <w:rsid w:val="000C2DA1"/>
    <w:rsid w:val="000E4AD8"/>
    <w:rsid w:val="000F6242"/>
    <w:rsid w:val="00116E31"/>
    <w:rsid w:val="00136287"/>
    <w:rsid w:val="00145927"/>
    <w:rsid w:val="00160B8F"/>
    <w:rsid w:val="00161A3F"/>
    <w:rsid w:val="001718F1"/>
    <w:rsid w:val="00174844"/>
    <w:rsid w:val="00177109"/>
    <w:rsid w:val="001A2787"/>
    <w:rsid w:val="001B497F"/>
    <w:rsid w:val="001B7D04"/>
    <w:rsid w:val="001D4055"/>
    <w:rsid w:val="001D4143"/>
    <w:rsid w:val="001D4FE5"/>
    <w:rsid w:val="00203497"/>
    <w:rsid w:val="00213592"/>
    <w:rsid w:val="0022013A"/>
    <w:rsid w:val="002201E4"/>
    <w:rsid w:val="0023717A"/>
    <w:rsid w:val="0024249B"/>
    <w:rsid w:val="00251B6C"/>
    <w:rsid w:val="00270389"/>
    <w:rsid w:val="0027387C"/>
    <w:rsid w:val="002954E3"/>
    <w:rsid w:val="00296E22"/>
    <w:rsid w:val="002A6824"/>
    <w:rsid w:val="002C576C"/>
    <w:rsid w:val="002C7FF2"/>
    <w:rsid w:val="002D2A2F"/>
    <w:rsid w:val="002E42AF"/>
    <w:rsid w:val="002F1940"/>
    <w:rsid w:val="002F5BFF"/>
    <w:rsid w:val="00302E69"/>
    <w:rsid w:val="00305F87"/>
    <w:rsid w:val="00320F57"/>
    <w:rsid w:val="003266A7"/>
    <w:rsid w:val="003339A1"/>
    <w:rsid w:val="0034030B"/>
    <w:rsid w:val="003512EB"/>
    <w:rsid w:val="00356FE0"/>
    <w:rsid w:val="0035739A"/>
    <w:rsid w:val="00363AF0"/>
    <w:rsid w:val="00364C9E"/>
    <w:rsid w:val="00370F4F"/>
    <w:rsid w:val="00383545"/>
    <w:rsid w:val="003B0FD4"/>
    <w:rsid w:val="003B654D"/>
    <w:rsid w:val="003C489E"/>
    <w:rsid w:val="003D3743"/>
    <w:rsid w:val="003D7E21"/>
    <w:rsid w:val="003E0095"/>
    <w:rsid w:val="003E5B3B"/>
    <w:rsid w:val="004005FF"/>
    <w:rsid w:val="00410C42"/>
    <w:rsid w:val="00430C4E"/>
    <w:rsid w:val="00433500"/>
    <w:rsid w:val="00433F71"/>
    <w:rsid w:val="0043486C"/>
    <w:rsid w:val="00437438"/>
    <w:rsid w:val="00440D43"/>
    <w:rsid w:val="004531BF"/>
    <w:rsid w:val="00455362"/>
    <w:rsid w:val="0045595F"/>
    <w:rsid w:val="004569E3"/>
    <w:rsid w:val="00457E0C"/>
    <w:rsid w:val="00470A1C"/>
    <w:rsid w:val="00483F7B"/>
    <w:rsid w:val="004A006C"/>
    <w:rsid w:val="004A49BB"/>
    <w:rsid w:val="004A6380"/>
    <w:rsid w:val="004A7B18"/>
    <w:rsid w:val="004B0FF7"/>
    <w:rsid w:val="004B46AC"/>
    <w:rsid w:val="004C4776"/>
    <w:rsid w:val="004C4A64"/>
    <w:rsid w:val="004D063A"/>
    <w:rsid w:val="004D6A1A"/>
    <w:rsid w:val="004E3939"/>
    <w:rsid w:val="004E454E"/>
    <w:rsid w:val="004F0C57"/>
    <w:rsid w:val="004F6453"/>
    <w:rsid w:val="005120F4"/>
    <w:rsid w:val="00520811"/>
    <w:rsid w:val="00520EC6"/>
    <w:rsid w:val="00524687"/>
    <w:rsid w:val="00536A26"/>
    <w:rsid w:val="00544E5C"/>
    <w:rsid w:val="00556007"/>
    <w:rsid w:val="005565E0"/>
    <w:rsid w:val="005662A3"/>
    <w:rsid w:val="00576E6A"/>
    <w:rsid w:val="00577EAC"/>
    <w:rsid w:val="0059189B"/>
    <w:rsid w:val="00592F34"/>
    <w:rsid w:val="005A033F"/>
    <w:rsid w:val="005B5087"/>
    <w:rsid w:val="005C225A"/>
    <w:rsid w:val="005C6171"/>
    <w:rsid w:val="005C75D2"/>
    <w:rsid w:val="005E4EEF"/>
    <w:rsid w:val="005E5795"/>
    <w:rsid w:val="005E6F68"/>
    <w:rsid w:val="005F33CC"/>
    <w:rsid w:val="00602EA6"/>
    <w:rsid w:val="00615366"/>
    <w:rsid w:val="0061676E"/>
    <w:rsid w:val="00664E90"/>
    <w:rsid w:val="00665380"/>
    <w:rsid w:val="00666B2F"/>
    <w:rsid w:val="00680FA4"/>
    <w:rsid w:val="00681C65"/>
    <w:rsid w:val="006823BF"/>
    <w:rsid w:val="00686CCA"/>
    <w:rsid w:val="0069623C"/>
    <w:rsid w:val="006A3A35"/>
    <w:rsid w:val="006B3C90"/>
    <w:rsid w:val="006C0CC0"/>
    <w:rsid w:val="006C3666"/>
    <w:rsid w:val="006E04B2"/>
    <w:rsid w:val="006E0D4F"/>
    <w:rsid w:val="006F2D99"/>
    <w:rsid w:val="00701486"/>
    <w:rsid w:val="00701BD8"/>
    <w:rsid w:val="007227C4"/>
    <w:rsid w:val="00724471"/>
    <w:rsid w:val="00726022"/>
    <w:rsid w:val="00726319"/>
    <w:rsid w:val="00732F5C"/>
    <w:rsid w:val="00753754"/>
    <w:rsid w:val="0076059C"/>
    <w:rsid w:val="007A46EB"/>
    <w:rsid w:val="007B235A"/>
    <w:rsid w:val="007C23FF"/>
    <w:rsid w:val="007E0890"/>
    <w:rsid w:val="007F4F92"/>
    <w:rsid w:val="007F6F25"/>
    <w:rsid w:val="00814E52"/>
    <w:rsid w:val="00832356"/>
    <w:rsid w:val="00832B2B"/>
    <w:rsid w:val="008371A2"/>
    <w:rsid w:val="00845752"/>
    <w:rsid w:val="00852DD4"/>
    <w:rsid w:val="00860320"/>
    <w:rsid w:val="0086267A"/>
    <w:rsid w:val="008638C0"/>
    <w:rsid w:val="00870DA9"/>
    <w:rsid w:val="00873835"/>
    <w:rsid w:val="008858CD"/>
    <w:rsid w:val="008902A7"/>
    <w:rsid w:val="008A1E41"/>
    <w:rsid w:val="008B006E"/>
    <w:rsid w:val="008B5DD7"/>
    <w:rsid w:val="008B6C5E"/>
    <w:rsid w:val="008D4570"/>
    <w:rsid w:val="008D772F"/>
    <w:rsid w:val="008E197E"/>
    <w:rsid w:val="008E7A7B"/>
    <w:rsid w:val="008F3CE2"/>
    <w:rsid w:val="008F6E5E"/>
    <w:rsid w:val="009167B9"/>
    <w:rsid w:val="00941E59"/>
    <w:rsid w:val="00952726"/>
    <w:rsid w:val="00953874"/>
    <w:rsid w:val="0096705C"/>
    <w:rsid w:val="00967711"/>
    <w:rsid w:val="009830D4"/>
    <w:rsid w:val="00985FCA"/>
    <w:rsid w:val="00987C98"/>
    <w:rsid w:val="00995A86"/>
    <w:rsid w:val="0099764C"/>
    <w:rsid w:val="009A215D"/>
    <w:rsid w:val="009C73BF"/>
    <w:rsid w:val="009D1B3E"/>
    <w:rsid w:val="009D5024"/>
    <w:rsid w:val="009D5B78"/>
    <w:rsid w:val="009E6242"/>
    <w:rsid w:val="00A1414D"/>
    <w:rsid w:val="00A20F29"/>
    <w:rsid w:val="00A317D2"/>
    <w:rsid w:val="00A33A3E"/>
    <w:rsid w:val="00A35BF2"/>
    <w:rsid w:val="00A46CCB"/>
    <w:rsid w:val="00A5115E"/>
    <w:rsid w:val="00A71544"/>
    <w:rsid w:val="00A75E83"/>
    <w:rsid w:val="00A90373"/>
    <w:rsid w:val="00AA1F8F"/>
    <w:rsid w:val="00AA31A9"/>
    <w:rsid w:val="00AB61BB"/>
    <w:rsid w:val="00AC15D1"/>
    <w:rsid w:val="00AC3AE4"/>
    <w:rsid w:val="00AC47F1"/>
    <w:rsid w:val="00AC6106"/>
    <w:rsid w:val="00AD0AB7"/>
    <w:rsid w:val="00AD1CC3"/>
    <w:rsid w:val="00AE1828"/>
    <w:rsid w:val="00AF337B"/>
    <w:rsid w:val="00B00591"/>
    <w:rsid w:val="00B07E81"/>
    <w:rsid w:val="00B238A4"/>
    <w:rsid w:val="00B25975"/>
    <w:rsid w:val="00B33F3C"/>
    <w:rsid w:val="00B40512"/>
    <w:rsid w:val="00B5011D"/>
    <w:rsid w:val="00B509FB"/>
    <w:rsid w:val="00B97703"/>
    <w:rsid w:val="00BA0E0A"/>
    <w:rsid w:val="00BA498C"/>
    <w:rsid w:val="00BB6A1F"/>
    <w:rsid w:val="00BB6BBC"/>
    <w:rsid w:val="00BC08D2"/>
    <w:rsid w:val="00BF1230"/>
    <w:rsid w:val="00BF1DB3"/>
    <w:rsid w:val="00BF3F00"/>
    <w:rsid w:val="00C04BAC"/>
    <w:rsid w:val="00C121B7"/>
    <w:rsid w:val="00C15142"/>
    <w:rsid w:val="00C17B7B"/>
    <w:rsid w:val="00C215D4"/>
    <w:rsid w:val="00C23C20"/>
    <w:rsid w:val="00C23F9F"/>
    <w:rsid w:val="00C362C0"/>
    <w:rsid w:val="00C47CBC"/>
    <w:rsid w:val="00C52639"/>
    <w:rsid w:val="00C53189"/>
    <w:rsid w:val="00C67FFA"/>
    <w:rsid w:val="00C74A0B"/>
    <w:rsid w:val="00C7684B"/>
    <w:rsid w:val="00C815E1"/>
    <w:rsid w:val="00C913AE"/>
    <w:rsid w:val="00CA1F30"/>
    <w:rsid w:val="00CA28E7"/>
    <w:rsid w:val="00CB1F0E"/>
    <w:rsid w:val="00CB5ADC"/>
    <w:rsid w:val="00CC2997"/>
    <w:rsid w:val="00CD5002"/>
    <w:rsid w:val="00CD790F"/>
    <w:rsid w:val="00CE0FDD"/>
    <w:rsid w:val="00CE32A7"/>
    <w:rsid w:val="00CF06EC"/>
    <w:rsid w:val="00CF3B99"/>
    <w:rsid w:val="00CF6087"/>
    <w:rsid w:val="00D0278F"/>
    <w:rsid w:val="00D02856"/>
    <w:rsid w:val="00D06079"/>
    <w:rsid w:val="00D144DE"/>
    <w:rsid w:val="00D209D8"/>
    <w:rsid w:val="00D25CD3"/>
    <w:rsid w:val="00D30AD3"/>
    <w:rsid w:val="00D30ADE"/>
    <w:rsid w:val="00D62A0E"/>
    <w:rsid w:val="00D74376"/>
    <w:rsid w:val="00D8323B"/>
    <w:rsid w:val="00D83766"/>
    <w:rsid w:val="00D84FCE"/>
    <w:rsid w:val="00D856BD"/>
    <w:rsid w:val="00DB5480"/>
    <w:rsid w:val="00DB7D22"/>
    <w:rsid w:val="00DC1BAF"/>
    <w:rsid w:val="00DE2065"/>
    <w:rsid w:val="00DF29A9"/>
    <w:rsid w:val="00DF7E9B"/>
    <w:rsid w:val="00E14F29"/>
    <w:rsid w:val="00E15BA8"/>
    <w:rsid w:val="00E26C80"/>
    <w:rsid w:val="00E3499E"/>
    <w:rsid w:val="00E464CC"/>
    <w:rsid w:val="00E502D0"/>
    <w:rsid w:val="00E60603"/>
    <w:rsid w:val="00E66407"/>
    <w:rsid w:val="00E7273E"/>
    <w:rsid w:val="00E92981"/>
    <w:rsid w:val="00EA6C50"/>
    <w:rsid w:val="00EB4869"/>
    <w:rsid w:val="00EB4E09"/>
    <w:rsid w:val="00EC0AE9"/>
    <w:rsid w:val="00EC347B"/>
    <w:rsid w:val="00EC39FF"/>
    <w:rsid w:val="00EC5BAB"/>
    <w:rsid w:val="00ED48C3"/>
    <w:rsid w:val="00F1504D"/>
    <w:rsid w:val="00F24338"/>
    <w:rsid w:val="00F25BF9"/>
    <w:rsid w:val="00F33593"/>
    <w:rsid w:val="00F34B3C"/>
    <w:rsid w:val="00F61341"/>
    <w:rsid w:val="00F65EC3"/>
    <w:rsid w:val="00F67C2F"/>
    <w:rsid w:val="00F72311"/>
    <w:rsid w:val="00F76F80"/>
    <w:rsid w:val="00F77742"/>
    <w:rsid w:val="00F856D7"/>
    <w:rsid w:val="00F91527"/>
    <w:rsid w:val="00FA2488"/>
    <w:rsid w:val="00FA4DFE"/>
    <w:rsid w:val="00FB1EAF"/>
    <w:rsid w:val="00FB6AEB"/>
    <w:rsid w:val="00FC3C84"/>
    <w:rsid w:val="00FD69E3"/>
    <w:rsid w:val="00FE36ED"/>
    <w:rsid w:val="00FE6DF1"/>
    <w:rsid w:val="089EFF78"/>
    <w:rsid w:val="0CD5039E"/>
    <w:rsid w:val="159213DF"/>
    <w:rsid w:val="1BFD9869"/>
    <w:rsid w:val="21226593"/>
    <w:rsid w:val="266BA88A"/>
    <w:rsid w:val="2CC3ECC0"/>
    <w:rsid w:val="328AEB3D"/>
    <w:rsid w:val="377F5792"/>
    <w:rsid w:val="3A7CD4C5"/>
    <w:rsid w:val="3D15566B"/>
    <w:rsid w:val="4023589A"/>
    <w:rsid w:val="43270B6E"/>
    <w:rsid w:val="4D17B9BA"/>
    <w:rsid w:val="50522179"/>
    <w:rsid w:val="50D04EFB"/>
    <w:rsid w:val="5E3667E9"/>
    <w:rsid w:val="7B0FD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32DE5F"/>
  <w15:chartTrackingRefBased/>
  <w15:docId w15:val="{1AD103C3-E1AA-421D-9CBE-77AB96CC4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592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Titre1">
    <w:name w:val="heading 1"/>
    <w:aliases w:val="H1,h1"/>
    <w:next w:val="Normal"/>
    <w:qFormat/>
    <w:rsid w:val="0014592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Titre2">
    <w:name w:val="heading 2"/>
    <w:aliases w:val="H2,h2"/>
    <w:basedOn w:val="Titre1"/>
    <w:next w:val="Normal"/>
    <w:qFormat/>
    <w:rsid w:val="0014592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,h3"/>
    <w:basedOn w:val="Titre2"/>
    <w:next w:val="Normal"/>
    <w:qFormat/>
    <w:rsid w:val="00145927"/>
    <w:pPr>
      <w:spacing w:before="120"/>
      <w:outlineLvl w:val="2"/>
    </w:pPr>
    <w:rPr>
      <w:sz w:val="28"/>
    </w:rPr>
  </w:style>
  <w:style w:type="paragraph" w:styleId="Titre4">
    <w:name w:val="heading 4"/>
    <w:aliases w:val="h4"/>
    <w:basedOn w:val="Titre3"/>
    <w:next w:val="Normal"/>
    <w:qFormat/>
    <w:rsid w:val="00145927"/>
    <w:pPr>
      <w:ind w:left="1418" w:hanging="1418"/>
      <w:outlineLvl w:val="3"/>
    </w:pPr>
    <w:rPr>
      <w:sz w:val="24"/>
    </w:rPr>
  </w:style>
  <w:style w:type="paragraph" w:styleId="Titre5">
    <w:name w:val="heading 5"/>
    <w:aliases w:val="h5"/>
    <w:basedOn w:val="Titre4"/>
    <w:next w:val="Normal"/>
    <w:qFormat/>
    <w:rsid w:val="00145927"/>
    <w:pPr>
      <w:ind w:left="1701" w:hanging="1701"/>
      <w:outlineLvl w:val="4"/>
    </w:pPr>
    <w:rPr>
      <w:sz w:val="22"/>
    </w:rPr>
  </w:style>
  <w:style w:type="paragraph" w:styleId="Titre6">
    <w:name w:val="heading 6"/>
    <w:aliases w:val="h6"/>
    <w:basedOn w:val="H6"/>
    <w:next w:val="Normal"/>
    <w:qFormat/>
    <w:rsid w:val="00145927"/>
    <w:pPr>
      <w:outlineLvl w:val="5"/>
    </w:pPr>
  </w:style>
  <w:style w:type="paragraph" w:styleId="Titre7">
    <w:name w:val="heading 7"/>
    <w:basedOn w:val="H6"/>
    <w:next w:val="Normal"/>
    <w:qFormat/>
    <w:rsid w:val="00145927"/>
    <w:pPr>
      <w:outlineLvl w:val="6"/>
    </w:pPr>
  </w:style>
  <w:style w:type="paragraph" w:styleId="Titre8">
    <w:name w:val="heading 8"/>
    <w:basedOn w:val="Titre1"/>
    <w:next w:val="Normal"/>
    <w:qFormat/>
    <w:rsid w:val="00145927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145927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link w:val="En-tteCar"/>
    <w:rsid w:val="001459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Pieddepage">
    <w:name w:val="footer"/>
    <w:basedOn w:val="En-tte"/>
    <w:semiHidden/>
    <w:rsid w:val="00145927"/>
    <w:pPr>
      <w:jc w:val="center"/>
    </w:pPr>
    <w:rPr>
      <w:i/>
    </w:rPr>
  </w:style>
  <w:style w:type="paragraph" w:styleId="Commentaire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Liste"/>
    <w:rsid w:val="0014592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En-tteCar">
    <w:name w:val="En-tête Car"/>
    <w:link w:val="En-tte"/>
    <w:rsid w:val="004E3939"/>
    <w:rPr>
      <w:rFonts w:ascii="Arial" w:hAnsi="Arial"/>
      <w:b/>
      <w:noProof/>
      <w:sz w:val="18"/>
      <w:lang w:val="en-GB" w:eastAsia="en-GB"/>
    </w:rPr>
  </w:style>
  <w:style w:type="paragraph" w:styleId="TM8">
    <w:name w:val="toc 8"/>
    <w:basedOn w:val="TM1"/>
    <w:semiHidden/>
    <w:rsid w:val="00145927"/>
    <w:pPr>
      <w:spacing w:before="180"/>
      <w:ind w:left="2693" w:hanging="2693"/>
    </w:pPr>
    <w:rPr>
      <w:b/>
    </w:rPr>
  </w:style>
  <w:style w:type="paragraph" w:styleId="TM1">
    <w:name w:val="toc 1"/>
    <w:semiHidden/>
    <w:rsid w:val="0014592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4592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M5">
    <w:name w:val="toc 5"/>
    <w:basedOn w:val="TM4"/>
    <w:semiHidden/>
    <w:rsid w:val="00145927"/>
    <w:pPr>
      <w:ind w:left="1701" w:hanging="1701"/>
    </w:pPr>
  </w:style>
  <w:style w:type="paragraph" w:styleId="TM4">
    <w:name w:val="toc 4"/>
    <w:basedOn w:val="TM3"/>
    <w:semiHidden/>
    <w:rsid w:val="00145927"/>
    <w:pPr>
      <w:ind w:left="1418" w:hanging="1418"/>
    </w:pPr>
  </w:style>
  <w:style w:type="paragraph" w:styleId="TM3">
    <w:name w:val="toc 3"/>
    <w:basedOn w:val="TM2"/>
    <w:semiHidden/>
    <w:rsid w:val="00145927"/>
    <w:pPr>
      <w:ind w:left="1134" w:hanging="1134"/>
    </w:pPr>
  </w:style>
  <w:style w:type="paragraph" w:styleId="TM2">
    <w:name w:val="toc 2"/>
    <w:basedOn w:val="TM1"/>
    <w:semiHidden/>
    <w:rsid w:val="0014592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45927"/>
    <w:pPr>
      <w:ind w:left="284"/>
    </w:pPr>
  </w:style>
  <w:style w:type="paragraph" w:styleId="Index1">
    <w:name w:val="index 1"/>
    <w:basedOn w:val="Normal"/>
    <w:semiHidden/>
    <w:rsid w:val="00145927"/>
    <w:pPr>
      <w:keepLines/>
      <w:spacing w:after="0"/>
    </w:pPr>
  </w:style>
  <w:style w:type="paragraph" w:customStyle="1" w:styleId="ZH">
    <w:name w:val="ZH"/>
    <w:rsid w:val="0014592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Titre1"/>
    <w:next w:val="Normal"/>
    <w:rsid w:val="00145927"/>
    <w:pPr>
      <w:outlineLvl w:val="9"/>
    </w:pPr>
  </w:style>
  <w:style w:type="paragraph" w:styleId="Listenumros2">
    <w:name w:val="List Number 2"/>
    <w:basedOn w:val="Listenumros"/>
    <w:semiHidden/>
    <w:rsid w:val="00145927"/>
    <w:pPr>
      <w:ind w:left="851"/>
    </w:pPr>
  </w:style>
  <w:style w:type="character" w:styleId="Appelnotedebasdep">
    <w:name w:val="footnote reference"/>
    <w:semiHidden/>
    <w:rsid w:val="00145927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145927"/>
    <w:pPr>
      <w:keepLines/>
      <w:spacing w:after="0"/>
      <w:ind w:left="454" w:hanging="454"/>
    </w:pPr>
    <w:rPr>
      <w:sz w:val="16"/>
    </w:rPr>
  </w:style>
  <w:style w:type="character" w:customStyle="1" w:styleId="NotedebasdepageCar">
    <w:name w:val="Note de bas de page Car"/>
    <w:link w:val="Notedebasdepage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145927"/>
    <w:rPr>
      <w:b/>
    </w:rPr>
  </w:style>
  <w:style w:type="paragraph" w:customStyle="1" w:styleId="TAC">
    <w:name w:val="TAC"/>
    <w:basedOn w:val="TAL"/>
    <w:rsid w:val="00145927"/>
    <w:pPr>
      <w:jc w:val="center"/>
    </w:pPr>
  </w:style>
  <w:style w:type="paragraph" w:customStyle="1" w:styleId="TF">
    <w:name w:val="TF"/>
    <w:basedOn w:val="TH"/>
    <w:rsid w:val="00145927"/>
    <w:pPr>
      <w:keepNext w:val="0"/>
      <w:spacing w:before="0" w:after="240"/>
    </w:pPr>
  </w:style>
  <w:style w:type="paragraph" w:customStyle="1" w:styleId="NO">
    <w:name w:val="NO"/>
    <w:basedOn w:val="Normal"/>
    <w:rsid w:val="00145927"/>
    <w:pPr>
      <w:keepLines/>
      <w:ind w:left="1135" w:hanging="851"/>
    </w:pPr>
  </w:style>
  <w:style w:type="paragraph" w:styleId="TM9">
    <w:name w:val="toc 9"/>
    <w:basedOn w:val="TM8"/>
    <w:semiHidden/>
    <w:rsid w:val="00145927"/>
    <w:pPr>
      <w:ind w:left="1418" w:hanging="1418"/>
    </w:pPr>
  </w:style>
  <w:style w:type="paragraph" w:customStyle="1" w:styleId="EX">
    <w:name w:val="EX"/>
    <w:basedOn w:val="Normal"/>
    <w:rsid w:val="00145927"/>
    <w:pPr>
      <w:keepLines/>
      <w:ind w:left="1702" w:hanging="1418"/>
    </w:pPr>
  </w:style>
  <w:style w:type="paragraph" w:customStyle="1" w:styleId="FP">
    <w:name w:val="FP"/>
    <w:basedOn w:val="Normal"/>
    <w:rsid w:val="00145927"/>
    <w:pPr>
      <w:spacing w:after="0"/>
    </w:pPr>
  </w:style>
  <w:style w:type="paragraph" w:customStyle="1" w:styleId="LD">
    <w:name w:val="LD"/>
    <w:rsid w:val="0014592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45927"/>
    <w:pPr>
      <w:spacing w:after="0"/>
    </w:pPr>
  </w:style>
  <w:style w:type="paragraph" w:customStyle="1" w:styleId="EW">
    <w:name w:val="EW"/>
    <w:basedOn w:val="EX"/>
    <w:rsid w:val="00145927"/>
    <w:pPr>
      <w:spacing w:after="0"/>
    </w:pPr>
  </w:style>
  <w:style w:type="paragraph" w:styleId="TM6">
    <w:name w:val="toc 6"/>
    <w:basedOn w:val="TM5"/>
    <w:next w:val="Normal"/>
    <w:semiHidden/>
    <w:rsid w:val="00145927"/>
    <w:pPr>
      <w:ind w:left="1985" w:hanging="1985"/>
    </w:pPr>
  </w:style>
  <w:style w:type="paragraph" w:styleId="TM7">
    <w:name w:val="toc 7"/>
    <w:basedOn w:val="TM6"/>
    <w:next w:val="Normal"/>
    <w:semiHidden/>
    <w:rsid w:val="00145927"/>
    <w:pPr>
      <w:ind w:left="2268" w:hanging="2268"/>
    </w:pPr>
  </w:style>
  <w:style w:type="paragraph" w:styleId="Listepuces2">
    <w:name w:val="List Bullet 2"/>
    <w:basedOn w:val="Listepuces"/>
    <w:semiHidden/>
    <w:rsid w:val="00145927"/>
    <w:pPr>
      <w:ind w:left="851"/>
    </w:pPr>
  </w:style>
  <w:style w:type="paragraph" w:styleId="Listepuces3">
    <w:name w:val="List Bullet 3"/>
    <w:basedOn w:val="Listepuces2"/>
    <w:semiHidden/>
    <w:rsid w:val="00145927"/>
    <w:pPr>
      <w:ind w:left="1135"/>
    </w:pPr>
  </w:style>
  <w:style w:type="paragraph" w:styleId="Listenumros">
    <w:name w:val="List Number"/>
    <w:basedOn w:val="Liste"/>
    <w:semiHidden/>
    <w:rsid w:val="00145927"/>
  </w:style>
  <w:style w:type="paragraph" w:customStyle="1" w:styleId="EQ">
    <w:name w:val="EQ"/>
    <w:basedOn w:val="Normal"/>
    <w:next w:val="Normal"/>
    <w:rsid w:val="0014592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4592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592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5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45927"/>
    <w:pPr>
      <w:jc w:val="right"/>
    </w:pPr>
  </w:style>
  <w:style w:type="paragraph" w:customStyle="1" w:styleId="H6">
    <w:name w:val="H6"/>
    <w:basedOn w:val="Titre5"/>
    <w:next w:val="Normal"/>
    <w:rsid w:val="0014592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5927"/>
    <w:pPr>
      <w:ind w:left="851" w:hanging="851"/>
    </w:pPr>
  </w:style>
  <w:style w:type="paragraph" w:customStyle="1" w:styleId="TAL">
    <w:name w:val="TAL"/>
    <w:basedOn w:val="Normal"/>
    <w:rsid w:val="0014592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5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4592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4592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4592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45927"/>
    <w:pPr>
      <w:framePr w:wrap="notBeside" w:y="16161"/>
    </w:pPr>
  </w:style>
  <w:style w:type="character" w:customStyle="1" w:styleId="ZGSM">
    <w:name w:val="ZGSM"/>
    <w:rsid w:val="00145927"/>
  </w:style>
  <w:style w:type="paragraph" w:styleId="Liste2">
    <w:name w:val="List 2"/>
    <w:basedOn w:val="Liste"/>
    <w:semiHidden/>
    <w:rsid w:val="00145927"/>
    <w:pPr>
      <w:ind w:left="851"/>
    </w:pPr>
  </w:style>
  <w:style w:type="paragraph" w:customStyle="1" w:styleId="ZG">
    <w:name w:val="ZG"/>
    <w:rsid w:val="0014592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e3">
    <w:name w:val="List 3"/>
    <w:basedOn w:val="Liste2"/>
    <w:semiHidden/>
    <w:rsid w:val="00145927"/>
    <w:pPr>
      <w:ind w:left="1135"/>
    </w:pPr>
  </w:style>
  <w:style w:type="paragraph" w:styleId="Liste4">
    <w:name w:val="List 4"/>
    <w:basedOn w:val="Liste3"/>
    <w:semiHidden/>
    <w:rsid w:val="00145927"/>
    <w:pPr>
      <w:ind w:left="1418"/>
    </w:pPr>
  </w:style>
  <w:style w:type="paragraph" w:styleId="Liste5">
    <w:name w:val="List 5"/>
    <w:basedOn w:val="Liste4"/>
    <w:semiHidden/>
    <w:rsid w:val="00145927"/>
    <w:pPr>
      <w:ind w:left="1702"/>
    </w:pPr>
  </w:style>
  <w:style w:type="paragraph" w:customStyle="1" w:styleId="EditorsNote">
    <w:name w:val="Editor's Note"/>
    <w:basedOn w:val="NO"/>
    <w:rsid w:val="00145927"/>
    <w:rPr>
      <w:color w:val="FF0000"/>
    </w:rPr>
  </w:style>
  <w:style w:type="paragraph" w:styleId="Liste">
    <w:name w:val="List"/>
    <w:basedOn w:val="Normal"/>
    <w:semiHidden/>
    <w:rsid w:val="00145927"/>
    <w:pPr>
      <w:ind w:left="568" w:hanging="284"/>
    </w:pPr>
  </w:style>
  <w:style w:type="paragraph" w:styleId="Listepuces">
    <w:name w:val="List Bullet"/>
    <w:basedOn w:val="Liste"/>
    <w:semiHidden/>
    <w:rsid w:val="00145927"/>
  </w:style>
  <w:style w:type="paragraph" w:styleId="Listepuces4">
    <w:name w:val="List Bullet 4"/>
    <w:basedOn w:val="Listepuces3"/>
    <w:semiHidden/>
    <w:rsid w:val="00145927"/>
    <w:pPr>
      <w:ind w:left="1418"/>
    </w:pPr>
  </w:style>
  <w:style w:type="paragraph" w:styleId="Listepuces5">
    <w:name w:val="List Bullet 5"/>
    <w:basedOn w:val="Listepuces4"/>
    <w:semiHidden/>
    <w:rsid w:val="00145927"/>
    <w:pPr>
      <w:ind w:left="1702"/>
    </w:pPr>
  </w:style>
  <w:style w:type="paragraph" w:customStyle="1" w:styleId="B2">
    <w:name w:val="B2"/>
    <w:basedOn w:val="Liste2"/>
    <w:rsid w:val="00145927"/>
  </w:style>
  <w:style w:type="paragraph" w:customStyle="1" w:styleId="B3">
    <w:name w:val="B3"/>
    <w:basedOn w:val="Liste3"/>
    <w:rsid w:val="00145927"/>
  </w:style>
  <w:style w:type="paragraph" w:customStyle="1" w:styleId="B4">
    <w:name w:val="B4"/>
    <w:basedOn w:val="Liste4"/>
    <w:rsid w:val="00145927"/>
  </w:style>
  <w:style w:type="paragraph" w:customStyle="1" w:styleId="B5">
    <w:name w:val="B5"/>
    <w:basedOn w:val="Liste5"/>
    <w:rsid w:val="00145927"/>
  </w:style>
  <w:style w:type="paragraph" w:customStyle="1" w:styleId="ZTD">
    <w:name w:val="ZTD"/>
    <w:basedOn w:val="ZB"/>
    <w:rsid w:val="00145927"/>
    <w:pPr>
      <w:framePr w:hRule="auto" w:wrap="notBeside" w:y="852"/>
    </w:pPr>
    <w:rPr>
      <w:i w:val="0"/>
      <w:sz w:val="40"/>
    </w:rPr>
  </w:style>
  <w:style w:type="character" w:styleId="Lienhypertexte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paragraph" w:styleId="Rvision">
    <w:name w:val="Revision"/>
    <w:hidden/>
    <w:uiPriority w:val="99"/>
    <w:semiHidden/>
    <w:rsid w:val="000706CE"/>
    <w:rPr>
      <w:lang w:val="en-GB" w:eastAsia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86ED4C-A356-4302-A669-6FDFD090547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1</Pages>
  <Words>194</Words>
  <Characters>1067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RAGOT Stéphane INNOV/IT-S</cp:lastModifiedBy>
  <cp:revision>10</cp:revision>
  <cp:lastPrinted>2002-04-23T07:10:00Z</cp:lastPrinted>
  <dcterms:created xsi:type="dcterms:W3CDTF">2024-05-23T05:56:00Z</dcterms:created>
  <dcterms:modified xsi:type="dcterms:W3CDTF">2024-05-24T05:01:00Z</dcterms:modified>
</cp:coreProperties>
</file>