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5DBA8" w14:textId="7FE7DBF5" w:rsidR="00BF0BDB" w:rsidRDefault="00BF0BDB" w:rsidP="00BF0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D074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D0744A">
        <w:rPr>
          <w:b/>
          <w:noProof/>
          <w:sz w:val="24"/>
        </w:rPr>
        <w:t>35</w:t>
      </w:r>
      <w:r>
        <w:rPr>
          <w:b/>
          <w:i/>
          <w:noProof/>
          <w:sz w:val="28"/>
        </w:rPr>
        <w:tab/>
      </w:r>
      <w:r w:rsidR="00E50A7D" w:rsidRPr="00E50A7D">
        <w:rPr>
          <w:b/>
          <w:noProof/>
          <w:sz w:val="24"/>
        </w:rPr>
        <w:t>C3-243098</w:t>
      </w:r>
    </w:p>
    <w:p w14:paraId="2C889F17" w14:textId="77777777" w:rsidR="00BF0BDB" w:rsidRDefault="00BF0BDB" w:rsidP="00BF0B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bookmarkEnd w:id="0"/>
    </w:p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Source: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404828" w:rsidRPr="00966BBC">
        <w:rPr>
          <w:rFonts w:ascii="Arial" w:eastAsia="Batang" w:hAnsi="Arial"/>
          <w:b/>
          <w:lang w:val="en-US" w:eastAsia="zh-CN"/>
        </w:rPr>
        <w:t>InterDigital</w:t>
      </w:r>
    </w:p>
    <w:p w14:paraId="30EB39F0" w14:textId="0388C556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66BBC">
        <w:rPr>
          <w:rFonts w:ascii="Arial" w:eastAsia="Batang" w:hAnsi="Arial" w:cs="Arial"/>
          <w:b/>
          <w:lang w:eastAsia="zh-CN"/>
        </w:rPr>
        <w:t>Title:</w:t>
      </w:r>
      <w:r w:rsidRPr="00966BBC">
        <w:rPr>
          <w:rFonts w:ascii="Arial" w:eastAsia="Batang" w:hAnsi="Arial" w:cs="Arial"/>
          <w:b/>
          <w:lang w:eastAsia="zh-CN"/>
        </w:rPr>
        <w:tab/>
      </w:r>
      <w:r w:rsidR="00791032" w:rsidRPr="00966BBC">
        <w:rPr>
          <w:rFonts w:ascii="Arial" w:eastAsia="Batang" w:hAnsi="Arial" w:cs="Arial"/>
          <w:b/>
          <w:lang w:eastAsia="zh-CN"/>
        </w:rPr>
        <w:t>New</w:t>
      </w:r>
      <w:r w:rsidR="00EA4911" w:rsidRPr="00966BBC">
        <w:rPr>
          <w:rFonts w:ascii="Arial" w:eastAsia="Batang" w:hAnsi="Arial" w:cs="Arial"/>
          <w:b/>
          <w:lang w:eastAsia="zh-CN"/>
        </w:rPr>
        <w:t xml:space="preserve"> WID on CT Aspects of Application Layer Support for Uncrewed Aerial Systems (UAS), Phase </w:t>
      </w:r>
      <w:r w:rsidR="00791032" w:rsidRPr="00966BBC">
        <w:rPr>
          <w:rFonts w:ascii="Arial" w:eastAsia="Batang" w:hAnsi="Arial" w:cs="Arial"/>
          <w:b/>
          <w:lang w:eastAsia="zh-CN"/>
        </w:rPr>
        <w:t>3</w:t>
      </w:r>
    </w:p>
    <w:p w14:paraId="533B7039" w14:textId="35F07C4E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Document for: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987279">
        <w:rPr>
          <w:rFonts w:ascii="Arial" w:eastAsia="Batang" w:hAnsi="Arial"/>
          <w:b/>
          <w:lang w:val="en-US" w:eastAsia="zh-CN"/>
        </w:rPr>
        <w:t>Information</w:t>
      </w:r>
    </w:p>
    <w:p w14:paraId="2A4D20C3" w14:textId="7BD90083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Agenda Item: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EA4911" w:rsidRPr="00966BBC">
        <w:rPr>
          <w:rFonts w:ascii="Arial" w:eastAsia="Batang" w:hAnsi="Arial"/>
          <w:b/>
          <w:lang w:val="en-US" w:eastAsia="zh-CN"/>
        </w:rPr>
        <w:t>1</w:t>
      </w:r>
      <w:r w:rsidR="00791032" w:rsidRPr="00966BBC">
        <w:rPr>
          <w:rFonts w:ascii="Arial" w:eastAsia="Batang" w:hAnsi="Arial"/>
          <w:b/>
          <w:lang w:val="en-US" w:eastAsia="zh-CN"/>
        </w:rPr>
        <w:t>9</w:t>
      </w:r>
      <w:r w:rsidR="00EA4911" w:rsidRPr="00966BBC">
        <w:rPr>
          <w:rFonts w:ascii="Arial" w:eastAsia="Batang" w:hAnsi="Arial"/>
          <w:b/>
          <w:lang w:val="en-US" w:eastAsia="zh-CN"/>
        </w:rPr>
        <w:t>.</w:t>
      </w:r>
      <w:r w:rsidR="005477F5" w:rsidRPr="00966BBC">
        <w:rPr>
          <w:rFonts w:ascii="Arial" w:eastAsia="Batang" w:hAnsi="Arial"/>
          <w:b/>
          <w:lang w:val="en-US" w:eastAsia="zh-CN"/>
        </w:rPr>
        <w:t>1.1</w:t>
      </w: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0850554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 xml:space="preserve">, Phase </w:t>
      </w:r>
      <w:r w:rsidR="00135B49">
        <w:t>3</w:t>
      </w:r>
    </w:p>
    <w:p w14:paraId="17D84040" w14:textId="18556FCB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</w:t>
      </w:r>
      <w:r w:rsidR="00135B49">
        <w:t>3</w:t>
      </w:r>
    </w:p>
    <w:p w14:paraId="5E258D32" w14:textId="187DA42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</w:p>
    <w:p w14:paraId="61A6AEF9" w14:textId="3514013C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135B49">
        <w:rPr>
          <w:rFonts w:ascii="Arial" w:hAnsi="Arial"/>
          <w:sz w:val="32"/>
        </w:rPr>
        <w:t>9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616FF760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</w:t>
            </w:r>
            <w:r w:rsidR="00135B49">
              <w:t>3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2A8AEE3D" w:rsidR="007E6773" w:rsidRPr="00175012" w:rsidRDefault="007701CE" w:rsidP="007E6773">
            <w:pPr>
              <w:pStyle w:val="TAL"/>
            </w:pPr>
            <w:r>
              <w:t>1010008</w:t>
            </w:r>
          </w:p>
        </w:tc>
        <w:tc>
          <w:tcPr>
            <w:tcW w:w="7011" w:type="dxa"/>
          </w:tcPr>
          <w:p w14:paraId="0CE71C76" w14:textId="5F75E710" w:rsidR="007E6773" w:rsidRPr="00175012" w:rsidRDefault="00FD2F93" w:rsidP="007E6773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072F8A" w:rsidRPr="00FE311A" w14:paraId="035EF4F5" w14:textId="77777777" w:rsidTr="004C6328">
        <w:tc>
          <w:tcPr>
            <w:tcW w:w="1126" w:type="dxa"/>
          </w:tcPr>
          <w:p w14:paraId="38BD65B6" w14:textId="2682B44B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54F3C99D" w14:textId="0956FF5D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887" w:type="dxa"/>
          </w:tcPr>
          <w:p w14:paraId="278A655A" w14:textId="391CC34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072F8A" w:rsidRPr="00D53FE9" w14:paraId="36B96DD1" w14:textId="77777777" w:rsidTr="004C6328">
        <w:tc>
          <w:tcPr>
            <w:tcW w:w="1126" w:type="dxa"/>
          </w:tcPr>
          <w:p w14:paraId="38D662AF" w14:textId="0D973D75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1394A613" w14:textId="47E8CC2B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887" w:type="dxa"/>
          </w:tcPr>
          <w:p w14:paraId="48B3D9DA" w14:textId="55147DA5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072F8A" w:rsidRPr="00FE311A" w14:paraId="3EC3D0E8" w14:textId="77777777" w:rsidTr="004C6328">
        <w:tc>
          <w:tcPr>
            <w:tcW w:w="1126" w:type="dxa"/>
          </w:tcPr>
          <w:p w14:paraId="6CE80483" w14:textId="3C2A9485" w:rsidR="00072F8A" w:rsidRPr="00175012" w:rsidRDefault="00072F8A" w:rsidP="00072F8A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1C02078F" w14:textId="6966CE58" w:rsidR="00072F8A" w:rsidRPr="00175012" w:rsidRDefault="00072F8A" w:rsidP="00072F8A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887" w:type="dxa"/>
          </w:tcPr>
          <w:p w14:paraId="14E8B711" w14:textId="2CC482D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190198B" w:rsidR="007F5041" w:rsidRDefault="007F5041" w:rsidP="007F5041">
      <w:r>
        <w:t>3GPP CT1 within Rel-17</w:t>
      </w:r>
      <w:r w:rsidR="00B820E1">
        <w:t xml:space="preserve"> and Rel-18</w:t>
      </w:r>
      <w:r>
        <w:t xml:space="preserve">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</w:t>
      </w:r>
      <w:r w:rsidR="002D4F12">
        <w:t>, Phase 1 and Phase 2</w:t>
      </w:r>
      <w:r w:rsidR="005B543D">
        <w:t>)</w:t>
      </w:r>
      <w:r>
        <w:t>.</w:t>
      </w:r>
    </w:p>
    <w:p w14:paraId="5DE85211" w14:textId="3F9CE3C4" w:rsidR="004C502C" w:rsidRDefault="00003B5E" w:rsidP="004C502C">
      <w:r>
        <w:t xml:space="preserve">SA6 </w:t>
      </w:r>
      <w:r w:rsidR="0001181D">
        <w:t>based on new requirements provided by SA1,</w:t>
      </w:r>
      <w:r w:rsidR="00FD28D6">
        <w:t xml:space="preserve"> </w:t>
      </w:r>
      <w:r w:rsidR="00DA24CE" w:rsidRPr="00BD6FDA">
        <w:t>3GPP TS 22.125</w:t>
      </w:r>
      <w:r w:rsidR="00DA24CE">
        <w:t xml:space="preserve">, </w:t>
      </w:r>
      <w:r w:rsidR="0001181D">
        <w:t>agreed a</w:t>
      </w:r>
      <w:r>
        <w:t xml:space="preserve"> WID on </w:t>
      </w:r>
      <w:r w:rsidR="00631640" w:rsidRPr="00631640">
        <w:t>Application Architecture for UAS applications Phase 3</w:t>
      </w:r>
      <w:r>
        <w:t xml:space="preserve"> (UASAPP_Ph</w:t>
      </w:r>
      <w:r w:rsidR="00631640">
        <w:t>3</w:t>
      </w:r>
      <w:r>
        <w:t>)</w:t>
      </w:r>
      <w:r w:rsidR="00FA6820">
        <w:t xml:space="preserve">, and SA6 has </w:t>
      </w:r>
      <w:r w:rsidR="00FA6820" w:rsidRPr="00FA6820">
        <w:t xml:space="preserve">already </w:t>
      </w:r>
      <w:r w:rsidR="00EE432C">
        <w:t xml:space="preserve">provided </w:t>
      </w:r>
      <w:r w:rsidR="00FA6820" w:rsidRPr="00FA6820">
        <w:t>updates</w:t>
      </w:r>
      <w:r w:rsidR="00EE432C">
        <w:t xml:space="preserve"> to </w:t>
      </w:r>
      <w:r w:rsidR="00EE432C" w:rsidRPr="00FA6820">
        <w:t xml:space="preserve">TS 23.255 </w:t>
      </w:r>
      <w:r w:rsidR="00FA6820" w:rsidRPr="00FA6820">
        <w:t>with the corresponding new stage 2 functionality</w:t>
      </w:r>
      <w:r>
        <w:t>.</w:t>
      </w:r>
    </w:p>
    <w:p w14:paraId="781626C8" w14:textId="6FFD91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</w:t>
      </w:r>
      <w:r w:rsidR="00631640">
        <w:t>9</w:t>
      </w:r>
      <w:r>
        <w:t xml:space="preserve">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1311DA1D" w14:textId="531BD851" w:rsidR="00277788" w:rsidRDefault="00573CB0" w:rsidP="007E2882">
      <w:pPr>
        <w:rPr>
          <w:lang w:eastAsia="zh-CN"/>
        </w:rPr>
      </w:pPr>
      <w:r>
        <w:rPr>
          <w:lang w:eastAsia="zh-CN"/>
        </w:rPr>
        <w:t>The following areas of work are expected to be covered</w:t>
      </w:r>
      <w:r w:rsidR="00277788">
        <w:rPr>
          <w:lang w:eastAsia="zh-CN"/>
        </w:rPr>
        <w:t xml:space="preserve"> based on the features specified in stage 2</w:t>
      </w:r>
      <w:r>
        <w:rPr>
          <w:lang w:eastAsia="zh-CN"/>
        </w:rPr>
        <w:t xml:space="preserve">. The stage 3 work </w:t>
      </w:r>
      <w:r w:rsidR="00D62FF8">
        <w:rPr>
          <w:lang w:eastAsia="zh-CN"/>
        </w:rPr>
        <w:t>shall follow the</w:t>
      </w:r>
      <w:r>
        <w:rPr>
          <w:lang w:eastAsia="zh-CN"/>
        </w:rPr>
        <w:t xml:space="preserve"> normative stage-2 requirements a</w:t>
      </w:r>
      <w:r w:rsidR="00D62FF8">
        <w:rPr>
          <w:lang w:eastAsia="zh-CN"/>
        </w:rPr>
        <w:t>s</w:t>
      </w:r>
      <w:r>
        <w:rPr>
          <w:lang w:eastAsia="zh-CN"/>
        </w:rPr>
        <w:t xml:space="preserve">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47C1D149" w14:textId="0B94CCEC" w:rsidR="002E442B" w:rsidRDefault="001C00B2" w:rsidP="005819AD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AB7E40" w:rsidRPr="00AB7E40">
        <w:t>real-time UAV connection status monitoring and location reporting</w:t>
      </w:r>
      <w:r w:rsidR="001144AF">
        <w:t>.</w:t>
      </w:r>
      <w:bookmarkStart w:id="3" w:name="_Hlk158119003"/>
    </w:p>
    <w:p w14:paraId="7AC47DA7" w14:textId="49341E45" w:rsidR="00BC48F0" w:rsidRDefault="00BC48F0" w:rsidP="005819AD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bookmarkEnd w:id="3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493F2122" w14:textId="2AE1DFF4" w:rsidR="007A6124" w:rsidRDefault="00D16EB7" w:rsidP="00144FF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</w:t>
      </w:r>
      <w:r w:rsidR="005819AD" w:rsidRPr="00D16EB7">
        <w:t xml:space="preserve">to support the </w:t>
      </w:r>
      <w:r w:rsidR="005819AD" w:rsidRPr="00AB7E40">
        <w:t>real-time UAV connection status monitoring and location reporting</w:t>
      </w:r>
      <w:r w:rsidRPr="00D16EB7">
        <w:t>.</w:t>
      </w:r>
    </w:p>
    <w:p w14:paraId="47049E1B" w14:textId="03206D70" w:rsidR="00254332" w:rsidRPr="00D16EB7" w:rsidRDefault="00254332" w:rsidP="00144FFA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 xml:space="preserve">(Us reference point)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D53114B" w:rsidR="00532D78" w:rsidRPr="00175012" w:rsidRDefault="002979E8" w:rsidP="00532D7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0CBE8905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5776EDDA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68B12B7E" w:rsidR="003E3EC2" w:rsidRPr="00B559F9" w:rsidRDefault="00EC3538" w:rsidP="003E3EC2">
            <w:pPr>
              <w:pStyle w:val="TAL"/>
              <w:rPr>
                <w:lang w:eastAsia="zh-CN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110C1F58" w:rsidR="003E3EC2" w:rsidRPr="00B559F9" w:rsidRDefault="009367A9" w:rsidP="003E3EC2">
            <w:pPr>
              <w:pStyle w:val="TAL"/>
              <w:rPr>
                <w:lang w:eastAsia="zh-CN"/>
              </w:rPr>
            </w:pPr>
            <w:r w:rsidRPr="00B559F9">
              <w:rPr>
                <w:lang w:eastAsia="zh-CN"/>
              </w:rPr>
              <w:t>Motorola</w:t>
            </w:r>
            <w:r w:rsidR="00277788">
              <w:rPr>
                <w:lang w:eastAsia="zh-CN"/>
              </w:rPr>
              <w:t xml:space="preserve"> Solutions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7FFF30" w:rsidR="00BB662A" w:rsidRPr="00B559F9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356F3A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870FA1" w14:textId="526D9D91" w:rsidR="00A314AF" w:rsidRPr="00B559F9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4DCCA1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51A8FB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00F22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883BA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1020E5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041185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35815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6F2F96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2F7A59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AFA20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5B56D8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7F93D4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5A69A5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DED69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0E7E6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E0ABB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165A3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B2B0" w14:textId="77777777" w:rsidR="00435D90" w:rsidRDefault="00435D90">
      <w:r>
        <w:separator/>
      </w:r>
    </w:p>
  </w:endnote>
  <w:endnote w:type="continuationSeparator" w:id="0">
    <w:p w14:paraId="12F9489B" w14:textId="77777777" w:rsidR="00435D90" w:rsidRDefault="0043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E4152" w14:textId="77777777" w:rsidR="00435D90" w:rsidRDefault="00435D90">
      <w:r>
        <w:separator/>
      </w:r>
    </w:p>
  </w:footnote>
  <w:footnote w:type="continuationSeparator" w:id="0">
    <w:p w14:paraId="3DF3BD7C" w14:textId="77777777" w:rsidR="00435D90" w:rsidRDefault="0043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181D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3FAC"/>
    <w:rsid w:val="00064CB2"/>
    <w:rsid w:val="00064E29"/>
    <w:rsid w:val="00066954"/>
    <w:rsid w:val="00067741"/>
    <w:rsid w:val="00071BA3"/>
    <w:rsid w:val="00072A56"/>
    <w:rsid w:val="00072F8A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D4791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5B49"/>
    <w:rsid w:val="00137307"/>
    <w:rsid w:val="001407E2"/>
    <w:rsid w:val="00144FFA"/>
    <w:rsid w:val="00156469"/>
    <w:rsid w:val="00157B57"/>
    <w:rsid w:val="00165A39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332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788"/>
    <w:rsid w:val="002779D5"/>
    <w:rsid w:val="00284624"/>
    <w:rsid w:val="002914F5"/>
    <w:rsid w:val="002931FF"/>
    <w:rsid w:val="00293D3C"/>
    <w:rsid w:val="00295C2E"/>
    <w:rsid w:val="002979E8"/>
    <w:rsid w:val="002A4DC3"/>
    <w:rsid w:val="002B2729"/>
    <w:rsid w:val="002B64C6"/>
    <w:rsid w:val="002C1C50"/>
    <w:rsid w:val="002C51A3"/>
    <w:rsid w:val="002C6392"/>
    <w:rsid w:val="002D4F1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19E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5D90"/>
    <w:rsid w:val="004365AC"/>
    <w:rsid w:val="0043745F"/>
    <w:rsid w:val="0043792D"/>
    <w:rsid w:val="00437F58"/>
    <w:rsid w:val="0044029F"/>
    <w:rsid w:val="00440BC9"/>
    <w:rsid w:val="00441798"/>
    <w:rsid w:val="00453635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09B2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9AD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1640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701CE"/>
    <w:rsid w:val="0078034D"/>
    <w:rsid w:val="0078139C"/>
    <w:rsid w:val="007841CD"/>
    <w:rsid w:val="00790BCC"/>
    <w:rsid w:val="00791032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2882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02AC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1762A"/>
    <w:rsid w:val="00922FCB"/>
    <w:rsid w:val="009247FB"/>
    <w:rsid w:val="009328EC"/>
    <w:rsid w:val="00935CB0"/>
    <w:rsid w:val="009367A9"/>
    <w:rsid w:val="00936E3B"/>
    <w:rsid w:val="00941CC8"/>
    <w:rsid w:val="009428A9"/>
    <w:rsid w:val="009437A2"/>
    <w:rsid w:val="00944B28"/>
    <w:rsid w:val="00952825"/>
    <w:rsid w:val="0095507D"/>
    <w:rsid w:val="009570B9"/>
    <w:rsid w:val="00966BBC"/>
    <w:rsid w:val="00967636"/>
    <w:rsid w:val="00967838"/>
    <w:rsid w:val="00980921"/>
    <w:rsid w:val="00982CD6"/>
    <w:rsid w:val="00982DDF"/>
    <w:rsid w:val="00985B73"/>
    <w:rsid w:val="009870A7"/>
    <w:rsid w:val="00987279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14AF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359C"/>
    <w:rsid w:val="00AA6E48"/>
    <w:rsid w:val="00AB58BF"/>
    <w:rsid w:val="00AB5B11"/>
    <w:rsid w:val="00AB6674"/>
    <w:rsid w:val="00AB7E40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59F9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0E1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48F0"/>
    <w:rsid w:val="00BC642A"/>
    <w:rsid w:val="00BC7856"/>
    <w:rsid w:val="00BD6AE1"/>
    <w:rsid w:val="00BD6FDA"/>
    <w:rsid w:val="00BF0BDB"/>
    <w:rsid w:val="00BF7C9D"/>
    <w:rsid w:val="00C01E8C"/>
    <w:rsid w:val="00C02DF6"/>
    <w:rsid w:val="00C030A2"/>
    <w:rsid w:val="00C0364A"/>
    <w:rsid w:val="00C03E01"/>
    <w:rsid w:val="00C15CFA"/>
    <w:rsid w:val="00C17198"/>
    <w:rsid w:val="00C22CE2"/>
    <w:rsid w:val="00C22EFE"/>
    <w:rsid w:val="00C23582"/>
    <w:rsid w:val="00C25E27"/>
    <w:rsid w:val="00C2724D"/>
    <w:rsid w:val="00C27CA9"/>
    <w:rsid w:val="00C317E7"/>
    <w:rsid w:val="00C3799C"/>
    <w:rsid w:val="00C4214F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91A"/>
    <w:rsid w:val="00CE0E92"/>
    <w:rsid w:val="00CE28CD"/>
    <w:rsid w:val="00CE5533"/>
    <w:rsid w:val="00CE5FC5"/>
    <w:rsid w:val="00CF67E1"/>
    <w:rsid w:val="00CF6810"/>
    <w:rsid w:val="00D06117"/>
    <w:rsid w:val="00D0744A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2FF8"/>
    <w:rsid w:val="00D65EE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24CE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0A7D"/>
    <w:rsid w:val="00E513D4"/>
    <w:rsid w:val="00E52C57"/>
    <w:rsid w:val="00E550B5"/>
    <w:rsid w:val="00E57E7D"/>
    <w:rsid w:val="00E62FAC"/>
    <w:rsid w:val="00E63401"/>
    <w:rsid w:val="00E6371B"/>
    <w:rsid w:val="00E637D8"/>
    <w:rsid w:val="00E64955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3538"/>
    <w:rsid w:val="00EC4600"/>
    <w:rsid w:val="00EC5112"/>
    <w:rsid w:val="00EC5235"/>
    <w:rsid w:val="00ED46C6"/>
    <w:rsid w:val="00ED6B03"/>
    <w:rsid w:val="00ED7A5B"/>
    <w:rsid w:val="00EE432C"/>
    <w:rsid w:val="00EE5717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1F93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A6820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8D6"/>
    <w:rsid w:val="00FD2B47"/>
    <w:rsid w:val="00FD2F93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192FD1B-924C-4326-9E2B-CF339D39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4300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9</cp:revision>
  <cp:lastPrinted>2000-02-29T10:31:00Z</cp:lastPrinted>
  <dcterms:created xsi:type="dcterms:W3CDTF">2024-05-17T15:56:00Z</dcterms:created>
  <dcterms:modified xsi:type="dcterms:W3CDTF">2024-05-20T03:48:00Z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