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899D7" w14:textId="09CAE6F9" w:rsidR="00652705" w:rsidRDefault="00652705" w:rsidP="006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1944E6">
        <w:rPr>
          <w:b/>
          <w:noProof/>
          <w:sz w:val="24"/>
        </w:rPr>
        <w:t>3</w:t>
      </w:r>
      <w:r w:rsidR="00715FF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A13367">
        <w:rPr>
          <w:b/>
          <w:i/>
          <w:noProof/>
          <w:sz w:val="28"/>
          <w:lang w:eastAsia="ko-KR"/>
        </w:rPr>
        <w:t>4</w:t>
      </w:r>
      <w:r w:rsidR="00355E49">
        <w:rPr>
          <w:b/>
          <w:i/>
          <w:noProof/>
          <w:sz w:val="28"/>
          <w:lang w:eastAsia="ko-KR"/>
        </w:rPr>
        <w:t>2</w:t>
      </w:r>
      <w:r>
        <w:rPr>
          <w:b/>
          <w:i/>
          <w:noProof/>
          <w:sz w:val="28"/>
        </w:rPr>
        <w:t>01</w:t>
      </w:r>
      <w:r w:rsidR="00715FFF">
        <w:rPr>
          <w:b/>
          <w:i/>
          <w:noProof/>
          <w:sz w:val="28"/>
        </w:rPr>
        <w:t>6</w:t>
      </w:r>
    </w:p>
    <w:p w14:paraId="2912C4EB" w14:textId="12456195" w:rsidR="00652705" w:rsidRDefault="00355E49" w:rsidP="00652705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Changsha</w:t>
      </w:r>
      <w:r w:rsidR="005B33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527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15 - 19 April</w:t>
      </w:r>
      <w:r w:rsidR="00A13367">
        <w:rPr>
          <w:b/>
          <w:noProof/>
          <w:sz w:val="24"/>
        </w:rPr>
        <w:t xml:space="preserve"> </w:t>
      </w:r>
      <w:r w:rsidR="00652705">
        <w:rPr>
          <w:b/>
          <w:noProof/>
          <w:sz w:val="24"/>
        </w:rPr>
        <w:t>202</w:t>
      </w:r>
      <w:r w:rsidR="00A13367">
        <w:rPr>
          <w:b/>
          <w:noProof/>
          <w:sz w:val="24"/>
        </w:rPr>
        <w:t>4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3901E602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333E5">
        <w:rPr>
          <w:rFonts w:ascii="Arial" w:hAnsi="Arial" w:cs="Arial"/>
          <w:b/>
        </w:rPr>
        <w:t>1</w:t>
      </w:r>
      <w:r w:rsidR="00F43146">
        <w:rPr>
          <w:rFonts w:ascii="Arial" w:hAnsi="Arial" w:cs="Arial"/>
          <w:b/>
        </w:rPr>
        <w:t>9</w:t>
      </w:r>
      <w:r w:rsidR="007333E5">
        <w:rPr>
          <w:rFonts w:ascii="Arial" w:hAnsi="Arial" w:cs="Arial"/>
          <w:b/>
        </w:rPr>
        <w:t>.4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56"/>
        <w:gridCol w:w="1560"/>
        <w:gridCol w:w="709"/>
        <w:gridCol w:w="1983"/>
        <w:gridCol w:w="1279"/>
        <w:gridCol w:w="841"/>
      </w:tblGrid>
      <w:tr w:rsidR="00C55A4D" w14:paraId="5A0DF7F6" w14:textId="77777777" w:rsidTr="006455AB">
        <w:tc>
          <w:tcPr>
            <w:tcW w:w="1691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810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368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1030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664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437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5339CC" w14:paraId="2DF8CA8C" w14:textId="77777777" w:rsidTr="006455AB">
        <w:tc>
          <w:tcPr>
            <w:tcW w:w="1691" w:type="pct"/>
            <w:vAlign w:val="center"/>
          </w:tcPr>
          <w:p w14:paraId="3B1DE4B3" w14:textId="7D2C1309" w:rsidR="005339CC" w:rsidRDefault="00FB44A7" w:rsidP="005339CC">
            <w:pPr>
              <w:pStyle w:val="TAL"/>
              <w:spacing w:before="60" w:after="60"/>
            </w:pPr>
            <w:hyperlink r:id="rId8" w:anchor="/meeting?MtgId=60419" w:history="1">
              <w:r w:rsidR="005339CC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5339CC">
                <w:rPr>
                  <w:rStyle w:val="Hyperlink"/>
                  <w:sz w:val="20"/>
                  <w:szCs w:val="21"/>
                </w:rPr>
                <w:t>35</w:t>
              </w:r>
            </w:hyperlink>
          </w:p>
        </w:tc>
        <w:tc>
          <w:tcPr>
            <w:tcW w:w="810" w:type="pct"/>
            <w:vAlign w:val="center"/>
          </w:tcPr>
          <w:p w14:paraId="04DB6FDD" w14:textId="3FC148EC" w:rsidR="005339CC" w:rsidRDefault="005339CC" w:rsidP="005339C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May 2024</w:t>
            </w:r>
          </w:p>
        </w:tc>
        <w:tc>
          <w:tcPr>
            <w:tcW w:w="368" w:type="pct"/>
            <w:vAlign w:val="center"/>
          </w:tcPr>
          <w:p w14:paraId="715F13AD" w14:textId="548E9240" w:rsidR="005339CC" w:rsidRDefault="005339CC" w:rsidP="005339CC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6782BBFF" w14:textId="5710F261" w:rsidR="005339CC" w:rsidRDefault="003F5693" w:rsidP="005339C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27</w:t>
            </w:r>
            <w:r w:rsidR="005339CC">
              <w:rPr>
                <w:sz w:val="20"/>
                <w:szCs w:val="21"/>
              </w:rPr>
              <w:t xml:space="preserve"> - </w:t>
            </w:r>
            <w:r>
              <w:rPr>
                <w:sz w:val="20"/>
                <w:szCs w:val="21"/>
              </w:rPr>
              <w:t>31</w:t>
            </w:r>
            <w:r w:rsidR="005339CC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May</w:t>
            </w:r>
          </w:p>
        </w:tc>
        <w:tc>
          <w:tcPr>
            <w:tcW w:w="664" w:type="pct"/>
            <w:vAlign w:val="center"/>
          </w:tcPr>
          <w:p w14:paraId="1D73120F" w14:textId="4BEC557D" w:rsidR="005339CC" w:rsidRDefault="00346D7C" w:rsidP="005339C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Hyderabad</w:t>
            </w:r>
          </w:p>
        </w:tc>
        <w:tc>
          <w:tcPr>
            <w:tcW w:w="437" w:type="pct"/>
            <w:vAlign w:val="center"/>
          </w:tcPr>
          <w:p w14:paraId="62889CEB" w14:textId="39E09339" w:rsidR="005339CC" w:rsidRDefault="003F5693" w:rsidP="005339CC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IN</w:t>
            </w:r>
          </w:p>
        </w:tc>
      </w:tr>
      <w:tr w:rsidR="00A13367" w14:paraId="46BCECCD" w14:textId="77777777" w:rsidTr="006455AB">
        <w:tc>
          <w:tcPr>
            <w:tcW w:w="1691" w:type="pct"/>
            <w:vAlign w:val="center"/>
          </w:tcPr>
          <w:p w14:paraId="17C28739" w14:textId="3BB57952" w:rsidR="00A13367" w:rsidRDefault="00FB44A7" w:rsidP="00A13367">
            <w:pPr>
              <w:pStyle w:val="TAL"/>
              <w:spacing w:before="60" w:after="60"/>
            </w:pPr>
            <w:hyperlink r:id="rId9" w:anchor="/meeting?MtgId=60433" w:history="1">
              <w:r w:rsidR="00A13367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A13367">
                <w:rPr>
                  <w:rStyle w:val="Hyperlink"/>
                  <w:sz w:val="20"/>
                  <w:szCs w:val="21"/>
                </w:rPr>
                <w:t>36</w:t>
              </w:r>
            </w:hyperlink>
          </w:p>
        </w:tc>
        <w:tc>
          <w:tcPr>
            <w:tcW w:w="810" w:type="pct"/>
            <w:vAlign w:val="center"/>
          </w:tcPr>
          <w:p w14:paraId="1CCA6416" w14:textId="11A45EDF" w:rsidR="00A13367" w:rsidRDefault="00346D7C" w:rsidP="00A1336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Aug</w:t>
            </w:r>
            <w:r w:rsidR="00A13367">
              <w:rPr>
                <w:sz w:val="20"/>
                <w:szCs w:val="21"/>
              </w:rPr>
              <w:t xml:space="preserve"> 2024</w:t>
            </w:r>
          </w:p>
        </w:tc>
        <w:tc>
          <w:tcPr>
            <w:tcW w:w="368" w:type="pct"/>
            <w:vAlign w:val="center"/>
          </w:tcPr>
          <w:p w14:paraId="1B6E5352" w14:textId="694D9436" w:rsidR="00A13367" w:rsidRDefault="00A13367" w:rsidP="00A13367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727F3486" w14:textId="56735300" w:rsidR="00A13367" w:rsidRDefault="00346D7C" w:rsidP="00A1336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19 - 23 August</w:t>
            </w:r>
          </w:p>
        </w:tc>
        <w:tc>
          <w:tcPr>
            <w:tcW w:w="664" w:type="pct"/>
            <w:vAlign w:val="center"/>
          </w:tcPr>
          <w:p w14:paraId="150EDA50" w14:textId="3A4C9BF9" w:rsidR="00A13367" w:rsidRDefault="00346D7C" w:rsidP="00A1336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Maastricht</w:t>
            </w:r>
          </w:p>
        </w:tc>
        <w:tc>
          <w:tcPr>
            <w:tcW w:w="437" w:type="pct"/>
            <w:vAlign w:val="center"/>
          </w:tcPr>
          <w:p w14:paraId="75D9FC9C" w14:textId="394D005E" w:rsidR="00A13367" w:rsidRDefault="00346D7C" w:rsidP="00A13367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NL</w:t>
            </w:r>
          </w:p>
        </w:tc>
      </w:tr>
      <w:tr w:rsidR="00A13367" w14:paraId="639DBF9A" w14:textId="77777777" w:rsidTr="006455AB">
        <w:tc>
          <w:tcPr>
            <w:tcW w:w="1691" w:type="pct"/>
            <w:vAlign w:val="center"/>
          </w:tcPr>
          <w:p w14:paraId="17D3E0BD" w14:textId="675920C4" w:rsidR="00A13367" w:rsidRDefault="00FB44A7" w:rsidP="00A13367">
            <w:pPr>
              <w:pStyle w:val="TAL"/>
              <w:spacing w:before="60" w:after="60"/>
            </w:pPr>
            <w:hyperlink r:id="rId10" w:anchor="/meeting?MtgId=60447" w:history="1">
              <w:r w:rsidR="00A13367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A13367">
                <w:rPr>
                  <w:rStyle w:val="Hyperlink"/>
                  <w:sz w:val="20"/>
                  <w:szCs w:val="21"/>
                </w:rPr>
                <w:t>37</w:t>
              </w:r>
            </w:hyperlink>
          </w:p>
        </w:tc>
        <w:tc>
          <w:tcPr>
            <w:tcW w:w="810" w:type="pct"/>
            <w:vAlign w:val="center"/>
          </w:tcPr>
          <w:p w14:paraId="36617533" w14:textId="0B60465F" w:rsidR="00A13367" w:rsidRDefault="00346D7C" w:rsidP="00A1336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Oct</w:t>
            </w:r>
            <w:r w:rsidR="00A13367">
              <w:rPr>
                <w:sz w:val="20"/>
                <w:szCs w:val="21"/>
              </w:rPr>
              <w:t xml:space="preserve"> 2024</w:t>
            </w:r>
          </w:p>
        </w:tc>
        <w:tc>
          <w:tcPr>
            <w:tcW w:w="368" w:type="pct"/>
            <w:vAlign w:val="center"/>
          </w:tcPr>
          <w:p w14:paraId="53D9E464" w14:textId="01871AD4" w:rsidR="00A13367" w:rsidRDefault="00A13367" w:rsidP="00A13367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691BB960" w14:textId="32749583" w:rsidR="00A13367" w:rsidRDefault="00911040" w:rsidP="00A1336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14 - 18 October</w:t>
            </w:r>
          </w:p>
        </w:tc>
        <w:tc>
          <w:tcPr>
            <w:tcW w:w="664" w:type="pct"/>
            <w:vAlign w:val="center"/>
          </w:tcPr>
          <w:p w14:paraId="67A38B0A" w14:textId="6D64FE09" w:rsidR="00A13367" w:rsidRDefault="00A13367" w:rsidP="00A1336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TBD</w:t>
            </w:r>
          </w:p>
        </w:tc>
        <w:tc>
          <w:tcPr>
            <w:tcW w:w="437" w:type="pct"/>
            <w:vAlign w:val="center"/>
          </w:tcPr>
          <w:p w14:paraId="0819DF72" w14:textId="3142BC9A" w:rsidR="00A13367" w:rsidRDefault="00346D7C" w:rsidP="00A13367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CN</w:t>
            </w:r>
          </w:p>
        </w:tc>
      </w:tr>
      <w:tr w:rsidR="00F16830" w14:paraId="52BB4BF1" w14:textId="77777777" w:rsidTr="006455AB">
        <w:tc>
          <w:tcPr>
            <w:tcW w:w="1691" w:type="pct"/>
            <w:vAlign w:val="center"/>
          </w:tcPr>
          <w:p w14:paraId="30429D51" w14:textId="1364CFF0" w:rsidR="00F16830" w:rsidRDefault="00FB44A7" w:rsidP="00F16830">
            <w:pPr>
              <w:pStyle w:val="TAL"/>
              <w:spacing w:before="60" w:after="60"/>
            </w:pPr>
            <w:hyperlink r:id="rId11" w:anchor="/meeting?MtgId=60447" w:history="1">
              <w:r w:rsidR="00F16830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F16830">
                <w:rPr>
                  <w:rStyle w:val="Hyperlink"/>
                  <w:sz w:val="20"/>
                  <w:szCs w:val="21"/>
                </w:rPr>
                <w:t>38</w:t>
              </w:r>
            </w:hyperlink>
          </w:p>
        </w:tc>
        <w:tc>
          <w:tcPr>
            <w:tcW w:w="810" w:type="pct"/>
            <w:vAlign w:val="center"/>
          </w:tcPr>
          <w:p w14:paraId="069A0BE3" w14:textId="43C36731" w:rsidR="00F16830" w:rsidRDefault="00F16830" w:rsidP="00F1683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Nov 2024</w:t>
            </w:r>
          </w:p>
        </w:tc>
        <w:tc>
          <w:tcPr>
            <w:tcW w:w="368" w:type="pct"/>
            <w:vAlign w:val="center"/>
          </w:tcPr>
          <w:p w14:paraId="5EC6C6AD" w14:textId="2A5A2AF4" w:rsidR="00F16830" w:rsidRDefault="00F16830" w:rsidP="00F1683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0AC0B211" w14:textId="3F15778F" w:rsidR="00F16830" w:rsidRDefault="00F16830" w:rsidP="00F1683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  <w:r w:rsidR="0098254A">
              <w:rPr>
                <w:sz w:val="20"/>
                <w:szCs w:val="21"/>
              </w:rPr>
              <w:t>8</w:t>
            </w:r>
            <w:r>
              <w:rPr>
                <w:sz w:val="20"/>
                <w:szCs w:val="21"/>
              </w:rPr>
              <w:t xml:space="preserve"> - </w:t>
            </w:r>
            <w:r w:rsidR="0098254A">
              <w:rPr>
                <w:sz w:val="20"/>
                <w:szCs w:val="21"/>
              </w:rPr>
              <w:t>22</w:t>
            </w:r>
            <w:r>
              <w:rPr>
                <w:sz w:val="20"/>
                <w:szCs w:val="21"/>
              </w:rPr>
              <w:t xml:space="preserve"> </w:t>
            </w:r>
            <w:r w:rsidR="0098254A">
              <w:rPr>
                <w:sz w:val="20"/>
                <w:szCs w:val="21"/>
              </w:rPr>
              <w:t>November</w:t>
            </w:r>
          </w:p>
        </w:tc>
        <w:tc>
          <w:tcPr>
            <w:tcW w:w="664" w:type="pct"/>
            <w:vAlign w:val="center"/>
          </w:tcPr>
          <w:p w14:paraId="1D7BFA23" w14:textId="2957C7C9" w:rsidR="00F16830" w:rsidRDefault="00F16830" w:rsidP="00F1683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Orlando</w:t>
            </w:r>
          </w:p>
        </w:tc>
        <w:tc>
          <w:tcPr>
            <w:tcW w:w="437" w:type="pct"/>
            <w:vAlign w:val="center"/>
          </w:tcPr>
          <w:p w14:paraId="3837E0E4" w14:textId="225132AB" w:rsidR="00F16830" w:rsidRDefault="00F16830" w:rsidP="00F1683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US</w:t>
            </w:r>
          </w:p>
        </w:tc>
      </w:tr>
    </w:tbl>
    <w:p w14:paraId="4C9A5AE9" w14:textId="298B3143" w:rsidR="004B4D34" w:rsidRDefault="004B4D34">
      <w:pPr>
        <w:rPr>
          <w:rFonts w:ascii="Arial" w:hAnsi="Arial" w:cs="Arial"/>
        </w:rPr>
      </w:pPr>
    </w:p>
    <w:p w14:paraId="4248F9D6" w14:textId="3DFA3731" w:rsidR="004563BF" w:rsidRDefault="004563BF" w:rsidP="00BB6CAD">
      <w:pPr>
        <w:pStyle w:val="NO"/>
      </w:pPr>
      <w:r>
        <w:t xml:space="preserve">NOTE </w:t>
      </w:r>
      <w:r w:rsidR="007107A2">
        <w:t>1</w:t>
      </w:r>
      <w:r>
        <w:t>:</w:t>
      </w:r>
      <w:r>
        <w:tab/>
        <w:t>The specific location of CT3#13</w:t>
      </w:r>
      <w:r w:rsidR="005D450B">
        <w:t>7</w:t>
      </w:r>
      <w:r w:rsidR="003F5693">
        <w:t xml:space="preserve"> </w:t>
      </w:r>
      <w:r>
        <w:t>is to be confirmed</w:t>
      </w:r>
      <w:r w:rsidR="00FB44A7">
        <w:t>.</w:t>
      </w:r>
    </w:p>
    <w:p w14:paraId="46B1435A" w14:textId="32C15582" w:rsidR="003F5693" w:rsidRPr="00695161" w:rsidRDefault="003F5693" w:rsidP="00BB6CAD">
      <w:pPr>
        <w:pStyle w:val="NO"/>
      </w:pPr>
      <w:r>
        <w:t>NOTE 2:</w:t>
      </w:r>
      <w:r>
        <w:tab/>
      </w:r>
      <w:r w:rsidR="000943C8">
        <w:t>The default remote participation setting</w:t>
      </w:r>
      <w:r w:rsidR="00FB44A7">
        <w:t xml:space="preserve"> for above meetings</w:t>
      </w:r>
      <w:r w:rsidR="000943C8">
        <w:t xml:space="preserve"> is one-way remote access</w:t>
      </w:r>
      <w:r w:rsidR="00342F24">
        <w:t xml:space="preserve"> </w:t>
      </w:r>
      <w:r w:rsidR="008B7AC3">
        <w:t xml:space="preserve">with two-way FTP access </w:t>
      </w:r>
      <w:r w:rsidR="00342F24">
        <w:t>(see OPmp2</w:t>
      </w:r>
      <w:r w:rsidR="00EF16AB">
        <w:t>4</w:t>
      </w:r>
      <w:r w:rsidR="00342F24">
        <w:t>00</w:t>
      </w:r>
      <w:r w:rsidR="008B7AC3">
        <w:t>12</w:t>
      </w:r>
      <w:r w:rsidR="00342F24">
        <w:t xml:space="preserve"> for details)</w:t>
      </w:r>
      <w:r w:rsidR="00FB44A7">
        <w:t>.</w:t>
      </w:r>
    </w:p>
    <w:sectPr w:rsidR="003F5693" w:rsidRPr="0069516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9DEAA" w14:textId="77777777" w:rsidR="008911C8" w:rsidRDefault="008911C8">
      <w:r>
        <w:separator/>
      </w:r>
    </w:p>
    <w:p w14:paraId="359FE79D" w14:textId="77777777" w:rsidR="008911C8" w:rsidRDefault="008911C8"/>
  </w:endnote>
  <w:endnote w:type="continuationSeparator" w:id="0">
    <w:p w14:paraId="5FD9353E" w14:textId="77777777" w:rsidR="008911C8" w:rsidRDefault="008911C8">
      <w:r>
        <w:continuationSeparator/>
      </w:r>
    </w:p>
    <w:p w14:paraId="2ADC72ED" w14:textId="77777777" w:rsidR="008911C8" w:rsidRDefault="008911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맑은 고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9A937" w14:textId="77777777" w:rsidR="008911C8" w:rsidRDefault="008911C8">
      <w:r>
        <w:separator/>
      </w:r>
    </w:p>
    <w:p w14:paraId="29ED6FB5" w14:textId="77777777" w:rsidR="008911C8" w:rsidRDefault="008911C8"/>
  </w:footnote>
  <w:footnote w:type="continuationSeparator" w:id="0">
    <w:p w14:paraId="6EFE34E3" w14:textId="77777777" w:rsidR="008911C8" w:rsidRDefault="008911C8">
      <w:r>
        <w:continuationSeparator/>
      </w:r>
    </w:p>
    <w:p w14:paraId="293FE838" w14:textId="77777777" w:rsidR="008911C8" w:rsidRDefault="008911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5512339">
    <w:abstractNumId w:val="10"/>
  </w:num>
  <w:num w:numId="2" w16cid:durableId="973948424">
    <w:abstractNumId w:val="17"/>
  </w:num>
  <w:num w:numId="3" w16cid:durableId="1149634863">
    <w:abstractNumId w:val="16"/>
  </w:num>
  <w:num w:numId="4" w16cid:durableId="1624731617">
    <w:abstractNumId w:val="11"/>
  </w:num>
  <w:num w:numId="5" w16cid:durableId="770323570">
    <w:abstractNumId w:val="22"/>
  </w:num>
  <w:num w:numId="6" w16cid:durableId="509221116">
    <w:abstractNumId w:val="14"/>
  </w:num>
  <w:num w:numId="7" w16cid:durableId="1971085274">
    <w:abstractNumId w:val="13"/>
  </w:num>
  <w:num w:numId="8" w16cid:durableId="1926454757">
    <w:abstractNumId w:val="19"/>
  </w:num>
  <w:num w:numId="9" w16cid:durableId="625237861">
    <w:abstractNumId w:val="18"/>
  </w:num>
  <w:num w:numId="10" w16cid:durableId="1754163073">
    <w:abstractNumId w:val="15"/>
  </w:num>
  <w:num w:numId="11" w16cid:durableId="635990427">
    <w:abstractNumId w:val="12"/>
  </w:num>
  <w:num w:numId="12" w16cid:durableId="1233464211">
    <w:abstractNumId w:val="23"/>
  </w:num>
  <w:num w:numId="13" w16cid:durableId="1296328639">
    <w:abstractNumId w:val="21"/>
  </w:num>
  <w:num w:numId="14" w16cid:durableId="1640113468">
    <w:abstractNumId w:val="20"/>
  </w:num>
  <w:num w:numId="15" w16cid:durableId="1655991257">
    <w:abstractNumId w:val="9"/>
  </w:num>
  <w:num w:numId="16" w16cid:durableId="1741244150">
    <w:abstractNumId w:val="7"/>
  </w:num>
  <w:num w:numId="17" w16cid:durableId="1176000859">
    <w:abstractNumId w:val="6"/>
  </w:num>
  <w:num w:numId="18" w16cid:durableId="2008287827">
    <w:abstractNumId w:val="5"/>
  </w:num>
  <w:num w:numId="19" w16cid:durableId="1900745031">
    <w:abstractNumId w:val="4"/>
  </w:num>
  <w:num w:numId="20" w16cid:durableId="158544771">
    <w:abstractNumId w:val="8"/>
  </w:num>
  <w:num w:numId="21" w16cid:durableId="1864901746">
    <w:abstractNumId w:val="3"/>
  </w:num>
  <w:num w:numId="22" w16cid:durableId="1701975639">
    <w:abstractNumId w:val="2"/>
  </w:num>
  <w:num w:numId="23" w16cid:durableId="99225412">
    <w:abstractNumId w:val="1"/>
  </w:num>
  <w:num w:numId="24" w16cid:durableId="110673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709B"/>
    <w:rsid w:val="0005017B"/>
    <w:rsid w:val="000527FA"/>
    <w:rsid w:val="000612D0"/>
    <w:rsid w:val="00066650"/>
    <w:rsid w:val="000943C8"/>
    <w:rsid w:val="000A4C70"/>
    <w:rsid w:val="000E6B33"/>
    <w:rsid w:val="001057D9"/>
    <w:rsid w:val="001248AD"/>
    <w:rsid w:val="0012495C"/>
    <w:rsid w:val="00130686"/>
    <w:rsid w:val="00150F9E"/>
    <w:rsid w:val="00166469"/>
    <w:rsid w:val="001944E6"/>
    <w:rsid w:val="001A0FB0"/>
    <w:rsid w:val="001A3837"/>
    <w:rsid w:val="001F6B5F"/>
    <w:rsid w:val="0021015F"/>
    <w:rsid w:val="0022747F"/>
    <w:rsid w:val="0023669F"/>
    <w:rsid w:val="002621A0"/>
    <w:rsid w:val="0027296F"/>
    <w:rsid w:val="00294EFC"/>
    <w:rsid w:val="002968F3"/>
    <w:rsid w:val="002B4D28"/>
    <w:rsid w:val="002C230F"/>
    <w:rsid w:val="003060F6"/>
    <w:rsid w:val="00326044"/>
    <w:rsid w:val="00342F24"/>
    <w:rsid w:val="00346D7C"/>
    <w:rsid w:val="00355E49"/>
    <w:rsid w:val="00364981"/>
    <w:rsid w:val="003B7818"/>
    <w:rsid w:val="003F116A"/>
    <w:rsid w:val="003F15AF"/>
    <w:rsid w:val="003F5693"/>
    <w:rsid w:val="0043264C"/>
    <w:rsid w:val="00441EDE"/>
    <w:rsid w:val="004563BF"/>
    <w:rsid w:val="00486140"/>
    <w:rsid w:val="00487F56"/>
    <w:rsid w:val="004B4D34"/>
    <w:rsid w:val="004E1D60"/>
    <w:rsid w:val="004F60E5"/>
    <w:rsid w:val="004F77B4"/>
    <w:rsid w:val="00500F79"/>
    <w:rsid w:val="0052330F"/>
    <w:rsid w:val="00532857"/>
    <w:rsid w:val="005339CC"/>
    <w:rsid w:val="005404B4"/>
    <w:rsid w:val="0054746E"/>
    <w:rsid w:val="00595CB7"/>
    <w:rsid w:val="005B337E"/>
    <w:rsid w:val="005D450B"/>
    <w:rsid w:val="005D52BE"/>
    <w:rsid w:val="005E4872"/>
    <w:rsid w:val="005E522F"/>
    <w:rsid w:val="0062377E"/>
    <w:rsid w:val="006455AB"/>
    <w:rsid w:val="00652705"/>
    <w:rsid w:val="00687EBC"/>
    <w:rsid w:val="00695161"/>
    <w:rsid w:val="006F35F3"/>
    <w:rsid w:val="006F603D"/>
    <w:rsid w:val="007107A2"/>
    <w:rsid w:val="00715FFF"/>
    <w:rsid w:val="00716799"/>
    <w:rsid w:val="00732318"/>
    <w:rsid w:val="007333E5"/>
    <w:rsid w:val="007527C0"/>
    <w:rsid w:val="00796266"/>
    <w:rsid w:val="007A4594"/>
    <w:rsid w:val="007D3A4F"/>
    <w:rsid w:val="007E0ECD"/>
    <w:rsid w:val="007E16E5"/>
    <w:rsid w:val="007E3796"/>
    <w:rsid w:val="00812AAE"/>
    <w:rsid w:val="0081569F"/>
    <w:rsid w:val="00870656"/>
    <w:rsid w:val="00886E5F"/>
    <w:rsid w:val="008911C8"/>
    <w:rsid w:val="00891B29"/>
    <w:rsid w:val="00897A6C"/>
    <w:rsid w:val="008B7AC3"/>
    <w:rsid w:val="00911040"/>
    <w:rsid w:val="00927D93"/>
    <w:rsid w:val="0093416A"/>
    <w:rsid w:val="00942B0E"/>
    <w:rsid w:val="00964864"/>
    <w:rsid w:val="0098254A"/>
    <w:rsid w:val="00992622"/>
    <w:rsid w:val="00997194"/>
    <w:rsid w:val="009978B1"/>
    <w:rsid w:val="009B66F0"/>
    <w:rsid w:val="009C5772"/>
    <w:rsid w:val="009E7C38"/>
    <w:rsid w:val="00A13367"/>
    <w:rsid w:val="00A17EF8"/>
    <w:rsid w:val="00A51EE1"/>
    <w:rsid w:val="00A84345"/>
    <w:rsid w:val="00AA3828"/>
    <w:rsid w:val="00AB1ADC"/>
    <w:rsid w:val="00AB30AE"/>
    <w:rsid w:val="00B13F07"/>
    <w:rsid w:val="00B14B40"/>
    <w:rsid w:val="00B173B8"/>
    <w:rsid w:val="00B3054A"/>
    <w:rsid w:val="00B32F84"/>
    <w:rsid w:val="00B40B5E"/>
    <w:rsid w:val="00B6059F"/>
    <w:rsid w:val="00B60D57"/>
    <w:rsid w:val="00BB6CAD"/>
    <w:rsid w:val="00BE1FF9"/>
    <w:rsid w:val="00C0041E"/>
    <w:rsid w:val="00C10F82"/>
    <w:rsid w:val="00C13006"/>
    <w:rsid w:val="00C55A4D"/>
    <w:rsid w:val="00C8085F"/>
    <w:rsid w:val="00C92388"/>
    <w:rsid w:val="00C976B1"/>
    <w:rsid w:val="00CE4422"/>
    <w:rsid w:val="00CF6A35"/>
    <w:rsid w:val="00DC2A24"/>
    <w:rsid w:val="00DE2DC1"/>
    <w:rsid w:val="00E12218"/>
    <w:rsid w:val="00E30CBB"/>
    <w:rsid w:val="00E57EF9"/>
    <w:rsid w:val="00E87EDB"/>
    <w:rsid w:val="00EB7529"/>
    <w:rsid w:val="00EC267F"/>
    <w:rsid w:val="00EF16AB"/>
    <w:rsid w:val="00F00B0F"/>
    <w:rsid w:val="00F16830"/>
    <w:rsid w:val="00F43146"/>
    <w:rsid w:val="00F43190"/>
    <w:rsid w:val="00F51C49"/>
    <w:rsid w:val="00F538C1"/>
    <w:rsid w:val="00F55047"/>
    <w:rsid w:val="00FA6240"/>
    <w:rsid w:val="00FB44A7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바탕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130</cp:revision>
  <cp:lastPrinted>2003-09-26T09:29:00Z</cp:lastPrinted>
  <dcterms:created xsi:type="dcterms:W3CDTF">2022-03-22T09:26:00Z</dcterms:created>
  <dcterms:modified xsi:type="dcterms:W3CDTF">2024-04-02T20:33:00Z</dcterms:modified>
</cp:coreProperties>
</file>