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387A0D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4108EA">
        <w:rPr>
          <w:sz w:val="24"/>
          <w:szCs w:val="24"/>
          <w:lang w:eastAsia="ja-JP"/>
        </w:rPr>
        <w:t xml:space="preserve"> CT </w:t>
      </w:r>
      <w:r w:rsidRPr="007861B8">
        <w:rPr>
          <w:sz w:val="24"/>
          <w:szCs w:val="24"/>
          <w:lang w:eastAsia="ja-JP"/>
        </w:rPr>
        <w:t>WG</w:t>
      </w:r>
      <w:r w:rsidR="004108EA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Meeting #</w:t>
      </w:r>
      <w:r w:rsidR="004108EA">
        <w:rPr>
          <w:sz w:val="24"/>
          <w:szCs w:val="24"/>
          <w:lang w:eastAsia="ja-JP"/>
        </w:rPr>
        <w:t>13</w:t>
      </w:r>
      <w:r w:rsidR="0018643A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4108EA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4108EA">
        <w:rPr>
          <w:sz w:val="24"/>
          <w:szCs w:val="24"/>
          <w:lang w:eastAsia="ja-JP"/>
        </w:rPr>
        <w:t>24</w:t>
      </w:r>
      <w:r w:rsidR="0018643A">
        <w:rPr>
          <w:sz w:val="24"/>
          <w:szCs w:val="24"/>
          <w:lang w:eastAsia="ja-JP"/>
        </w:rPr>
        <w:t>1</w:t>
      </w:r>
      <w:r w:rsidRPr="007861B8">
        <w:rPr>
          <w:sz w:val="24"/>
          <w:szCs w:val="24"/>
          <w:lang w:eastAsia="ja-JP"/>
        </w:rPr>
        <w:t>xxx</w:t>
      </w:r>
    </w:p>
    <w:p w14:paraId="11C88A41" w14:textId="6CB5BA11" w:rsidR="001E489F" w:rsidRPr="007861B8" w:rsidRDefault="0018643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Athens, Greece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26 February</w:t>
      </w:r>
      <w:r w:rsidR="004108EA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</w:t>
      </w:r>
      <w:r w:rsidR="004108EA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March</w:t>
      </w:r>
      <w:r w:rsidR="004108EA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1E25BC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36E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B973" w14:textId="77777777" w:rsidR="008D1B2D" w:rsidRDefault="008D1B2D">
      <w:r>
        <w:separator/>
      </w:r>
    </w:p>
  </w:endnote>
  <w:endnote w:type="continuationSeparator" w:id="0">
    <w:p w14:paraId="4B498AA4" w14:textId="77777777" w:rsidR="008D1B2D" w:rsidRDefault="008D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022D" w14:textId="77777777" w:rsidR="008D1B2D" w:rsidRDefault="008D1B2D">
      <w:r>
        <w:separator/>
      </w:r>
    </w:p>
  </w:footnote>
  <w:footnote w:type="continuationSeparator" w:id="0">
    <w:p w14:paraId="37A6626F" w14:textId="77777777" w:rsidR="008D1B2D" w:rsidRDefault="008D1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43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8E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6E8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B2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9B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2001-04-23T09:30:00Z</cp:lastPrinted>
  <dcterms:created xsi:type="dcterms:W3CDTF">2023-01-04T14:27:00Z</dcterms:created>
  <dcterms:modified xsi:type="dcterms:W3CDTF">2024-01-29T20:25:00Z</dcterms:modified>
</cp:coreProperties>
</file>