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3DDD4D04"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B61E49" w:rsidRPr="00D3062E">
              <w:rPr>
                <w:lang w:val="fr-FR"/>
              </w:rPr>
              <w:t>0</w:t>
            </w:r>
            <w:r w:rsidRPr="00D3062E">
              <w:rPr>
                <w:lang w:val="fr-FR"/>
              </w:rPr>
              <w:t>.</w:t>
            </w:r>
            <w:r w:rsidR="00E305FE" w:rsidRPr="00D3062E">
              <w:rPr>
                <w:lang w:val="fr-FR"/>
              </w:rPr>
              <w:t>3</w:t>
            </w:r>
            <w:r w:rsidRPr="00D3062E">
              <w:rPr>
                <w:lang w:val="fr-FR"/>
              </w:rPr>
              <w:t>.</w:t>
            </w:r>
            <w:r w:rsidR="000A0449" w:rsidRPr="00D3062E">
              <w:rPr>
                <w:lang w:val="fr-FR"/>
              </w:rPr>
              <w:t>0</w:t>
            </w:r>
            <w:r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E305FE" w:rsidRPr="00D3062E">
              <w:rPr>
                <w:sz w:val="32"/>
                <w:lang w:val="fr-FR"/>
              </w:rPr>
              <w:t>0</w:t>
            </w:r>
            <w:r w:rsidR="00E305FE" w:rsidRPr="00D3062E">
              <w:rPr>
                <w:sz w:val="32"/>
                <w:lang w:val="fr-FR"/>
              </w:rPr>
              <w:t>3</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0BBF5574" w:rsidR="008A6D4A" w:rsidRPr="00D3062E" w:rsidRDefault="009A26EA" w:rsidP="00127679">
            <w:pPr>
              <w:pStyle w:val="ZT"/>
              <w:framePr w:wrap="auto" w:hAnchor="text" w:yAlign="inline"/>
            </w:pPr>
            <w:r w:rsidRPr="00D3062E">
              <w:t>Network Slice Capability Exposure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05pt;height:59.5pt;mso-width-percent:0;mso-height-percent:0;mso-width-percent:0;mso-height-percent:0" o:ole="">
                  <v:imagedata r:id="rId9" o:title=""/>
                </v:shape>
                <o:OLEObject Type="Embed" ProgID="Word.Picture.8" ShapeID="_x0000_i1025" DrawAspect="Content" ObjectID="_1771264756" r:id="rId10"/>
              </w:object>
            </w:r>
          </w:p>
        </w:tc>
        <w:tc>
          <w:tcPr>
            <w:tcW w:w="5540" w:type="dxa"/>
            <w:shd w:val="clear" w:color="auto" w:fill="auto"/>
          </w:tcPr>
          <w:p w14:paraId="47562F6D" w14:textId="55FCA510" w:rsidR="00F112E4" w:rsidRPr="00D3062E" w:rsidRDefault="00E305FE" w:rsidP="00F112E4">
            <w:pPr>
              <w:jc w:val="right"/>
            </w:pPr>
            <w:bookmarkStart w:id="3" w:name="logos"/>
            <w:r w:rsidRPr="00D3062E">
              <w:rPr>
                <w:noProof/>
              </w:rPr>
              <w:pict w14:anchorId="4170798A">
                <v:shape id="_x0000_i1026" type="#_x0000_t75" alt="" style="width:126.45pt;height:77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3E3B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70986B04" w14:textId="0C720AD9" w:rsidR="00AC0B17" w:rsidRDefault="00AC0B17">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_Toc160651471 \h </w:instrText>
      </w:r>
      <w:r>
        <w:rPr>
          <w:noProof/>
        </w:rPr>
      </w:r>
      <w:r>
        <w:rPr>
          <w:noProof/>
        </w:rPr>
        <w:fldChar w:fldCharType="separate"/>
      </w:r>
      <w:r>
        <w:rPr>
          <w:noProof/>
        </w:rPr>
        <w:t>20</w:t>
      </w:r>
      <w:r>
        <w:rPr>
          <w:noProof/>
        </w:rPr>
        <w:fldChar w:fldCharType="end"/>
      </w:r>
    </w:p>
    <w:p w14:paraId="224E718A" w14:textId="5BD2E744" w:rsidR="00AC0B17" w:rsidRDefault="00AC0B17">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_Toc160651472 \h </w:instrText>
      </w:r>
      <w:r>
        <w:rPr>
          <w:noProof/>
        </w:rPr>
      </w:r>
      <w:r>
        <w:rPr>
          <w:noProof/>
        </w:rPr>
        <w:fldChar w:fldCharType="separate"/>
      </w:r>
      <w:r>
        <w:rPr>
          <w:noProof/>
        </w:rPr>
        <w:t>21</w:t>
      </w:r>
      <w:r>
        <w:rPr>
          <w:noProof/>
        </w:rPr>
        <w:fldChar w:fldCharType="end"/>
      </w:r>
    </w:p>
    <w:p w14:paraId="366682FD" w14:textId="2C382DC7" w:rsidR="00AC0B17" w:rsidRDefault="00AC0B17">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_Toc160651473 \h </w:instrText>
      </w:r>
      <w:r>
        <w:rPr>
          <w:noProof/>
        </w:rPr>
      </w:r>
      <w:r>
        <w:rPr>
          <w:noProof/>
        </w:rPr>
        <w:fldChar w:fldCharType="separate"/>
      </w:r>
      <w:r>
        <w:rPr>
          <w:noProof/>
        </w:rPr>
        <w:t>22</w:t>
      </w:r>
      <w:r>
        <w:rPr>
          <w:noProof/>
        </w:rPr>
        <w:fldChar w:fldCharType="end"/>
      </w:r>
    </w:p>
    <w:p w14:paraId="15BC052C" w14:textId="3C318843" w:rsidR="00AC0B17" w:rsidRDefault="00AC0B17">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_Toc160651474 \h </w:instrText>
      </w:r>
      <w:r>
        <w:rPr>
          <w:noProof/>
        </w:rPr>
      </w:r>
      <w:r>
        <w:rPr>
          <w:noProof/>
        </w:rPr>
        <w:fldChar w:fldCharType="separate"/>
      </w:r>
      <w:r>
        <w:rPr>
          <w:noProof/>
        </w:rPr>
        <w:t>23</w:t>
      </w:r>
      <w:r>
        <w:rPr>
          <w:noProof/>
        </w:rPr>
        <w:fldChar w:fldCharType="end"/>
      </w:r>
    </w:p>
    <w:p w14:paraId="691F139E" w14:textId="67DECAE0" w:rsidR="00AC0B17" w:rsidRDefault="00AC0B17">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_Toc160651475 \h </w:instrText>
      </w:r>
      <w:r>
        <w:rPr>
          <w:noProof/>
        </w:rPr>
      </w:r>
      <w:r>
        <w:rPr>
          <w:noProof/>
        </w:rPr>
        <w:fldChar w:fldCharType="separate"/>
      </w:r>
      <w:r>
        <w:rPr>
          <w:noProof/>
        </w:rPr>
        <w:t>25</w:t>
      </w:r>
      <w:r>
        <w:rPr>
          <w:noProof/>
        </w:rPr>
        <w:fldChar w:fldCharType="end"/>
      </w:r>
    </w:p>
    <w:p w14:paraId="68407BCC" w14:textId="62FE1279" w:rsidR="00AC0B17" w:rsidRDefault="00AC0B17">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_Toc160651476 \h </w:instrText>
      </w:r>
      <w:r>
        <w:rPr>
          <w:noProof/>
        </w:rPr>
      </w:r>
      <w:r>
        <w:rPr>
          <w:noProof/>
        </w:rPr>
        <w:fldChar w:fldCharType="separate"/>
      </w:r>
      <w:r>
        <w:rPr>
          <w:noProof/>
        </w:rPr>
        <w:t>25</w:t>
      </w:r>
      <w:r>
        <w:rPr>
          <w:noProof/>
        </w:rPr>
        <w:fldChar w:fldCharType="end"/>
      </w:r>
    </w:p>
    <w:p w14:paraId="0CDA346D" w14:textId="3CCE7D08" w:rsidR="00AC0B17" w:rsidRDefault="00AC0B17">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_Toc160651477 \h </w:instrText>
      </w:r>
      <w:r>
        <w:rPr>
          <w:noProof/>
        </w:rPr>
      </w:r>
      <w:r>
        <w:rPr>
          <w:noProof/>
        </w:rPr>
        <w:fldChar w:fldCharType="separate"/>
      </w:r>
      <w:r>
        <w:rPr>
          <w:noProof/>
        </w:rPr>
        <w:t>25</w:t>
      </w:r>
      <w:r>
        <w:rPr>
          <w:noProof/>
        </w:rPr>
        <w:fldChar w:fldCharType="end"/>
      </w:r>
    </w:p>
    <w:p w14:paraId="2A1A01FB" w14:textId="127448B6" w:rsidR="00AC0B17" w:rsidRDefault="00AC0B17">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_Toc160651478 \h </w:instrText>
      </w:r>
      <w:r>
        <w:rPr>
          <w:noProof/>
        </w:rPr>
      </w:r>
      <w:r>
        <w:rPr>
          <w:noProof/>
        </w:rPr>
        <w:fldChar w:fldCharType="separate"/>
      </w:r>
      <w:r>
        <w:rPr>
          <w:noProof/>
        </w:rPr>
        <w:t>25</w:t>
      </w:r>
      <w:r>
        <w:rPr>
          <w:noProof/>
        </w:rPr>
        <w:fldChar w:fldCharType="end"/>
      </w:r>
    </w:p>
    <w:p w14:paraId="42CABF7E" w14:textId="68A85F6E" w:rsidR="00AC0B17" w:rsidRDefault="00AC0B17">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_Toc160651479 \h </w:instrText>
      </w:r>
      <w:r>
        <w:rPr>
          <w:noProof/>
        </w:rPr>
      </w:r>
      <w:r>
        <w:rPr>
          <w:noProof/>
        </w:rPr>
        <w:fldChar w:fldCharType="separate"/>
      </w:r>
      <w:r>
        <w:rPr>
          <w:noProof/>
        </w:rPr>
        <w:t>26</w:t>
      </w:r>
      <w:r>
        <w:rPr>
          <w:noProof/>
        </w:rPr>
        <w:fldChar w:fldCharType="end"/>
      </w:r>
    </w:p>
    <w:p w14:paraId="77211F49" w14:textId="742D1EC6" w:rsidR="00AC0B17" w:rsidRDefault="00AC0B17">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_Toc160651480 \h </w:instrText>
      </w:r>
      <w:r>
        <w:rPr>
          <w:noProof/>
        </w:rPr>
      </w:r>
      <w:r>
        <w:rPr>
          <w:noProof/>
        </w:rPr>
        <w:fldChar w:fldCharType="separate"/>
      </w:r>
      <w:r>
        <w:rPr>
          <w:noProof/>
        </w:rPr>
        <w:t>27</w:t>
      </w:r>
      <w:r>
        <w:rPr>
          <w:noProof/>
        </w:rPr>
        <w:fldChar w:fldCharType="end"/>
      </w:r>
    </w:p>
    <w:p w14:paraId="4CBA1D8B" w14:textId="795FB635" w:rsidR="00AC0B17" w:rsidRDefault="00AC0B17">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_Toc160651481 \h </w:instrText>
      </w:r>
      <w:r>
        <w:rPr>
          <w:noProof/>
        </w:rPr>
      </w:r>
      <w:r>
        <w:rPr>
          <w:noProof/>
        </w:rPr>
        <w:fldChar w:fldCharType="separate"/>
      </w:r>
      <w:r>
        <w:rPr>
          <w:noProof/>
        </w:rPr>
        <w:t>27</w:t>
      </w:r>
      <w:r>
        <w:rPr>
          <w:noProof/>
        </w:rPr>
        <w:fldChar w:fldCharType="end"/>
      </w:r>
    </w:p>
    <w:p w14:paraId="1B0C383D" w14:textId="790C8D4E" w:rsidR="00AC0B17" w:rsidRDefault="00AC0B17">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NSCE_SliceApiManagement Service</w:t>
      </w:r>
      <w:r>
        <w:rPr>
          <w:noProof/>
        </w:rPr>
        <w:tab/>
      </w:r>
      <w:r>
        <w:rPr>
          <w:noProof/>
        </w:rPr>
        <w:fldChar w:fldCharType="begin"/>
      </w:r>
      <w:r>
        <w:rPr>
          <w:noProof/>
        </w:rPr>
        <w:instrText xml:space="preserve"> PAGEREF _Toc160651482 \h </w:instrText>
      </w:r>
      <w:r>
        <w:rPr>
          <w:noProof/>
        </w:rPr>
      </w:r>
      <w:r>
        <w:rPr>
          <w:noProof/>
        </w:rPr>
        <w:fldChar w:fldCharType="separate"/>
      </w:r>
      <w:r>
        <w:rPr>
          <w:noProof/>
        </w:rPr>
        <w:t>28</w:t>
      </w:r>
      <w:r>
        <w:rPr>
          <w:noProof/>
        </w:rPr>
        <w:fldChar w:fldCharType="end"/>
      </w:r>
    </w:p>
    <w:p w14:paraId="3ED62E5D" w14:textId="16C18E01" w:rsidR="00AC0B17" w:rsidRDefault="00AC0B17">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_Toc160651483 \h </w:instrText>
      </w:r>
      <w:r>
        <w:rPr>
          <w:noProof/>
        </w:rPr>
      </w:r>
      <w:r>
        <w:rPr>
          <w:noProof/>
        </w:rPr>
        <w:fldChar w:fldCharType="separate"/>
      </w:r>
      <w:r>
        <w:rPr>
          <w:noProof/>
        </w:rPr>
        <w:t>28</w:t>
      </w:r>
      <w:r>
        <w:rPr>
          <w:noProof/>
        </w:rPr>
        <w:fldChar w:fldCharType="end"/>
      </w:r>
    </w:p>
    <w:p w14:paraId="39BD7416" w14:textId="12293BB5" w:rsidR="00AC0B17" w:rsidRDefault="00AC0B17">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_Toc160651484 \h </w:instrText>
      </w:r>
      <w:r>
        <w:rPr>
          <w:noProof/>
        </w:rPr>
      </w:r>
      <w:r>
        <w:rPr>
          <w:noProof/>
        </w:rPr>
        <w:fldChar w:fldCharType="separate"/>
      </w:r>
      <w:r>
        <w:rPr>
          <w:noProof/>
        </w:rPr>
        <w:t>29</w:t>
      </w:r>
      <w:r>
        <w:rPr>
          <w:noProof/>
        </w:rPr>
        <w:fldChar w:fldCharType="end"/>
      </w:r>
    </w:p>
    <w:p w14:paraId="341B42B7" w14:textId="19EEEB3F" w:rsidR="00AC0B17" w:rsidRDefault="00AC0B17">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_Toc160651485 \h </w:instrText>
      </w:r>
      <w:r>
        <w:rPr>
          <w:noProof/>
        </w:rPr>
      </w:r>
      <w:r>
        <w:rPr>
          <w:noProof/>
        </w:rPr>
        <w:fldChar w:fldCharType="separate"/>
      </w:r>
      <w:r>
        <w:rPr>
          <w:noProof/>
        </w:rPr>
        <w:t>29</w:t>
      </w:r>
      <w:r>
        <w:rPr>
          <w:noProof/>
        </w:rPr>
        <w:fldChar w:fldCharType="end"/>
      </w:r>
    </w:p>
    <w:p w14:paraId="14DB2E57" w14:textId="516EF014" w:rsidR="00AC0B17" w:rsidRDefault="00AC0B17">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_Toc160651486 \h </w:instrText>
      </w:r>
      <w:r>
        <w:rPr>
          <w:noProof/>
        </w:rPr>
      </w:r>
      <w:r>
        <w:rPr>
          <w:noProof/>
        </w:rPr>
        <w:fldChar w:fldCharType="separate"/>
      </w:r>
      <w:r>
        <w:rPr>
          <w:noProof/>
        </w:rPr>
        <w:t>29</w:t>
      </w:r>
      <w:r>
        <w:rPr>
          <w:noProof/>
        </w:rPr>
        <w:fldChar w:fldCharType="end"/>
      </w:r>
    </w:p>
    <w:p w14:paraId="378D7A80" w14:textId="00F0EB67" w:rsidR="00AC0B17" w:rsidRDefault="00AC0B17">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363141">
        <w:rPr>
          <w:noProof/>
          <w:lang w:val="en-US"/>
        </w:rPr>
        <w:t>NSCE_</w:t>
      </w:r>
      <w:r>
        <w:rPr>
          <w:noProof/>
        </w:rPr>
        <w:t>NetSliceLifeCycleMngt_</w:t>
      </w:r>
      <w:r w:rsidRPr="00363141">
        <w:rPr>
          <w:noProof/>
          <w:lang w:val="en-US"/>
        </w:rPr>
        <w:t>Subscribe</w:t>
      </w:r>
      <w:r>
        <w:rPr>
          <w:noProof/>
        </w:rPr>
        <w:tab/>
      </w:r>
      <w:r>
        <w:rPr>
          <w:noProof/>
        </w:rPr>
        <w:fldChar w:fldCharType="begin"/>
      </w:r>
      <w:r>
        <w:rPr>
          <w:noProof/>
        </w:rPr>
        <w:instrText xml:space="preserve"> PAGEREF _Toc160651487 \h </w:instrText>
      </w:r>
      <w:r>
        <w:rPr>
          <w:noProof/>
        </w:rPr>
      </w:r>
      <w:r>
        <w:rPr>
          <w:noProof/>
        </w:rPr>
        <w:fldChar w:fldCharType="separate"/>
      </w:r>
      <w:r>
        <w:rPr>
          <w:noProof/>
        </w:rPr>
        <w:t>29</w:t>
      </w:r>
      <w:r>
        <w:rPr>
          <w:noProof/>
        </w:rPr>
        <w:fldChar w:fldCharType="end"/>
      </w:r>
    </w:p>
    <w:p w14:paraId="49A1517F" w14:textId="4DE3BFBC" w:rsidR="00AC0B17" w:rsidRDefault="00AC0B17">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_Toc160651488 \h </w:instrText>
      </w:r>
      <w:r>
        <w:rPr>
          <w:noProof/>
        </w:rPr>
      </w:r>
      <w:r>
        <w:rPr>
          <w:noProof/>
        </w:rPr>
        <w:fldChar w:fldCharType="separate"/>
      </w:r>
      <w:r>
        <w:rPr>
          <w:noProof/>
        </w:rPr>
        <w:t>29</w:t>
      </w:r>
      <w:r>
        <w:rPr>
          <w:noProof/>
        </w:rPr>
        <w:fldChar w:fldCharType="end"/>
      </w:r>
    </w:p>
    <w:p w14:paraId="4CC05C8A" w14:textId="1B8B10FA" w:rsidR="00AC0B17" w:rsidRDefault="00AC0B17">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363141">
        <w:rPr>
          <w:noProof/>
        </w:rPr>
        <w:t>Subscription</w:t>
      </w:r>
      <w:r>
        <w:rPr>
          <w:noProof/>
        </w:rPr>
        <w:t xml:space="preserve"> Creation</w:t>
      </w:r>
      <w:r>
        <w:rPr>
          <w:noProof/>
        </w:rPr>
        <w:tab/>
      </w:r>
      <w:r>
        <w:rPr>
          <w:noProof/>
        </w:rPr>
        <w:fldChar w:fldCharType="begin"/>
      </w:r>
      <w:r>
        <w:rPr>
          <w:noProof/>
        </w:rPr>
        <w:instrText xml:space="preserve"> PAGEREF _Toc160651489 \h </w:instrText>
      </w:r>
      <w:r>
        <w:rPr>
          <w:noProof/>
        </w:rPr>
      </w:r>
      <w:r>
        <w:rPr>
          <w:noProof/>
        </w:rPr>
        <w:fldChar w:fldCharType="separate"/>
      </w:r>
      <w:r>
        <w:rPr>
          <w:noProof/>
        </w:rPr>
        <w:t>29</w:t>
      </w:r>
      <w:r>
        <w:rPr>
          <w:noProof/>
        </w:rPr>
        <w:fldChar w:fldCharType="end"/>
      </w:r>
    </w:p>
    <w:p w14:paraId="0AAAE716" w14:textId="165844A1" w:rsidR="00AC0B17" w:rsidRDefault="00AC0B17">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363141">
        <w:rPr>
          <w:noProof/>
        </w:rPr>
        <w:t xml:space="preserve"> Subscription</w:t>
      </w:r>
      <w:r>
        <w:rPr>
          <w:noProof/>
        </w:rPr>
        <w:t xml:space="preserve"> Update</w:t>
      </w:r>
      <w:r>
        <w:rPr>
          <w:noProof/>
        </w:rPr>
        <w:tab/>
      </w:r>
      <w:r>
        <w:rPr>
          <w:noProof/>
        </w:rPr>
        <w:fldChar w:fldCharType="begin"/>
      </w:r>
      <w:r>
        <w:rPr>
          <w:noProof/>
        </w:rPr>
        <w:instrText xml:space="preserve"> PAGEREF _Toc160651490 \h </w:instrText>
      </w:r>
      <w:r>
        <w:rPr>
          <w:noProof/>
        </w:rPr>
      </w:r>
      <w:r>
        <w:rPr>
          <w:noProof/>
        </w:rPr>
        <w:fldChar w:fldCharType="separate"/>
      </w:r>
      <w:r>
        <w:rPr>
          <w:noProof/>
        </w:rPr>
        <w:t>29</w:t>
      </w:r>
      <w:r>
        <w:rPr>
          <w:noProof/>
        </w:rPr>
        <w:fldChar w:fldCharType="end"/>
      </w:r>
    </w:p>
    <w:p w14:paraId="596FFF5F" w14:textId="3EA3FA2B" w:rsidR="00AC0B17" w:rsidRDefault="00AC0B17">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363141">
        <w:rPr>
          <w:noProof/>
        </w:rPr>
        <w:t xml:space="preserve"> Subscription</w:t>
      </w:r>
      <w:r>
        <w:rPr>
          <w:noProof/>
        </w:rPr>
        <w:t xml:space="preserve"> Deletion</w:t>
      </w:r>
      <w:r>
        <w:rPr>
          <w:noProof/>
        </w:rPr>
        <w:tab/>
      </w:r>
      <w:r>
        <w:rPr>
          <w:noProof/>
        </w:rPr>
        <w:fldChar w:fldCharType="begin"/>
      </w:r>
      <w:r>
        <w:rPr>
          <w:noProof/>
        </w:rPr>
        <w:instrText xml:space="preserve"> PAGEREF _Toc160651491 \h </w:instrText>
      </w:r>
      <w:r>
        <w:rPr>
          <w:noProof/>
        </w:rPr>
      </w:r>
      <w:r>
        <w:rPr>
          <w:noProof/>
        </w:rPr>
        <w:fldChar w:fldCharType="separate"/>
      </w:r>
      <w:r>
        <w:rPr>
          <w:noProof/>
        </w:rPr>
        <w:t>29</w:t>
      </w:r>
      <w:r>
        <w:rPr>
          <w:noProof/>
        </w:rPr>
        <w:fldChar w:fldCharType="end"/>
      </w:r>
    </w:p>
    <w:p w14:paraId="38A4CB2F" w14:textId="58A8262F" w:rsidR="00AC0B17" w:rsidRDefault="00AC0B17">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363141">
        <w:rPr>
          <w:noProof/>
          <w:lang w:val="en-US"/>
        </w:rPr>
        <w:t>_Notify</w:t>
      </w:r>
      <w:r>
        <w:rPr>
          <w:noProof/>
        </w:rPr>
        <w:tab/>
      </w:r>
      <w:r>
        <w:rPr>
          <w:noProof/>
        </w:rPr>
        <w:fldChar w:fldCharType="begin"/>
      </w:r>
      <w:r>
        <w:rPr>
          <w:noProof/>
        </w:rPr>
        <w:instrText xml:space="preserve"> PAGEREF _Toc160651492 \h </w:instrText>
      </w:r>
      <w:r>
        <w:rPr>
          <w:noProof/>
        </w:rPr>
      </w:r>
      <w:r>
        <w:rPr>
          <w:noProof/>
        </w:rPr>
        <w:fldChar w:fldCharType="separate"/>
      </w:r>
      <w:r>
        <w:rPr>
          <w:noProof/>
        </w:rPr>
        <w:t>29</w:t>
      </w:r>
      <w:r>
        <w:rPr>
          <w:noProof/>
        </w:rPr>
        <w:fldChar w:fldCharType="end"/>
      </w:r>
    </w:p>
    <w:p w14:paraId="2513A497" w14:textId="07EAC3EC" w:rsidR="00AC0B17" w:rsidRDefault="00AC0B17">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_Toc160651493 \h </w:instrText>
      </w:r>
      <w:r>
        <w:rPr>
          <w:noProof/>
        </w:rPr>
      </w:r>
      <w:r>
        <w:rPr>
          <w:noProof/>
        </w:rPr>
        <w:fldChar w:fldCharType="separate"/>
      </w:r>
      <w:r>
        <w:rPr>
          <w:noProof/>
        </w:rPr>
        <w:t>29</w:t>
      </w:r>
      <w:r>
        <w:rPr>
          <w:noProof/>
        </w:rPr>
        <w:fldChar w:fldCharType="end"/>
      </w:r>
    </w:p>
    <w:p w14:paraId="7D9DF883" w14:textId="6149FCF8" w:rsidR="00AC0B17" w:rsidRDefault="00AC0B17">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363141">
        <w:rPr>
          <w:noProof/>
          <w:lang w:val="en-US"/>
        </w:rPr>
        <w:t>Notification</w:t>
      </w:r>
      <w:r>
        <w:rPr>
          <w:noProof/>
        </w:rPr>
        <w:tab/>
      </w:r>
      <w:r>
        <w:rPr>
          <w:noProof/>
        </w:rPr>
        <w:fldChar w:fldCharType="begin"/>
      </w:r>
      <w:r>
        <w:rPr>
          <w:noProof/>
        </w:rPr>
        <w:instrText xml:space="preserve"> PAGEREF _Toc160651494 \h </w:instrText>
      </w:r>
      <w:r>
        <w:rPr>
          <w:noProof/>
        </w:rPr>
      </w:r>
      <w:r>
        <w:rPr>
          <w:noProof/>
        </w:rPr>
        <w:fldChar w:fldCharType="separate"/>
      </w:r>
      <w:r>
        <w:rPr>
          <w:noProof/>
        </w:rPr>
        <w:t>29</w:t>
      </w:r>
      <w:r>
        <w:rPr>
          <w:noProof/>
        </w:rPr>
        <w:fldChar w:fldCharType="end"/>
      </w:r>
    </w:p>
    <w:p w14:paraId="3053BA9E" w14:textId="31E72561" w:rsidR="00AC0B17" w:rsidRDefault="00AC0B17">
      <w:pPr>
        <w:pStyle w:val="TOC4"/>
        <w:rPr>
          <w:rFonts w:asciiTheme="minorHAnsi" w:eastAsiaTheme="minorEastAsia" w:hAnsiTheme="minorHAnsi" w:cstheme="minorBidi"/>
          <w:noProof/>
          <w:kern w:val="2"/>
          <w:sz w:val="21"/>
          <w:szCs w:val="22"/>
          <w:lang w:val="en-US" w:eastAsia="zh-CN"/>
        </w:rPr>
      </w:pPr>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363141">
        <w:rPr>
          <w:noProof/>
          <w:lang w:val="en-US"/>
        </w:rPr>
        <w:t>_QoEMetricsSubscribeNotify</w:t>
      </w:r>
      <w:r>
        <w:rPr>
          <w:noProof/>
        </w:rPr>
        <w:tab/>
      </w:r>
      <w:r>
        <w:rPr>
          <w:noProof/>
        </w:rPr>
        <w:fldChar w:fldCharType="begin"/>
      </w:r>
      <w:r>
        <w:rPr>
          <w:noProof/>
        </w:rPr>
        <w:instrText xml:space="preserve"> PAGEREF _Toc160651495 \h </w:instrText>
      </w:r>
      <w:r>
        <w:rPr>
          <w:noProof/>
        </w:rPr>
      </w:r>
      <w:r>
        <w:rPr>
          <w:noProof/>
        </w:rPr>
        <w:fldChar w:fldCharType="separate"/>
      </w:r>
      <w:r>
        <w:rPr>
          <w:noProof/>
        </w:rPr>
        <w:t>29</w:t>
      </w:r>
      <w:r>
        <w:rPr>
          <w:noProof/>
        </w:rPr>
        <w:fldChar w:fldCharType="end"/>
      </w:r>
    </w:p>
    <w:p w14:paraId="172B1126" w14:textId="241F3FA4" w:rsidR="00AC0B17" w:rsidRDefault="00AC0B17">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_Toc160651496 \h </w:instrText>
      </w:r>
      <w:r>
        <w:rPr>
          <w:noProof/>
        </w:rPr>
      </w:r>
      <w:r>
        <w:rPr>
          <w:noProof/>
        </w:rPr>
        <w:fldChar w:fldCharType="separate"/>
      </w:r>
      <w:r>
        <w:rPr>
          <w:noProof/>
        </w:rPr>
        <w:t>29</w:t>
      </w:r>
      <w:r>
        <w:rPr>
          <w:noProof/>
        </w:rPr>
        <w:fldChar w:fldCharType="end"/>
      </w:r>
    </w:p>
    <w:p w14:paraId="6A3D98CC" w14:textId="67CB1407" w:rsidR="00AC0B17" w:rsidRDefault="00AC0B17">
      <w:pPr>
        <w:pStyle w:val="TOC5"/>
        <w:rPr>
          <w:rFonts w:asciiTheme="minorHAnsi" w:eastAsiaTheme="minorEastAsia" w:hAnsiTheme="minorHAnsi" w:cstheme="minorBidi"/>
          <w:noProof/>
          <w:kern w:val="2"/>
          <w:sz w:val="21"/>
          <w:szCs w:val="22"/>
          <w:lang w:val="en-US" w:eastAsia="zh-CN"/>
        </w:rPr>
      </w:pPr>
      <w:r w:rsidRPr="00363141">
        <w:rPr>
          <w:noProof/>
          <w:lang w:val="fr-FR"/>
        </w:rPr>
        <w:t>5.3.2.4.2</w:t>
      </w:r>
      <w:r>
        <w:rPr>
          <w:rFonts w:asciiTheme="minorHAnsi" w:eastAsiaTheme="minorEastAsia" w:hAnsiTheme="minorHAnsi" w:cstheme="minorBidi"/>
          <w:noProof/>
          <w:kern w:val="2"/>
          <w:sz w:val="21"/>
          <w:szCs w:val="22"/>
          <w:lang w:val="en-US" w:eastAsia="zh-CN"/>
        </w:rPr>
        <w:tab/>
      </w:r>
      <w:r w:rsidRPr="00363141">
        <w:rPr>
          <w:noProof/>
          <w:lang w:val="fr-FR"/>
        </w:rPr>
        <w:t>QoE Metrics Subscribe Notification</w:t>
      </w:r>
      <w:r>
        <w:rPr>
          <w:noProof/>
        </w:rPr>
        <w:tab/>
      </w:r>
      <w:r>
        <w:rPr>
          <w:noProof/>
        </w:rPr>
        <w:fldChar w:fldCharType="begin"/>
      </w:r>
      <w:r>
        <w:rPr>
          <w:noProof/>
        </w:rPr>
        <w:instrText xml:space="preserve"> PAGEREF _Toc160651497 \h </w:instrText>
      </w:r>
      <w:r>
        <w:rPr>
          <w:noProof/>
        </w:rPr>
      </w:r>
      <w:r>
        <w:rPr>
          <w:noProof/>
        </w:rPr>
        <w:fldChar w:fldCharType="separate"/>
      </w:r>
      <w:r>
        <w:rPr>
          <w:noProof/>
        </w:rPr>
        <w:t>29</w:t>
      </w:r>
      <w:r>
        <w:rPr>
          <w:noProof/>
        </w:rPr>
        <w:fldChar w:fldCharType="end"/>
      </w:r>
    </w:p>
    <w:p w14:paraId="581BBA93" w14:textId="73298F9B" w:rsidR="00AC0B17" w:rsidRDefault="00AC0B17">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363141">
        <w:rPr>
          <w:noProof/>
          <w:lang w:val="en-US"/>
        </w:rPr>
        <w:t>_QoEMetricsNotify</w:t>
      </w:r>
      <w:r>
        <w:rPr>
          <w:noProof/>
        </w:rPr>
        <w:tab/>
      </w:r>
      <w:r>
        <w:rPr>
          <w:noProof/>
        </w:rPr>
        <w:fldChar w:fldCharType="begin"/>
      </w:r>
      <w:r>
        <w:rPr>
          <w:noProof/>
        </w:rPr>
        <w:instrText xml:space="preserve"> PAGEREF _Toc160651498 \h </w:instrText>
      </w:r>
      <w:r>
        <w:rPr>
          <w:noProof/>
        </w:rPr>
      </w:r>
      <w:r>
        <w:rPr>
          <w:noProof/>
        </w:rPr>
        <w:fldChar w:fldCharType="separate"/>
      </w:r>
      <w:r>
        <w:rPr>
          <w:noProof/>
        </w:rPr>
        <w:t>29</w:t>
      </w:r>
      <w:r>
        <w:rPr>
          <w:noProof/>
        </w:rPr>
        <w:fldChar w:fldCharType="end"/>
      </w:r>
    </w:p>
    <w:p w14:paraId="3AD18BE5" w14:textId="0E185A36" w:rsidR="00AC0B17" w:rsidRDefault="00AC0B17">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_Toc160651499 \h </w:instrText>
      </w:r>
      <w:r>
        <w:rPr>
          <w:noProof/>
        </w:rPr>
      </w:r>
      <w:r>
        <w:rPr>
          <w:noProof/>
        </w:rPr>
        <w:fldChar w:fldCharType="separate"/>
      </w:r>
      <w:r>
        <w:rPr>
          <w:noProof/>
        </w:rPr>
        <w:t>29</w:t>
      </w:r>
      <w:r>
        <w:rPr>
          <w:noProof/>
        </w:rPr>
        <w:fldChar w:fldCharType="end"/>
      </w:r>
    </w:p>
    <w:p w14:paraId="13F098A6" w14:textId="1D8DE563" w:rsidR="00AC0B17" w:rsidRDefault="00AC0B17">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363141">
        <w:rPr>
          <w:noProof/>
          <w:lang w:val="en-US"/>
        </w:rPr>
        <w:t xml:space="preserve"> Notification</w:t>
      </w:r>
      <w:r>
        <w:rPr>
          <w:noProof/>
        </w:rPr>
        <w:tab/>
      </w:r>
      <w:r>
        <w:rPr>
          <w:noProof/>
        </w:rPr>
        <w:fldChar w:fldCharType="begin"/>
      </w:r>
      <w:r>
        <w:rPr>
          <w:noProof/>
        </w:rPr>
        <w:instrText xml:space="preserve"> PAGEREF _Toc160651500 \h </w:instrText>
      </w:r>
      <w:r>
        <w:rPr>
          <w:noProof/>
        </w:rPr>
      </w:r>
      <w:r>
        <w:rPr>
          <w:noProof/>
        </w:rPr>
        <w:fldChar w:fldCharType="separate"/>
      </w:r>
      <w:r>
        <w:rPr>
          <w:noProof/>
        </w:rPr>
        <w:t>29</w:t>
      </w:r>
      <w:r>
        <w:rPr>
          <w:noProof/>
        </w:rPr>
        <w:fldChar w:fldCharType="end"/>
      </w:r>
    </w:p>
    <w:p w14:paraId="101CE496" w14:textId="766FBAD5" w:rsidR="00AC0B17" w:rsidRDefault="00AC0B17">
      <w:pPr>
        <w:pStyle w:val="TOC4"/>
        <w:rPr>
          <w:rFonts w:asciiTheme="minorHAnsi" w:eastAsiaTheme="minorEastAsia" w:hAnsiTheme="minorHAnsi" w:cstheme="minorBidi"/>
          <w:noProof/>
          <w:kern w:val="2"/>
          <w:sz w:val="21"/>
          <w:szCs w:val="22"/>
          <w:lang w:val="en-US" w:eastAsia="zh-CN"/>
        </w:rPr>
      </w:pPr>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NSCE_NetSliceLifeCycleMngt_Recommendation</w:t>
      </w:r>
      <w:r>
        <w:rPr>
          <w:noProof/>
        </w:rPr>
        <w:tab/>
      </w:r>
      <w:r>
        <w:rPr>
          <w:noProof/>
        </w:rPr>
        <w:fldChar w:fldCharType="begin"/>
      </w:r>
      <w:r>
        <w:rPr>
          <w:noProof/>
        </w:rPr>
        <w:instrText xml:space="preserve"> PAGEREF _Toc160651501 \h </w:instrText>
      </w:r>
      <w:r>
        <w:rPr>
          <w:noProof/>
        </w:rPr>
      </w:r>
      <w:r>
        <w:rPr>
          <w:noProof/>
        </w:rPr>
        <w:fldChar w:fldCharType="separate"/>
      </w:r>
      <w:r>
        <w:rPr>
          <w:noProof/>
        </w:rPr>
        <w:t>29</w:t>
      </w:r>
      <w:r>
        <w:rPr>
          <w:noProof/>
        </w:rPr>
        <w:fldChar w:fldCharType="end"/>
      </w:r>
    </w:p>
    <w:p w14:paraId="3F79FE86" w14:textId="04E1F9DA" w:rsidR="00AC0B17" w:rsidRDefault="00AC0B17">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_Toc160651502 \h </w:instrText>
      </w:r>
      <w:r>
        <w:rPr>
          <w:noProof/>
        </w:rPr>
      </w:r>
      <w:r>
        <w:rPr>
          <w:noProof/>
        </w:rPr>
        <w:fldChar w:fldCharType="separate"/>
      </w:r>
      <w:r>
        <w:rPr>
          <w:noProof/>
        </w:rPr>
        <w:t>29</w:t>
      </w:r>
      <w:r>
        <w:rPr>
          <w:noProof/>
        </w:rPr>
        <w:fldChar w:fldCharType="end"/>
      </w:r>
    </w:p>
    <w:p w14:paraId="46261EB7" w14:textId="3B41F082" w:rsidR="00AC0B17" w:rsidRDefault="00AC0B17">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_Toc160651503 \h </w:instrText>
      </w:r>
      <w:r>
        <w:rPr>
          <w:noProof/>
        </w:rPr>
      </w:r>
      <w:r>
        <w:rPr>
          <w:noProof/>
        </w:rPr>
        <w:fldChar w:fldCharType="separate"/>
      </w:r>
      <w:r>
        <w:rPr>
          <w:noProof/>
        </w:rPr>
        <w:t>29</w:t>
      </w:r>
      <w:r>
        <w:rPr>
          <w:noProof/>
        </w:rPr>
        <w:fldChar w:fldCharType="end"/>
      </w:r>
    </w:p>
    <w:p w14:paraId="3F75299F" w14:textId="20B31336" w:rsidR="00AC0B17" w:rsidRDefault="00AC0B17">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ab/>
      </w:r>
      <w:r>
        <w:rPr>
          <w:noProof/>
        </w:rPr>
        <w:fldChar w:fldCharType="begin"/>
      </w:r>
      <w:r>
        <w:rPr>
          <w:noProof/>
        </w:rPr>
        <w:instrText xml:space="preserve"> PAGEREF _Toc160651504 \h </w:instrText>
      </w:r>
      <w:r>
        <w:rPr>
          <w:noProof/>
        </w:rPr>
      </w:r>
      <w:r>
        <w:rPr>
          <w:noProof/>
        </w:rPr>
        <w:fldChar w:fldCharType="separate"/>
      </w:r>
      <w:r>
        <w:rPr>
          <w:noProof/>
        </w:rPr>
        <w:t>29</w:t>
      </w:r>
      <w:r>
        <w:rPr>
          <w:noProof/>
        </w:rPr>
        <w:fldChar w:fldCharType="end"/>
      </w:r>
    </w:p>
    <w:p w14:paraId="0CCA9C1F" w14:textId="4AD1471B" w:rsidR="00AC0B17" w:rsidRDefault="00AC0B17">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_Toc160651505 \h </w:instrText>
      </w:r>
      <w:r>
        <w:rPr>
          <w:noProof/>
        </w:rPr>
      </w:r>
      <w:r>
        <w:rPr>
          <w:noProof/>
        </w:rPr>
        <w:fldChar w:fldCharType="separate"/>
      </w:r>
      <w:r>
        <w:rPr>
          <w:noProof/>
        </w:rPr>
        <w:t>29</w:t>
      </w:r>
      <w:r>
        <w:rPr>
          <w:noProof/>
        </w:rPr>
        <w:fldChar w:fldCharType="end"/>
      </w:r>
    </w:p>
    <w:p w14:paraId="53D3FF31" w14:textId="229C5B20" w:rsidR="00AC0B17" w:rsidRDefault="00AC0B17">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_Toc160651506 \h </w:instrText>
      </w:r>
      <w:r>
        <w:rPr>
          <w:noProof/>
        </w:rPr>
      </w:r>
      <w:r>
        <w:rPr>
          <w:noProof/>
        </w:rPr>
        <w:fldChar w:fldCharType="separate"/>
      </w:r>
      <w:r>
        <w:rPr>
          <w:noProof/>
        </w:rPr>
        <w:t>29</w:t>
      </w:r>
      <w:r>
        <w:rPr>
          <w:noProof/>
        </w:rPr>
        <w:fldChar w:fldCharType="end"/>
      </w:r>
    </w:p>
    <w:p w14:paraId="06F1E1E8" w14:textId="6D4B31C8" w:rsidR="00AC0B17" w:rsidRDefault="00AC0B17">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_Toc160651507 \h </w:instrText>
      </w:r>
      <w:r>
        <w:rPr>
          <w:noProof/>
        </w:rPr>
      </w:r>
      <w:r>
        <w:rPr>
          <w:noProof/>
        </w:rPr>
        <w:fldChar w:fldCharType="separate"/>
      </w:r>
      <w:r>
        <w:rPr>
          <w:noProof/>
        </w:rPr>
        <w:t>29</w:t>
      </w:r>
      <w:r>
        <w:rPr>
          <w:noProof/>
        </w:rPr>
        <w:fldChar w:fldCharType="end"/>
      </w:r>
    </w:p>
    <w:p w14:paraId="0874325D" w14:textId="76CD1FED" w:rsidR="00AC0B17" w:rsidRDefault="00AC0B17">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_Create</w:t>
      </w:r>
      <w:r>
        <w:rPr>
          <w:noProof/>
        </w:rPr>
        <w:tab/>
      </w:r>
      <w:r>
        <w:rPr>
          <w:noProof/>
        </w:rPr>
        <w:fldChar w:fldCharType="begin"/>
      </w:r>
      <w:r>
        <w:rPr>
          <w:noProof/>
        </w:rPr>
        <w:instrText xml:space="preserve"> PAGEREF _Toc160651508 \h </w:instrText>
      </w:r>
      <w:r>
        <w:rPr>
          <w:noProof/>
        </w:rPr>
      </w:r>
      <w:r>
        <w:rPr>
          <w:noProof/>
        </w:rPr>
        <w:fldChar w:fldCharType="separate"/>
      </w:r>
      <w:r>
        <w:rPr>
          <w:noProof/>
        </w:rPr>
        <w:t>29</w:t>
      </w:r>
      <w:r>
        <w:rPr>
          <w:noProof/>
        </w:rPr>
        <w:fldChar w:fldCharType="end"/>
      </w:r>
    </w:p>
    <w:p w14:paraId="6CBCCC49" w14:textId="211EDEBF" w:rsidR="00AC0B17" w:rsidRDefault="00AC0B17">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_Toc160651509 \h </w:instrText>
      </w:r>
      <w:r>
        <w:rPr>
          <w:noProof/>
        </w:rPr>
      </w:r>
      <w:r>
        <w:rPr>
          <w:noProof/>
        </w:rPr>
        <w:fldChar w:fldCharType="separate"/>
      </w:r>
      <w:r>
        <w:rPr>
          <w:noProof/>
        </w:rPr>
        <w:t>29</w:t>
      </w:r>
      <w:r>
        <w:rPr>
          <w:noProof/>
        </w:rPr>
        <w:fldChar w:fldCharType="end"/>
      </w:r>
    </w:p>
    <w:p w14:paraId="21F5F6B2" w14:textId="68717ABF" w:rsidR="00AC0B17" w:rsidRDefault="00AC0B17">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_Toc160651510 \h </w:instrText>
      </w:r>
      <w:r>
        <w:rPr>
          <w:noProof/>
        </w:rPr>
      </w:r>
      <w:r>
        <w:rPr>
          <w:noProof/>
        </w:rPr>
        <w:fldChar w:fldCharType="separate"/>
      </w:r>
      <w:r>
        <w:rPr>
          <w:noProof/>
        </w:rPr>
        <w:t>29</w:t>
      </w:r>
      <w:r>
        <w:rPr>
          <w:noProof/>
        </w:rPr>
        <w:fldChar w:fldCharType="end"/>
      </w:r>
    </w:p>
    <w:p w14:paraId="7405CCF9" w14:textId="09BA1F18" w:rsidR="00AC0B17" w:rsidRDefault="00AC0B17">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_Update</w:t>
      </w:r>
      <w:r>
        <w:rPr>
          <w:noProof/>
        </w:rPr>
        <w:tab/>
      </w:r>
      <w:r>
        <w:rPr>
          <w:noProof/>
        </w:rPr>
        <w:fldChar w:fldCharType="begin"/>
      </w:r>
      <w:r>
        <w:rPr>
          <w:noProof/>
        </w:rPr>
        <w:instrText xml:space="preserve"> PAGEREF _Toc160651511 \h </w:instrText>
      </w:r>
      <w:r>
        <w:rPr>
          <w:noProof/>
        </w:rPr>
      </w:r>
      <w:r>
        <w:rPr>
          <w:noProof/>
        </w:rPr>
        <w:fldChar w:fldCharType="separate"/>
      </w:r>
      <w:r>
        <w:rPr>
          <w:noProof/>
        </w:rPr>
        <w:t>30</w:t>
      </w:r>
      <w:r>
        <w:rPr>
          <w:noProof/>
        </w:rPr>
        <w:fldChar w:fldCharType="end"/>
      </w:r>
    </w:p>
    <w:p w14:paraId="1D956325" w14:textId="6BBCEE71" w:rsidR="00AC0B17" w:rsidRDefault="00AC0B17">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_Toc160651512 \h </w:instrText>
      </w:r>
      <w:r>
        <w:rPr>
          <w:noProof/>
        </w:rPr>
      </w:r>
      <w:r>
        <w:rPr>
          <w:noProof/>
        </w:rPr>
        <w:fldChar w:fldCharType="separate"/>
      </w:r>
      <w:r>
        <w:rPr>
          <w:noProof/>
        </w:rPr>
        <w:t>30</w:t>
      </w:r>
      <w:r>
        <w:rPr>
          <w:noProof/>
        </w:rPr>
        <w:fldChar w:fldCharType="end"/>
      </w:r>
    </w:p>
    <w:p w14:paraId="0709517F" w14:textId="41F51B6B" w:rsidR="00AC0B17" w:rsidRDefault="00AC0B17">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_Toc160651513 \h </w:instrText>
      </w:r>
      <w:r>
        <w:rPr>
          <w:noProof/>
        </w:rPr>
      </w:r>
      <w:r>
        <w:rPr>
          <w:noProof/>
        </w:rPr>
        <w:fldChar w:fldCharType="separate"/>
      </w:r>
      <w:r>
        <w:rPr>
          <w:noProof/>
        </w:rPr>
        <w:t>30</w:t>
      </w:r>
      <w:r>
        <w:rPr>
          <w:noProof/>
        </w:rPr>
        <w:fldChar w:fldCharType="end"/>
      </w:r>
    </w:p>
    <w:p w14:paraId="0B881A74" w14:textId="71E53D4B" w:rsidR="00AC0B17" w:rsidRDefault="00AC0B17">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_Delete</w:t>
      </w:r>
      <w:r>
        <w:rPr>
          <w:noProof/>
        </w:rPr>
        <w:tab/>
      </w:r>
      <w:r>
        <w:rPr>
          <w:noProof/>
        </w:rPr>
        <w:fldChar w:fldCharType="begin"/>
      </w:r>
      <w:r>
        <w:rPr>
          <w:noProof/>
        </w:rPr>
        <w:instrText xml:space="preserve"> PAGEREF _Toc160651514 \h </w:instrText>
      </w:r>
      <w:r>
        <w:rPr>
          <w:noProof/>
        </w:rPr>
      </w:r>
      <w:r>
        <w:rPr>
          <w:noProof/>
        </w:rPr>
        <w:fldChar w:fldCharType="separate"/>
      </w:r>
      <w:r>
        <w:rPr>
          <w:noProof/>
        </w:rPr>
        <w:t>31</w:t>
      </w:r>
      <w:r>
        <w:rPr>
          <w:noProof/>
        </w:rPr>
        <w:fldChar w:fldCharType="end"/>
      </w:r>
    </w:p>
    <w:p w14:paraId="7F6B9925" w14:textId="56E70B83" w:rsidR="00AC0B17" w:rsidRDefault="00AC0B17">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_Toc160651515 \h </w:instrText>
      </w:r>
      <w:r>
        <w:rPr>
          <w:noProof/>
        </w:rPr>
      </w:r>
      <w:r>
        <w:rPr>
          <w:noProof/>
        </w:rPr>
        <w:fldChar w:fldCharType="separate"/>
      </w:r>
      <w:r>
        <w:rPr>
          <w:noProof/>
        </w:rPr>
        <w:t>31</w:t>
      </w:r>
      <w:r>
        <w:rPr>
          <w:noProof/>
        </w:rPr>
        <w:fldChar w:fldCharType="end"/>
      </w:r>
    </w:p>
    <w:p w14:paraId="5DDF2BCE" w14:textId="0C6CD8C8" w:rsidR="00AC0B17" w:rsidRDefault="00AC0B17">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_Toc160651516 \h </w:instrText>
      </w:r>
      <w:r>
        <w:rPr>
          <w:noProof/>
        </w:rPr>
      </w:r>
      <w:r>
        <w:rPr>
          <w:noProof/>
        </w:rPr>
        <w:fldChar w:fldCharType="separate"/>
      </w:r>
      <w:r>
        <w:rPr>
          <w:noProof/>
        </w:rPr>
        <w:t>31</w:t>
      </w:r>
      <w:r>
        <w:rPr>
          <w:noProof/>
        </w:rPr>
        <w:fldChar w:fldCharType="end"/>
      </w:r>
    </w:p>
    <w:p w14:paraId="55A07858" w14:textId="67E59B9F" w:rsidR="00AC0B17" w:rsidRDefault="00AC0B17">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363141">
        <w:rPr>
          <w:noProof/>
          <w:lang w:val="en-US"/>
        </w:rPr>
        <w:t>NSCE_PolicyManagement_HarmonizationNotify</w:t>
      </w:r>
      <w:r>
        <w:rPr>
          <w:noProof/>
        </w:rPr>
        <w:tab/>
      </w:r>
      <w:r>
        <w:rPr>
          <w:noProof/>
        </w:rPr>
        <w:fldChar w:fldCharType="begin"/>
      </w:r>
      <w:r>
        <w:rPr>
          <w:noProof/>
        </w:rPr>
        <w:instrText xml:space="preserve"> PAGEREF _Toc160651517 \h </w:instrText>
      </w:r>
      <w:r>
        <w:rPr>
          <w:noProof/>
        </w:rPr>
      </w:r>
      <w:r>
        <w:rPr>
          <w:noProof/>
        </w:rPr>
        <w:fldChar w:fldCharType="separate"/>
      </w:r>
      <w:r>
        <w:rPr>
          <w:noProof/>
        </w:rPr>
        <w:t>32</w:t>
      </w:r>
      <w:r>
        <w:rPr>
          <w:noProof/>
        </w:rPr>
        <w:fldChar w:fldCharType="end"/>
      </w:r>
    </w:p>
    <w:p w14:paraId="0835A123" w14:textId="48FE9D24" w:rsidR="00AC0B17" w:rsidRDefault="00AC0B17">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_Toc160651518 \h </w:instrText>
      </w:r>
      <w:r>
        <w:rPr>
          <w:noProof/>
        </w:rPr>
      </w:r>
      <w:r>
        <w:rPr>
          <w:noProof/>
        </w:rPr>
        <w:fldChar w:fldCharType="separate"/>
      </w:r>
      <w:r>
        <w:rPr>
          <w:noProof/>
        </w:rPr>
        <w:t>32</w:t>
      </w:r>
      <w:r>
        <w:rPr>
          <w:noProof/>
        </w:rPr>
        <w:fldChar w:fldCharType="end"/>
      </w:r>
    </w:p>
    <w:p w14:paraId="0C73750A" w14:textId="52666403" w:rsidR="00AC0B17" w:rsidRDefault="00AC0B17">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363141">
        <w:rPr>
          <w:noProof/>
          <w:lang w:val="en-US"/>
        </w:rPr>
        <w:t>Notification</w:t>
      </w:r>
      <w:r>
        <w:rPr>
          <w:noProof/>
        </w:rPr>
        <w:tab/>
      </w:r>
      <w:r>
        <w:rPr>
          <w:noProof/>
        </w:rPr>
        <w:fldChar w:fldCharType="begin"/>
      </w:r>
      <w:r>
        <w:rPr>
          <w:noProof/>
        </w:rPr>
        <w:instrText xml:space="preserve"> PAGEREF _Toc160651519 \h </w:instrText>
      </w:r>
      <w:r>
        <w:rPr>
          <w:noProof/>
        </w:rPr>
      </w:r>
      <w:r>
        <w:rPr>
          <w:noProof/>
        </w:rPr>
        <w:fldChar w:fldCharType="separate"/>
      </w:r>
      <w:r>
        <w:rPr>
          <w:noProof/>
        </w:rPr>
        <w:t>32</w:t>
      </w:r>
      <w:r>
        <w:rPr>
          <w:noProof/>
        </w:rPr>
        <w:fldChar w:fldCharType="end"/>
      </w:r>
    </w:p>
    <w:p w14:paraId="445DB263" w14:textId="200A9343" w:rsidR="00AC0B17" w:rsidRDefault="00AC0B17">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w:t>
      </w:r>
      <w:r w:rsidRPr="00363141">
        <w:rPr>
          <w:noProof/>
          <w:lang w:val="en-US"/>
        </w:rPr>
        <w:t>Subscribe</w:t>
      </w:r>
      <w:r>
        <w:rPr>
          <w:noProof/>
        </w:rPr>
        <w:tab/>
      </w:r>
      <w:r>
        <w:rPr>
          <w:noProof/>
        </w:rPr>
        <w:fldChar w:fldCharType="begin"/>
      </w:r>
      <w:r>
        <w:rPr>
          <w:noProof/>
        </w:rPr>
        <w:instrText xml:space="preserve"> PAGEREF _Toc160651520 \h </w:instrText>
      </w:r>
      <w:r>
        <w:rPr>
          <w:noProof/>
        </w:rPr>
      </w:r>
      <w:r>
        <w:rPr>
          <w:noProof/>
        </w:rPr>
        <w:fldChar w:fldCharType="separate"/>
      </w:r>
      <w:r>
        <w:rPr>
          <w:noProof/>
        </w:rPr>
        <w:t>33</w:t>
      </w:r>
      <w:r>
        <w:rPr>
          <w:noProof/>
        </w:rPr>
        <w:fldChar w:fldCharType="end"/>
      </w:r>
    </w:p>
    <w:p w14:paraId="59914AD1" w14:textId="2E8F7082" w:rsidR="00AC0B17" w:rsidRDefault="00AC0B17">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_Toc160651521 \h </w:instrText>
      </w:r>
      <w:r>
        <w:rPr>
          <w:noProof/>
        </w:rPr>
      </w:r>
      <w:r>
        <w:rPr>
          <w:noProof/>
        </w:rPr>
        <w:fldChar w:fldCharType="separate"/>
      </w:r>
      <w:r>
        <w:rPr>
          <w:noProof/>
        </w:rPr>
        <w:t>33</w:t>
      </w:r>
      <w:r>
        <w:rPr>
          <w:noProof/>
        </w:rPr>
        <w:fldChar w:fldCharType="end"/>
      </w:r>
    </w:p>
    <w:p w14:paraId="35F01F60" w14:textId="639501B4" w:rsidR="00AC0B17" w:rsidRDefault="00AC0B17">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363141">
        <w:rPr>
          <w:noProof/>
        </w:rPr>
        <w:t xml:space="preserve"> Subscription</w:t>
      </w:r>
      <w:r>
        <w:rPr>
          <w:noProof/>
        </w:rPr>
        <w:t xml:space="preserve"> Creation</w:t>
      </w:r>
      <w:r>
        <w:rPr>
          <w:noProof/>
        </w:rPr>
        <w:tab/>
      </w:r>
      <w:r>
        <w:rPr>
          <w:noProof/>
        </w:rPr>
        <w:fldChar w:fldCharType="begin"/>
      </w:r>
      <w:r>
        <w:rPr>
          <w:noProof/>
        </w:rPr>
        <w:instrText xml:space="preserve"> PAGEREF _Toc160651522 \h </w:instrText>
      </w:r>
      <w:r>
        <w:rPr>
          <w:noProof/>
        </w:rPr>
      </w:r>
      <w:r>
        <w:rPr>
          <w:noProof/>
        </w:rPr>
        <w:fldChar w:fldCharType="separate"/>
      </w:r>
      <w:r>
        <w:rPr>
          <w:noProof/>
        </w:rPr>
        <w:t>33</w:t>
      </w:r>
      <w:r>
        <w:rPr>
          <w:noProof/>
        </w:rPr>
        <w:fldChar w:fldCharType="end"/>
      </w:r>
    </w:p>
    <w:p w14:paraId="57F06B7B" w14:textId="7C2668A9" w:rsidR="00AC0B17" w:rsidRDefault="00AC0B17">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363141">
        <w:rPr>
          <w:noProof/>
        </w:rPr>
        <w:t xml:space="preserve"> Subscription</w:t>
      </w:r>
      <w:r>
        <w:rPr>
          <w:noProof/>
        </w:rPr>
        <w:t xml:space="preserve"> Update</w:t>
      </w:r>
      <w:r>
        <w:rPr>
          <w:noProof/>
        </w:rPr>
        <w:tab/>
      </w:r>
      <w:r>
        <w:rPr>
          <w:noProof/>
        </w:rPr>
        <w:fldChar w:fldCharType="begin"/>
      </w:r>
      <w:r>
        <w:rPr>
          <w:noProof/>
        </w:rPr>
        <w:instrText xml:space="preserve"> PAGEREF _Toc160651523 \h </w:instrText>
      </w:r>
      <w:r>
        <w:rPr>
          <w:noProof/>
        </w:rPr>
      </w:r>
      <w:r>
        <w:rPr>
          <w:noProof/>
        </w:rPr>
        <w:fldChar w:fldCharType="separate"/>
      </w:r>
      <w:r>
        <w:rPr>
          <w:noProof/>
        </w:rPr>
        <w:t>33</w:t>
      </w:r>
      <w:r>
        <w:rPr>
          <w:noProof/>
        </w:rPr>
        <w:fldChar w:fldCharType="end"/>
      </w:r>
    </w:p>
    <w:p w14:paraId="3D584412" w14:textId="06A6C018" w:rsidR="00AC0B17" w:rsidRDefault="00AC0B17">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363141">
        <w:rPr>
          <w:noProof/>
        </w:rPr>
        <w:t xml:space="preserve"> Subscription</w:t>
      </w:r>
      <w:r>
        <w:rPr>
          <w:noProof/>
        </w:rPr>
        <w:t xml:space="preserve"> Deletion</w:t>
      </w:r>
      <w:r>
        <w:rPr>
          <w:noProof/>
        </w:rPr>
        <w:tab/>
      </w:r>
      <w:r>
        <w:rPr>
          <w:noProof/>
        </w:rPr>
        <w:fldChar w:fldCharType="begin"/>
      </w:r>
      <w:r>
        <w:rPr>
          <w:noProof/>
        </w:rPr>
        <w:instrText xml:space="preserve"> PAGEREF _Toc160651524 \h </w:instrText>
      </w:r>
      <w:r>
        <w:rPr>
          <w:noProof/>
        </w:rPr>
      </w:r>
      <w:r>
        <w:rPr>
          <w:noProof/>
        </w:rPr>
        <w:fldChar w:fldCharType="separate"/>
      </w:r>
      <w:r>
        <w:rPr>
          <w:noProof/>
        </w:rPr>
        <w:t>34</w:t>
      </w:r>
      <w:r>
        <w:rPr>
          <w:noProof/>
        </w:rPr>
        <w:fldChar w:fldCharType="end"/>
      </w:r>
    </w:p>
    <w:p w14:paraId="7E384013" w14:textId="08BD7532" w:rsidR="00AC0B17" w:rsidRDefault="00AC0B17">
      <w:pPr>
        <w:pStyle w:val="TOC4"/>
        <w:rPr>
          <w:rFonts w:asciiTheme="minorHAnsi" w:eastAsiaTheme="minorEastAsia" w:hAnsiTheme="minorHAnsi" w:cstheme="minorBidi"/>
          <w:noProof/>
          <w:kern w:val="2"/>
          <w:sz w:val="21"/>
          <w:szCs w:val="22"/>
          <w:lang w:val="en-US" w:eastAsia="zh-CN"/>
        </w:rPr>
      </w:pPr>
      <w:r>
        <w:rPr>
          <w:noProof/>
        </w:rPr>
        <w:lastRenderedPageBreak/>
        <w:t>5.4.2.7</w:t>
      </w:r>
      <w:r>
        <w:rPr>
          <w:rFonts w:asciiTheme="minorHAnsi" w:eastAsiaTheme="minorEastAsia" w:hAnsiTheme="minorHAnsi" w:cstheme="minorBidi"/>
          <w:noProof/>
          <w:kern w:val="2"/>
          <w:sz w:val="21"/>
          <w:szCs w:val="22"/>
          <w:lang w:val="en-US" w:eastAsia="zh-CN"/>
        </w:rPr>
        <w:tab/>
      </w:r>
      <w:r w:rsidRPr="00363141">
        <w:rPr>
          <w:noProof/>
          <w:lang w:val="en-US"/>
        </w:rPr>
        <w:t>NSCE_PolicyManagement_Notify</w:t>
      </w:r>
      <w:r>
        <w:rPr>
          <w:noProof/>
        </w:rPr>
        <w:tab/>
      </w:r>
      <w:r>
        <w:rPr>
          <w:noProof/>
        </w:rPr>
        <w:fldChar w:fldCharType="begin"/>
      </w:r>
      <w:r>
        <w:rPr>
          <w:noProof/>
        </w:rPr>
        <w:instrText xml:space="preserve"> PAGEREF _Toc160651525 \h </w:instrText>
      </w:r>
      <w:r>
        <w:rPr>
          <w:noProof/>
        </w:rPr>
      </w:r>
      <w:r>
        <w:rPr>
          <w:noProof/>
        </w:rPr>
        <w:fldChar w:fldCharType="separate"/>
      </w:r>
      <w:r>
        <w:rPr>
          <w:noProof/>
        </w:rPr>
        <w:t>35</w:t>
      </w:r>
      <w:r>
        <w:rPr>
          <w:noProof/>
        </w:rPr>
        <w:fldChar w:fldCharType="end"/>
      </w:r>
    </w:p>
    <w:p w14:paraId="4EFF1B6D" w14:textId="44C30FCE" w:rsidR="00AC0B17" w:rsidRDefault="00AC0B17">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_Toc160651526 \h </w:instrText>
      </w:r>
      <w:r>
        <w:rPr>
          <w:noProof/>
        </w:rPr>
      </w:r>
      <w:r>
        <w:rPr>
          <w:noProof/>
        </w:rPr>
        <w:fldChar w:fldCharType="separate"/>
      </w:r>
      <w:r>
        <w:rPr>
          <w:noProof/>
        </w:rPr>
        <w:t>35</w:t>
      </w:r>
      <w:r>
        <w:rPr>
          <w:noProof/>
        </w:rPr>
        <w:fldChar w:fldCharType="end"/>
      </w:r>
    </w:p>
    <w:p w14:paraId="2BCC0E9F" w14:textId="4CE62A54" w:rsidR="00AC0B17" w:rsidRDefault="00AC0B17">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363141">
        <w:rPr>
          <w:noProof/>
          <w:lang w:val="en-US"/>
        </w:rPr>
        <w:t>Notification</w:t>
      </w:r>
      <w:r>
        <w:rPr>
          <w:noProof/>
        </w:rPr>
        <w:tab/>
      </w:r>
      <w:r>
        <w:rPr>
          <w:noProof/>
        </w:rPr>
        <w:fldChar w:fldCharType="begin"/>
      </w:r>
      <w:r>
        <w:rPr>
          <w:noProof/>
        </w:rPr>
        <w:instrText xml:space="preserve"> PAGEREF _Toc160651527 \h </w:instrText>
      </w:r>
      <w:r>
        <w:rPr>
          <w:noProof/>
        </w:rPr>
      </w:r>
      <w:r>
        <w:rPr>
          <w:noProof/>
        </w:rPr>
        <w:fldChar w:fldCharType="separate"/>
      </w:r>
      <w:r>
        <w:rPr>
          <w:noProof/>
        </w:rPr>
        <w:t>35</w:t>
      </w:r>
      <w:r>
        <w:rPr>
          <w:noProof/>
        </w:rPr>
        <w:fldChar w:fldCharType="end"/>
      </w:r>
    </w:p>
    <w:p w14:paraId="4E59C46D" w14:textId="2E207066" w:rsidR="00AC0B17" w:rsidRDefault="00AC0B17">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_Toc160651528 \h </w:instrText>
      </w:r>
      <w:r>
        <w:rPr>
          <w:noProof/>
        </w:rPr>
      </w:r>
      <w:r>
        <w:rPr>
          <w:noProof/>
        </w:rPr>
        <w:fldChar w:fldCharType="separate"/>
      </w:r>
      <w:r>
        <w:rPr>
          <w:noProof/>
        </w:rPr>
        <w:t>35</w:t>
      </w:r>
      <w:r>
        <w:rPr>
          <w:noProof/>
        </w:rPr>
        <w:fldChar w:fldCharType="end"/>
      </w:r>
    </w:p>
    <w:p w14:paraId="64D15B31" w14:textId="78B83603" w:rsidR="00AC0B17" w:rsidRDefault="00AC0B17">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_Toc160651529 \h </w:instrText>
      </w:r>
      <w:r>
        <w:rPr>
          <w:noProof/>
        </w:rPr>
      </w:r>
      <w:r>
        <w:rPr>
          <w:noProof/>
        </w:rPr>
        <w:fldChar w:fldCharType="separate"/>
      </w:r>
      <w:r>
        <w:rPr>
          <w:noProof/>
        </w:rPr>
        <w:t>35</w:t>
      </w:r>
      <w:r>
        <w:rPr>
          <w:noProof/>
        </w:rPr>
        <w:fldChar w:fldCharType="end"/>
      </w:r>
    </w:p>
    <w:p w14:paraId="4EA45F96" w14:textId="21B3F62E" w:rsidR="00AC0B17" w:rsidRDefault="00AC0B17">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_Toc160651530 \h </w:instrText>
      </w:r>
      <w:r>
        <w:rPr>
          <w:noProof/>
        </w:rPr>
      </w:r>
      <w:r>
        <w:rPr>
          <w:noProof/>
        </w:rPr>
        <w:fldChar w:fldCharType="separate"/>
      </w:r>
      <w:r>
        <w:rPr>
          <w:noProof/>
        </w:rPr>
        <w:t>36</w:t>
      </w:r>
      <w:r>
        <w:rPr>
          <w:noProof/>
        </w:rPr>
        <w:fldChar w:fldCharType="end"/>
      </w:r>
    </w:p>
    <w:p w14:paraId="12F3CFD7" w14:textId="3710790F" w:rsidR="00AC0B17" w:rsidRDefault="00AC0B17">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_Toc160651531 \h </w:instrText>
      </w:r>
      <w:r>
        <w:rPr>
          <w:noProof/>
        </w:rPr>
      </w:r>
      <w:r>
        <w:rPr>
          <w:noProof/>
        </w:rPr>
        <w:fldChar w:fldCharType="separate"/>
      </w:r>
      <w:r>
        <w:rPr>
          <w:noProof/>
        </w:rPr>
        <w:t>36</w:t>
      </w:r>
      <w:r>
        <w:rPr>
          <w:noProof/>
        </w:rPr>
        <w:fldChar w:fldCharType="end"/>
      </w:r>
    </w:p>
    <w:p w14:paraId="2E79367C" w14:textId="3FE0C2FB" w:rsidR="00AC0B17" w:rsidRDefault="00AC0B17">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_Toc160651532 \h </w:instrText>
      </w:r>
      <w:r>
        <w:rPr>
          <w:noProof/>
        </w:rPr>
      </w:r>
      <w:r>
        <w:rPr>
          <w:noProof/>
        </w:rPr>
        <w:fldChar w:fldCharType="separate"/>
      </w:r>
      <w:r>
        <w:rPr>
          <w:noProof/>
        </w:rPr>
        <w:t>36</w:t>
      </w:r>
      <w:r>
        <w:rPr>
          <w:noProof/>
        </w:rPr>
        <w:fldChar w:fldCharType="end"/>
      </w:r>
    </w:p>
    <w:p w14:paraId="7B2C028B" w14:textId="26E53F9C" w:rsidR="00AC0B17" w:rsidRDefault="00AC0B17">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_Toc160651533 \h </w:instrText>
      </w:r>
      <w:r>
        <w:rPr>
          <w:noProof/>
        </w:rPr>
      </w:r>
      <w:r>
        <w:rPr>
          <w:noProof/>
        </w:rPr>
        <w:fldChar w:fldCharType="separate"/>
      </w:r>
      <w:r>
        <w:rPr>
          <w:noProof/>
        </w:rPr>
        <w:t>36</w:t>
      </w:r>
      <w:r>
        <w:rPr>
          <w:noProof/>
        </w:rPr>
        <w:fldChar w:fldCharType="end"/>
      </w:r>
    </w:p>
    <w:p w14:paraId="626A83FB" w14:textId="75A205D6" w:rsidR="00AC0B17" w:rsidRDefault="00AC0B17">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_Toc160651534 \h </w:instrText>
      </w:r>
      <w:r>
        <w:rPr>
          <w:noProof/>
        </w:rPr>
      </w:r>
      <w:r>
        <w:rPr>
          <w:noProof/>
        </w:rPr>
        <w:fldChar w:fldCharType="separate"/>
      </w:r>
      <w:r>
        <w:rPr>
          <w:noProof/>
        </w:rPr>
        <w:t>36</w:t>
      </w:r>
      <w:r>
        <w:rPr>
          <w:noProof/>
        </w:rPr>
        <w:fldChar w:fldCharType="end"/>
      </w:r>
    </w:p>
    <w:p w14:paraId="2B562D32" w14:textId="23181840" w:rsidR="00AC0B17" w:rsidRDefault="00AC0B17">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_Toc160651535 \h </w:instrText>
      </w:r>
      <w:r>
        <w:rPr>
          <w:noProof/>
        </w:rPr>
      </w:r>
      <w:r>
        <w:rPr>
          <w:noProof/>
        </w:rPr>
        <w:fldChar w:fldCharType="separate"/>
      </w:r>
      <w:r>
        <w:rPr>
          <w:noProof/>
        </w:rPr>
        <w:t>37</w:t>
      </w:r>
      <w:r>
        <w:rPr>
          <w:noProof/>
        </w:rPr>
        <w:fldChar w:fldCharType="end"/>
      </w:r>
    </w:p>
    <w:p w14:paraId="2410980E" w14:textId="4458CD62" w:rsidR="00AC0B17" w:rsidRDefault="00AC0B17">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_Toc160651536 \h </w:instrText>
      </w:r>
      <w:r>
        <w:rPr>
          <w:noProof/>
        </w:rPr>
      </w:r>
      <w:r>
        <w:rPr>
          <w:noProof/>
        </w:rPr>
        <w:fldChar w:fldCharType="separate"/>
      </w:r>
      <w:r>
        <w:rPr>
          <w:noProof/>
        </w:rPr>
        <w:t>37</w:t>
      </w:r>
      <w:r>
        <w:rPr>
          <w:noProof/>
        </w:rPr>
        <w:fldChar w:fldCharType="end"/>
      </w:r>
    </w:p>
    <w:p w14:paraId="2BA6101A" w14:textId="4475881A" w:rsidR="00AC0B17" w:rsidRDefault="00AC0B17">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_Toc160651537 \h </w:instrText>
      </w:r>
      <w:r>
        <w:rPr>
          <w:noProof/>
        </w:rPr>
      </w:r>
      <w:r>
        <w:rPr>
          <w:noProof/>
        </w:rPr>
        <w:fldChar w:fldCharType="separate"/>
      </w:r>
      <w:r>
        <w:rPr>
          <w:noProof/>
        </w:rPr>
        <w:t>38</w:t>
      </w:r>
      <w:r>
        <w:rPr>
          <w:noProof/>
        </w:rPr>
        <w:fldChar w:fldCharType="end"/>
      </w:r>
    </w:p>
    <w:p w14:paraId="1CC48612" w14:textId="0AFFB41B" w:rsidR="00AC0B17" w:rsidRDefault="00AC0B17">
      <w:pPr>
        <w:pStyle w:val="TOC5"/>
        <w:rPr>
          <w:rFonts w:asciiTheme="minorHAnsi" w:eastAsiaTheme="minorEastAsia" w:hAnsiTheme="minorHAnsi" w:cstheme="minorBidi"/>
          <w:noProof/>
          <w:kern w:val="2"/>
          <w:sz w:val="21"/>
          <w:szCs w:val="22"/>
          <w:lang w:val="en-US" w:eastAsia="zh-CN"/>
        </w:rPr>
      </w:pPr>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_Toc160651538 \h </w:instrText>
      </w:r>
      <w:r>
        <w:rPr>
          <w:noProof/>
        </w:rPr>
      </w:r>
      <w:r>
        <w:rPr>
          <w:noProof/>
        </w:rPr>
        <w:fldChar w:fldCharType="separate"/>
      </w:r>
      <w:r>
        <w:rPr>
          <w:noProof/>
        </w:rPr>
        <w:t>38</w:t>
      </w:r>
      <w:r>
        <w:rPr>
          <w:noProof/>
        </w:rPr>
        <w:fldChar w:fldCharType="end"/>
      </w:r>
    </w:p>
    <w:p w14:paraId="3A582519" w14:textId="0CC96C02" w:rsidR="00AC0B17" w:rsidRDefault="00AC0B17">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63141">
        <w:rPr>
          <w:noProof/>
          <w:lang w:val="en-US"/>
        </w:rPr>
        <w:t>Notification</w:t>
      </w:r>
      <w:r>
        <w:rPr>
          <w:noProof/>
        </w:rPr>
        <w:tab/>
      </w:r>
      <w:r>
        <w:rPr>
          <w:noProof/>
        </w:rPr>
        <w:fldChar w:fldCharType="begin"/>
      </w:r>
      <w:r>
        <w:rPr>
          <w:noProof/>
        </w:rPr>
        <w:instrText xml:space="preserve"> PAGEREF _Toc160651539 \h </w:instrText>
      </w:r>
      <w:r>
        <w:rPr>
          <w:noProof/>
        </w:rPr>
      </w:r>
      <w:r>
        <w:rPr>
          <w:noProof/>
        </w:rPr>
        <w:fldChar w:fldCharType="separate"/>
      </w:r>
      <w:r>
        <w:rPr>
          <w:noProof/>
        </w:rPr>
        <w:t>38</w:t>
      </w:r>
      <w:r>
        <w:rPr>
          <w:noProof/>
        </w:rPr>
        <w:fldChar w:fldCharType="end"/>
      </w:r>
    </w:p>
    <w:p w14:paraId="629411A3" w14:textId="462A75B7" w:rsidR="00AC0B17" w:rsidRDefault="00AC0B17">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363141">
        <w:rPr>
          <w:noProof/>
          <w:lang w:val="en-US"/>
        </w:rPr>
        <w:t>NSCE_</w:t>
      </w:r>
      <w:r>
        <w:rPr>
          <w:noProof/>
        </w:rPr>
        <w:t>ManagementServiceDiscovery</w:t>
      </w:r>
      <w:r>
        <w:rPr>
          <w:noProof/>
        </w:rPr>
        <w:tab/>
      </w:r>
      <w:r>
        <w:rPr>
          <w:noProof/>
        </w:rPr>
        <w:fldChar w:fldCharType="begin"/>
      </w:r>
      <w:r>
        <w:rPr>
          <w:noProof/>
        </w:rPr>
        <w:instrText xml:space="preserve"> PAGEREF _Toc160651540 \h </w:instrText>
      </w:r>
      <w:r>
        <w:rPr>
          <w:noProof/>
        </w:rPr>
      </w:r>
      <w:r>
        <w:rPr>
          <w:noProof/>
        </w:rPr>
        <w:fldChar w:fldCharType="separate"/>
      </w:r>
      <w:r>
        <w:rPr>
          <w:noProof/>
        </w:rPr>
        <w:t>39</w:t>
      </w:r>
      <w:r>
        <w:rPr>
          <w:noProof/>
        </w:rPr>
        <w:fldChar w:fldCharType="end"/>
      </w:r>
    </w:p>
    <w:p w14:paraId="65758715" w14:textId="4156814B" w:rsidR="00AC0B17" w:rsidRDefault="00AC0B17">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_Toc160651541 \h </w:instrText>
      </w:r>
      <w:r>
        <w:rPr>
          <w:noProof/>
        </w:rPr>
      </w:r>
      <w:r>
        <w:rPr>
          <w:noProof/>
        </w:rPr>
        <w:fldChar w:fldCharType="separate"/>
      </w:r>
      <w:r>
        <w:rPr>
          <w:noProof/>
        </w:rPr>
        <w:t>39</w:t>
      </w:r>
      <w:r>
        <w:rPr>
          <w:noProof/>
        </w:rPr>
        <w:fldChar w:fldCharType="end"/>
      </w:r>
    </w:p>
    <w:p w14:paraId="68CC2DE8" w14:textId="05FC2240" w:rsidR="00AC0B17" w:rsidRDefault="00AC0B17">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_Toc160651542 \h </w:instrText>
      </w:r>
      <w:r>
        <w:rPr>
          <w:noProof/>
        </w:rPr>
      </w:r>
      <w:r>
        <w:rPr>
          <w:noProof/>
        </w:rPr>
        <w:fldChar w:fldCharType="separate"/>
      </w:r>
      <w:r>
        <w:rPr>
          <w:noProof/>
        </w:rPr>
        <w:t>39</w:t>
      </w:r>
      <w:r>
        <w:rPr>
          <w:noProof/>
        </w:rPr>
        <w:fldChar w:fldCharType="end"/>
      </w:r>
    </w:p>
    <w:p w14:paraId="7C0A1217" w14:textId="6B2AEA6A" w:rsidR="00AC0B17" w:rsidRDefault="00AC0B17">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_Toc160651543 \h </w:instrText>
      </w:r>
      <w:r>
        <w:rPr>
          <w:noProof/>
        </w:rPr>
      </w:r>
      <w:r>
        <w:rPr>
          <w:noProof/>
        </w:rPr>
        <w:fldChar w:fldCharType="separate"/>
      </w:r>
      <w:r>
        <w:rPr>
          <w:noProof/>
        </w:rPr>
        <w:t>39</w:t>
      </w:r>
      <w:r>
        <w:rPr>
          <w:noProof/>
        </w:rPr>
        <w:fldChar w:fldCharType="end"/>
      </w:r>
    </w:p>
    <w:p w14:paraId="29650361" w14:textId="042D6DFC" w:rsidR="00AC0B17" w:rsidRDefault="00AC0B17">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363141">
        <w:rPr>
          <w:noProof/>
          <w:lang w:val="en-US"/>
        </w:rPr>
        <w:t>NSCE_ManagementServiceDiscovery</w:t>
      </w:r>
      <w:r>
        <w:rPr>
          <w:noProof/>
        </w:rPr>
        <w:t>_</w:t>
      </w:r>
      <w:r w:rsidRPr="00363141">
        <w:rPr>
          <w:noProof/>
          <w:lang w:val="en-US"/>
        </w:rPr>
        <w:t>Subscribe</w:t>
      </w:r>
      <w:r>
        <w:rPr>
          <w:noProof/>
        </w:rPr>
        <w:tab/>
      </w:r>
      <w:r>
        <w:rPr>
          <w:noProof/>
        </w:rPr>
        <w:fldChar w:fldCharType="begin"/>
      </w:r>
      <w:r>
        <w:rPr>
          <w:noProof/>
        </w:rPr>
        <w:instrText xml:space="preserve"> PAGEREF _Toc160651544 \h </w:instrText>
      </w:r>
      <w:r>
        <w:rPr>
          <w:noProof/>
        </w:rPr>
      </w:r>
      <w:r>
        <w:rPr>
          <w:noProof/>
        </w:rPr>
        <w:fldChar w:fldCharType="separate"/>
      </w:r>
      <w:r>
        <w:rPr>
          <w:noProof/>
        </w:rPr>
        <w:t>39</w:t>
      </w:r>
      <w:r>
        <w:rPr>
          <w:noProof/>
        </w:rPr>
        <w:fldChar w:fldCharType="end"/>
      </w:r>
    </w:p>
    <w:p w14:paraId="233F6001" w14:textId="4EF09444" w:rsidR="00AC0B17" w:rsidRDefault="00AC0B17">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_Toc160651545 \h </w:instrText>
      </w:r>
      <w:r>
        <w:rPr>
          <w:noProof/>
        </w:rPr>
      </w:r>
      <w:r>
        <w:rPr>
          <w:noProof/>
        </w:rPr>
        <w:fldChar w:fldCharType="separate"/>
      </w:r>
      <w:r>
        <w:rPr>
          <w:noProof/>
        </w:rPr>
        <w:t>39</w:t>
      </w:r>
      <w:r>
        <w:rPr>
          <w:noProof/>
        </w:rPr>
        <w:fldChar w:fldCharType="end"/>
      </w:r>
    </w:p>
    <w:p w14:paraId="5152CFF1" w14:textId="2A39E17D" w:rsidR="00AC0B17" w:rsidRDefault="00AC0B17">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_Toc160651546 \h </w:instrText>
      </w:r>
      <w:r>
        <w:rPr>
          <w:noProof/>
        </w:rPr>
      </w:r>
      <w:r>
        <w:rPr>
          <w:noProof/>
        </w:rPr>
        <w:fldChar w:fldCharType="separate"/>
      </w:r>
      <w:r>
        <w:rPr>
          <w:noProof/>
        </w:rPr>
        <w:t>39</w:t>
      </w:r>
      <w:r>
        <w:rPr>
          <w:noProof/>
        </w:rPr>
        <w:fldChar w:fldCharType="end"/>
      </w:r>
    </w:p>
    <w:p w14:paraId="710038A0" w14:textId="236517DB" w:rsidR="00AC0B17" w:rsidRDefault="00AC0B17">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_Toc160651547 \h </w:instrText>
      </w:r>
      <w:r>
        <w:rPr>
          <w:noProof/>
        </w:rPr>
      </w:r>
      <w:r>
        <w:rPr>
          <w:noProof/>
        </w:rPr>
        <w:fldChar w:fldCharType="separate"/>
      </w:r>
      <w:r>
        <w:rPr>
          <w:noProof/>
        </w:rPr>
        <w:t>40</w:t>
      </w:r>
      <w:r>
        <w:rPr>
          <w:noProof/>
        </w:rPr>
        <w:fldChar w:fldCharType="end"/>
      </w:r>
    </w:p>
    <w:p w14:paraId="3089376E" w14:textId="230D1DB9" w:rsidR="00AC0B17" w:rsidRDefault="00AC0B17">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_Toc160651548 \h </w:instrText>
      </w:r>
      <w:r>
        <w:rPr>
          <w:noProof/>
        </w:rPr>
      </w:r>
      <w:r>
        <w:rPr>
          <w:noProof/>
        </w:rPr>
        <w:fldChar w:fldCharType="separate"/>
      </w:r>
      <w:r>
        <w:rPr>
          <w:noProof/>
        </w:rPr>
        <w:t>41</w:t>
      </w:r>
      <w:r>
        <w:rPr>
          <w:noProof/>
        </w:rPr>
        <w:fldChar w:fldCharType="end"/>
      </w:r>
    </w:p>
    <w:p w14:paraId="1B20409E" w14:textId="2403C804" w:rsidR="00AC0B17" w:rsidRDefault="00AC0B17">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363141">
        <w:rPr>
          <w:noProof/>
          <w:lang w:val="en-US"/>
        </w:rPr>
        <w:t>NSCE_ManagementServiceDiscovery_Notify</w:t>
      </w:r>
      <w:r>
        <w:rPr>
          <w:noProof/>
        </w:rPr>
        <w:tab/>
      </w:r>
      <w:r>
        <w:rPr>
          <w:noProof/>
        </w:rPr>
        <w:fldChar w:fldCharType="begin"/>
      </w:r>
      <w:r>
        <w:rPr>
          <w:noProof/>
        </w:rPr>
        <w:instrText xml:space="preserve"> PAGEREF _Toc160651549 \h </w:instrText>
      </w:r>
      <w:r>
        <w:rPr>
          <w:noProof/>
        </w:rPr>
      </w:r>
      <w:r>
        <w:rPr>
          <w:noProof/>
        </w:rPr>
        <w:fldChar w:fldCharType="separate"/>
      </w:r>
      <w:r>
        <w:rPr>
          <w:noProof/>
        </w:rPr>
        <w:t>41</w:t>
      </w:r>
      <w:r>
        <w:rPr>
          <w:noProof/>
        </w:rPr>
        <w:fldChar w:fldCharType="end"/>
      </w:r>
    </w:p>
    <w:p w14:paraId="3F5BB614" w14:textId="2BF71D5E" w:rsidR="00AC0B17" w:rsidRDefault="00AC0B17">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_Toc160651550 \h </w:instrText>
      </w:r>
      <w:r>
        <w:rPr>
          <w:noProof/>
        </w:rPr>
      </w:r>
      <w:r>
        <w:rPr>
          <w:noProof/>
        </w:rPr>
        <w:fldChar w:fldCharType="separate"/>
      </w:r>
      <w:r>
        <w:rPr>
          <w:noProof/>
        </w:rPr>
        <w:t>41</w:t>
      </w:r>
      <w:r>
        <w:rPr>
          <w:noProof/>
        </w:rPr>
        <w:fldChar w:fldCharType="end"/>
      </w:r>
    </w:p>
    <w:p w14:paraId="3C64FE73" w14:textId="33C7F199" w:rsidR="00AC0B17" w:rsidRDefault="00AC0B17">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363141">
        <w:rPr>
          <w:noProof/>
          <w:lang w:val="en-US"/>
        </w:rPr>
        <w:t>Notification</w:t>
      </w:r>
      <w:r>
        <w:rPr>
          <w:noProof/>
        </w:rPr>
        <w:tab/>
      </w:r>
      <w:r>
        <w:rPr>
          <w:noProof/>
        </w:rPr>
        <w:fldChar w:fldCharType="begin"/>
      </w:r>
      <w:r>
        <w:rPr>
          <w:noProof/>
        </w:rPr>
        <w:instrText xml:space="preserve"> PAGEREF _Toc160651551 \h </w:instrText>
      </w:r>
      <w:r>
        <w:rPr>
          <w:noProof/>
        </w:rPr>
      </w:r>
      <w:r>
        <w:rPr>
          <w:noProof/>
        </w:rPr>
        <w:fldChar w:fldCharType="separate"/>
      </w:r>
      <w:r>
        <w:rPr>
          <w:noProof/>
        </w:rPr>
        <w:t>41</w:t>
      </w:r>
      <w:r>
        <w:rPr>
          <w:noProof/>
        </w:rPr>
        <w:fldChar w:fldCharType="end"/>
      </w:r>
    </w:p>
    <w:p w14:paraId="09824BCF" w14:textId="762B8604" w:rsidR="00AC0B17" w:rsidRDefault="00AC0B17">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ab/>
      </w:r>
      <w:r>
        <w:rPr>
          <w:noProof/>
        </w:rPr>
        <w:fldChar w:fldCharType="begin"/>
      </w:r>
      <w:r>
        <w:rPr>
          <w:noProof/>
        </w:rPr>
        <w:instrText xml:space="preserve"> PAGEREF _Toc160651552 \h </w:instrText>
      </w:r>
      <w:r>
        <w:rPr>
          <w:noProof/>
        </w:rPr>
      </w:r>
      <w:r>
        <w:rPr>
          <w:noProof/>
        </w:rPr>
        <w:fldChar w:fldCharType="separate"/>
      </w:r>
      <w:r>
        <w:rPr>
          <w:noProof/>
        </w:rPr>
        <w:t>42</w:t>
      </w:r>
      <w:r>
        <w:rPr>
          <w:noProof/>
        </w:rPr>
        <w:fldChar w:fldCharType="end"/>
      </w:r>
    </w:p>
    <w:p w14:paraId="66A3095B" w14:textId="3EA97842" w:rsidR="00AC0B17" w:rsidRDefault="00AC0B17">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_Toc160651553 \h </w:instrText>
      </w:r>
      <w:r>
        <w:rPr>
          <w:noProof/>
        </w:rPr>
      </w:r>
      <w:r>
        <w:rPr>
          <w:noProof/>
        </w:rPr>
        <w:fldChar w:fldCharType="separate"/>
      </w:r>
      <w:r>
        <w:rPr>
          <w:noProof/>
        </w:rPr>
        <w:t>42</w:t>
      </w:r>
      <w:r>
        <w:rPr>
          <w:noProof/>
        </w:rPr>
        <w:fldChar w:fldCharType="end"/>
      </w:r>
    </w:p>
    <w:p w14:paraId="17AADB00" w14:textId="6D07D122" w:rsidR="00AC0B17" w:rsidRDefault="00AC0B17">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_Toc160651554 \h </w:instrText>
      </w:r>
      <w:r>
        <w:rPr>
          <w:noProof/>
        </w:rPr>
      </w:r>
      <w:r>
        <w:rPr>
          <w:noProof/>
        </w:rPr>
        <w:fldChar w:fldCharType="separate"/>
      </w:r>
      <w:r>
        <w:rPr>
          <w:noProof/>
        </w:rPr>
        <w:t>42</w:t>
      </w:r>
      <w:r>
        <w:rPr>
          <w:noProof/>
        </w:rPr>
        <w:fldChar w:fldCharType="end"/>
      </w:r>
    </w:p>
    <w:p w14:paraId="10A05AE8" w14:textId="61A5010A" w:rsidR="00AC0B17" w:rsidRDefault="00AC0B17">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_Toc160651555 \h </w:instrText>
      </w:r>
      <w:r>
        <w:rPr>
          <w:noProof/>
        </w:rPr>
      </w:r>
      <w:r>
        <w:rPr>
          <w:noProof/>
        </w:rPr>
        <w:fldChar w:fldCharType="separate"/>
      </w:r>
      <w:r>
        <w:rPr>
          <w:noProof/>
        </w:rPr>
        <w:t>42</w:t>
      </w:r>
      <w:r>
        <w:rPr>
          <w:noProof/>
        </w:rPr>
        <w:fldChar w:fldCharType="end"/>
      </w:r>
    </w:p>
    <w:p w14:paraId="72CC29D4" w14:textId="2F245EB2" w:rsidR="00AC0B17" w:rsidRDefault="00AC0B17">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_Manage</w:t>
      </w:r>
      <w:r>
        <w:rPr>
          <w:noProof/>
        </w:rPr>
        <w:tab/>
      </w:r>
      <w:r>
        <w:rPr>
          <w:noProof/>
        </w:rPr>
        <w:fldChar w:fldCharType="begin"/>
      </w:r>
      <w:r>
        <w:rPr>
          <w:noProof/>
        </w:rPr>
        <w:instrText xml:space="preserve"> PAGEREF _Toc160651556 \h </w:instrText>
      </w:r>
      <w:r>
        <w:rPr>
          <w:noProof/>
        </w:rPr>
      </w:r>
      <w:r>
        <w:rPr>
          <w:noProof/>
        </w:rPr>
        <w:fldChar w:fldCharType="separate"/>
      </w:r>
      <w:r>
        <w:rPr>
          <w:noProof/>
        </w:rPr>
        <w:t>43</w:t>
      </w:r>
      <w:r>
        <w:rPr>
          <w:noProof/>
        </w:rPr>
        <w:fldChar w:fldCharType="end"/>
      </w:r>
    </w:p>
    <w:p w14:paraId="1D6DA906" w14:textId="76A36D2D" w:rsidR="00AC0B17" w:rsidRDefault="00AC0B17">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_Toc160651557 \h </w:instrText>
      </w:r>
      <w:r>
        <w:rPr>
          <w:noProof/>
        </w:rPr>
      </w:r>
      <w:r>
        <w:rPr>
          <w:noProof/>
        </w:rPr>
        <w:fldChar w:fldCharType="separate"/>
      </w:r>
      <w:r>
        <w:rPr>
          <w:noProof/>
        </w:rPr>
        <w:t>43</w:t>
      </w:r>
      <w:r>
        <w:rPr>
          <w:noProof/>
        </w:rPr>
        <w:fldChar w:fldCharType="end"/>
      </w:r>
    </w:p>
    <w:p w14:paraId="12F9FA2A" w14:textId="5681588C" w:rsidR="00AC0B17" w:rsidRDefault="00AC0B17">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_Toc160651558 \h </w:instrText>
      </w:r>
      <w:r>
        <w:rPr>
          <w:noProof/>
        </w:rPr>
      </w:r>
      <w:r>
        <w:rPr>
          <w:noProof/>
        </w:rPr>
        <w:fldChar w:fldCharType="separate"/>
      </w:r>
      <w:r>
        <w:rPr>
          <w:noProof/>
        </w:rPr>
        <w:t>43</w:t>
      </w:r>
      <w:r>
        <w:rPr>
          <w:noProof/>
        </w:rPr>
        <w:fldChar w:fldCharType="end"/>
      </w:r>
    </w:p>
    <w:p w14:paraId="1AFECC77" w14:textId="4E7F3242" w:rsidR="00AC0B17" w:rsidRDefault="00AC0B17">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_Toc160651559 \h </w:instrText>
      </w:r>
      <w:r>
        <w:rPr>
          <w:noProof/>
        </w:rPr>
      </w:r>
      <w:r>
        <w:rPr>
          <w:noProof/>
        </w:rPr>
        <w:fldChar w:fldCharType="separate"/>
      </w:r>
      <w:r>
        <w:rPr>
          <w:noProof/>
        </w:rPr>
        <w:t>44</w:t>
      </w:r>
      <w:r>
        <w:rPr>
          <w:noProof/>
        </w:rPr>
        <w:fldChar w:fldCharType="end"/>
      </w:r>
    </w:p>
    <w:p w14:paraId="3BF6B557" w14:textId="26B96525" w:rsidR="00AC0B17" w:rsidRDefault="00AC0B17">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363141">
        <w:rPr>
          <w:noProof/>
          <w:lang w:val="en-US"/>
        </w:rPr>
        <w:t>Deletion</w:t>
      </w:r>
      <w:r>
        <w:rPr>
          <w:noProof/>
        </w:rPr>
        <w:tab/>
      </w:r>
      <w:r>
        <w:rPr>
          <w:noProof/>
        </w:rPr>
        <w:fldChar w:fldCharType="begin"/>
      </w:r>
      <w:r>
        <w:rPr>
          <w:noProof/>
        </w:rPr>
        <w:instrText xml:space="preserve"> PAGEREF _Toc160651560 \h </w:instrText>
      </w:r>
      <w:r>
        <w:rPr>
          <w:noProof/>
        </w:rPr>
      </w:r>
      <w:r>
        <w:rPr>
          <w:noProof/>
        </w:rPr>
        <w:fldChar w:fldCharType="separate"/>
      </w:r>
      <w:r>
        <w:rPr>
          <w:noProof/>
        </w:rPr>
        <w:t>44</w:t>
      </w:r>
      <w:r>
        <w:rPr>
          <w:noProof/>
        </w:rPr>
        <w:fldChar w:fldCharType="end"/>
      </w:r>
    </w:p>
    <w:p w14:paraId="0297A8B8" w14:textId="08FB3D6A" w:rsidR="00AC0B17" w:rsidRDefault="00AC0B17">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_Subscribe</w:t>
      </w:r>
      <w:r>
        <w:rPr>
          <w:noProof/>
        </w:rPr>
        <w:tab/>
      </w:r>
      <w:r>
        <w:rPr>
          <w:noProof/>
        </w:rPr>
        <w:fldChar w:fldCharType="begin"/>
      </w:r>
      <w:r>
        <w:rPr>
          <w:noProof/>
        </w:rPr>
        <w:instrText xml:space="preserve"> PAGEREF _Toc160651561 \h </w:instrText>
      </w:r>
      <w:r>
        <w:rPr>
          <w:noProof/>
        </w:rPr>
      </w:r>
      <w:r>
        <w:rPr>
          <w:noProof/>
        </w:rPr>
        <w:fldChar w:fldCharType="separate"/>
      </w:r>
      <w:r>
        <w:rPr>
          <w:noProof/>
        </w:rPr>
        <w:t>45</w:t>
      </w:r>
      <w:r>
        <w:rPr>
          <w:noProof/>
        </w:rPr>
        <w:fldChar w:fldCharType="end"/>
      </w:r>
    </w:p>
    <w:p w14:paraId="0F3053B8" w14:textId="3AA9BEC1" w:rsidR="00AC0B17" w:rsidRDefault="00AC0B17">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_Toc160651562 \h </w:instrText>
      </w:r>
      <w:r>
        <w:rPr>
          <w:noProof/>
        </w:rPr>
      </w:r>
      <w:r>
        <w:rPr>
          <w:noProof/>
        </w:rPr>
        <w:fldChar w:fldCharType="separate"/>
      </w:r>
      <w:r>
        <w:rPr>
          <w:noProof/>
        </w:rPr>
        <w:t>45</w:t>
      </w:r>
      <w:r>
        <w:rPr>
          <w:noProof/>
        </w:rPr>
        <w:fldChar w:fldCharType="end"/>
      </w:r>
    </w:p>
    <w:p w14:paraId="4C086827" w14:textId="3A81E879" w:rsidR="00AC0B17" w:rsidRDefault="00AC0B17">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_Toc160651563 \h </w:instrText>
      </w:r>
      <w:r>
        <w:rPr>
          <w:noProof/>
        </w:rPr>
      </w:r>
      <w:r>
        <w:rPr>
          <w:noProof/>
        </w:rPr>
        <w:fldChar w:fldCharType="separate"/>
      </w:r>
      <w:r>
        <w:rPr>
          <w:noProof/>
        </w:rPr>
        <w:t>45</w:t>
      </w:r>
      <w:r>
        <w:rPr>
          <w:noProof/>
        </w:rPr>
        <w:fldChar w:fldCharType="end"/>
      </w:r>
    </w:p>
    <w:p w14:paraId="79907462" w14:textId="22900827" w:rsidR="00AC0B17" w:rsidRDefault="00AC0B17">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_Toc160651564 \h </w:instrText>
      </w:r>
      <w:r>
        <w:rPr>
          <w:noProof/>
        </w:rPr>
      </w:r>
      <w:r>
        <w:rPr>
          <w:noProof/>
        </w:rPr>
        <w:fldChar w:fldCharType="separate"/>
      </w:r>
      <w:r>
        <w:rPr>
          <w:noProof/>
        </w:rPr>
        <w:t>46</w:t>
      </w:r>
      <w:r>
        <w:rPr>
          <w:noProof/>
        </w:rPr>
        <w:fldChar w:fldCharType="end"/>
      </w:r>
    </w:p>
    <w:p w14:paraId="35CDDA19" w14:textId="7A44D1EE" w:rsidR="00AC0B17" w:rsidRDefault="00AC0B17">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363141">
        <w:rPr>
          <w:noProof/>
          <w:lang w:val="en-US"/>
        </w:rPr>
        <w:t>Deletion</w:t>
      </w:r>
      <w:r>
        <w:rPr>
          <w:noProof/>
        </w:rPr>
        <w:tab/>
      </w:r>
      <w:r>
        <w:rPr>
          <w:noProof/>
        </w:rPr>
        <w:fldChar w:fldCharType="begin"/>
      </w:r>
      <w:r>
        <w:rPr>
          <w:noProof/>
        </w:rPr>
        <w:instrText xml:space="preserve"> PAGEREF _Toc160651565 \h </w:instrText>
      </w:r>
      <w:r>
        <w:rPr>
          <w:noProof/>
        </w:rPr>
      </w:r>
      <w:r>
        <w:rPr>
          <w:noProof/>
        </w:rPr>
        <w:fldChar w:fldCharType="separate"/>
      </w:r>
      <w:r>
        <w:rPr>
          <w:noProof/>
        </w:rPr>
        <w:t>46</w:t>
      </w:r>
      <w:r>
        <w:rPr>
          <w:noProof/>
        </w:rPr>
        <w:fldChar w:fldCharType="end"/>
      </w:r>
    </w:p>
    <w:p w14:paraId="3534CCB8" w14:textId="4345BBCD" w:rsidR="00AC0B17" w:rsidRDefault="00AC0B17">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_Notify</w:t>
      </w:r>
      <w:r>
        <w:rPr>
          <w:noProof/>
        </w:rPr>
        <w:tab/>
      </w:r>
      <w:r>
        <w:rPr>
          <w:noProof/>
        </w:rPr>
        <w:fldChar w:fldCharType="begin"/>
      </w:r>
      <w:r>
        <w:rPr>
          <w:noProof/>
        </w:rPr>
        <w:instrText xml:space="preserve"> PAGEREF _Toc160651566 \h </w:instrText>
      </w:r>
      <w:r>
        <w:rPr>
          <w:noProof/>
        </w:rPr>
      </w:r>
      <w:r>
        <w:rPr>
          <w:noProof/>
        </w:rPr>
        <w:fldChar w:fldCharType="separate"/>
      </w:r>
      <w:r>
        <w:rPr>
          <w:noProof/>
        </w:rPr>
        <w:t>47</w:t>
      </w:r>
      <w:r>
        <w:rPr>
          <w:noProof/>
        </w:rPr>
        <w:fldChar w:fldCharType="end"/>
      </w:r>
    </w:p>
    <w:p w14:paraId="459E8E4D" w14:textId="0CCE9DB1" w:rsidR="00AC0B17" w:rsidRDefault="00AC0B17">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_Toc160651567 \h </w:instrText>
      </w:r>
      <w:r>
        <w:rPr>
          <w:noProof/>
        </w:rPr>
      </w:r>
      <w:r>
        <w:rPr>
          <w:noProof/>
        </w:rPr>
        <w:fldChar w:fldCharType="separate"/>
      </w:r>
      <w:r>
        <w:rPr>
          <w:noProof/>
        </w:rPr>
        <w:t>47</w:t>
      </w:r>
      <w:r>
        <w:rPr>
          <w:noProof/>
        </w:rPr>
        <w:fldChar w:fldCharType="end"/>
      </w:r>
    </w:p>
    <w:p w14:paraId="6EC6098B" w14:textId="40D52628" w:rsidR="00AC0B17" w:rsidRDefault="00AC0B17">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363141">
        <w:rPr>
          <w:noProof/>
          <w:lang w:val="en-US"/>
        </w:rPr>
        <w:t>Notification</w:t>
      </w:r>
      <w:r>
        <w:rPr>
          <w:noProof/>
        </w:rPr>
        <w:tab/>
      </w:r>
      <w:r>
        <w:rPr>
          <w:noProof/>
        </w:rPr>
        <w:fldChar w:fldCharType="begin"/>
      </w:r>
      <w:r>
        <w:rPr>
          <w:noProof/>
        </w:rPr>
        <w:instrText xml:space="preserve"> PAGEREF _Toc160651568 \h </w:instrText>
      </w:r>
      <w:r>
        <w:rPr>
          <w:noProof/>
        </w:rPr>
      </w:r>
      <w:r>
        <w:rPr>
          <w:noProof/>
        </w:rPr>
        <w:fldChar w:fldCharType="separate"/>
      </w:r>
      <w:r>
        <w:rPr>
          <w:noProof/>
        </w:rPr>
        <w:t>47</w:t>
      </w:r>
      <w:r>
        <w:rPr>
          <w:noProof/>
        </w:rPr>
        <w:fldChar w:fldCharType="end"/>
      </w:r>
    </w:p>
    <w:p w14:paraId="3E691714" w14:textId="794F5AFF" w:rsidR="00AC0B17" w:rsidRDefault="00AC0B17">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w:t>
      </w:r>
      <w:r w:rsidRPr="00363141">
        <w:rPr>
          <w:noProof/>
          <w:lang w:val="en-US"/>
        </w:rPr>
        <w:t>Request</w:t>
      </w:r>
      <w:r>
        <w:rPr>
          <w:noProof/>
        </w:rPr>
        <w:tab/>
      </w:r>
      <w:r>
        <w:rPr>
          <w:noProof/>
        </w:rPr>
        <w:fldChar w:fldCharType="begin"/>
      </w:r>
      <w:r>
        <w:rPr>
          <w:noProof/>
        </w:rPr>
        <w:instrText xml:space="preserve"> PAGEREF _Toc160651569 \h </w:instrText>
      </w:r>
      <w:r>
        <w:rPr>
          <w:noProof/>
        </w:rPr>
      </w:r>
      <w:r>
        <w:rPr>
          <w:noProof/>
        </w:rPr>
        <w:fldChar w:fldCharType="separate"/>
      </w:r>
      <w:r>
        <w:rPr>
          <w:noProof/>
        </w:rPr>
        <w:t>48</w:t>
      </w:r>
      <w:r>
        <w:rPr>
          <w:noProof/>
        </w:rPr>
        <w:fldChar w:fldCharType="end"/>
      </w:r>
    </w:p>
    <w:p w14:paraId="60A71E39" w14:textId="65B76851" w:rsidR="00AC0B17" w:rsidRDefault="00AC0B17">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_Toc160651570 \h </w:instrText>
      </w:r>
      <w:r>
        <w:rPr>
          <w:noProof/>
        </w:rPr>
      </w:r>
      <w:r>
        <w:rPr>
          <w:noProof/>
        </w:rPr>
        <w:fldChar w:fldCharType="separate"/>
      </w:r>
      <w:r>
        <w:rPr>
          <w:noProof/>
        </w:rPr>
        <w:t>48</w:t>
      </w:r>
      <w:r>
        <w:rPr>
          <w:noProof/>
        </w:rPr>
        <w:fldChar w:fldCharType="end"/>
      </w:r>
    </w:p>
    <w:p w14:paraId="063F673F" w14:textId="21566C83" w:rsidR="00AC0B17" w:rsidRDefault="00AC0B17">
      <w:pPr>
        <w:pStyle w:val="TOC5"/>
        <w:rPr>
          <w:rFonts w:asciiTheme="minorHAnsi" w:eastAsiaTheme="minorEastAsia" w:hAnsiTheme="minorHAnsi" w:cstheme="minorBidi"/>
          <w:noProof/>
          <w:kern w:val="2"/>
          <w:sz w:val="21"/>
          <w:szCs w:val="22"/>
          <w:lang w:val="en-US" w:eastAsia="zh-CN"/>
        </w:rPr>
      </w:pPr>
      <w:r>
        <w:rPr>
          <w:noProof/>
        </w:rPr>
        <w:t>5.7.2.5.2</w:t>
      </w:r>
      <w:r>
        <w:rPr>
          <w:rFonts w:asciiTheme="minorHAnsi" w:eastAsiaTheme="minorEastAsia" w:hAnsiTheme="minorHAnsi" w:cstheme="minorBidi"/>
          <w:noProof/>
          <w:kern w:val="2"/>
          <w:sz w:val="21"/>
          <w:szCs w:val="22"/>
          <w:lang w:val="en-US" w:eastAsia="zh-CN"/>
        </w:rPr>
        <w:tab/>
      </w:r>
      <w:r w:rsidRPr="00363141">
        <w:rPr>
          <w:rFonts w:cs="Courier New"/>
          <w:noProof/>
        </w:rPr>
        <w:t>M</w:t>
      </w:r>
      <w:r>
        <w:rPr>
          <w:noProof/>
        </w:rPr>
        <w:t>ultiple Slices related Performance and Analytics Consolidated Reporting</w:t>
      </w:r>
      <w:r w:rsidRPr="00363141">
        <w:rPr>
          <w:rFonts w:cs="Courier New"/>
          <w:noProof/>
        </w:rPr>
        <w:t xml:space="preserve"> Request</w:t>
      </w:r>
      <w:r>
        <w:rPr>
          <w:noProof/>
        </w:rPr>
        <w:tab/>
      </w:r>
      <w:r>
        <w:rPr>
          <w:noProof/>
        </w:rPr>
        <w:fldChar w:fldCharType="begin"/>
      </w:r>
      <w:r>
        <w:rPr>
          <w:noProof/>
        </w:rPr>
        <w:instrText xml:space="preserve"> PAGEREF _Toc160651571 \h </w:instrText>
      </w:r>
      <w:r>
        <w:rPr>
          <w:noProof/>
        </w:rPr>
      </w:r>
      <w:r>
        <w:rPr>
          <w:noProof/>
        </w:rPr>
        <w:fldChar w:fldCharType="separate"/>
      </w:r>
      <w:r>
        <w:rPr>
          <w:noProof/>
        </w:rPr>
        <w:t>48</w:t>
      </w:r>
      <w:r>
        <w:rPr>
          <w:noProof/>
        </w:rPr>
        <w:fldChar w:fldCharType="end"/>
      </w:r>
    </w:p>
    <w:p w14:paraId="49689D00" w14:textId="122C415B" w:rsidR="00AC0B17" w:rsidRDefault="00AC0B17">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363141">
        <w:rPr>
          <w:noProof/>
          <w:lang w:val="en-US"/>
        </w:rPr>
        <w:t>NSCE_InfoCollection</w:t>
      </w:r>
      <w:r>
        <w:rPr>
          <w:noProof/>
        </w:rPr>
        <w:tab/>
      </w:r>
      <w:r>
        <w:rPr>
          <w:noProof/>
        </w:rPr>
        <w:fldChar w:fldCharType="begin"/>
      </w:r>
      <w:r>
        <w:rPr>
          <w:noProof/>
        </w:rPr>
        <w:instrText xml:space="preserve"> PAGEREF _Toc160651572 \h </w:instrText>
      </w:r>
      <w:r>
        <w:rPr>
          <w:noProof/>
        </w:rPr>
      </w:r>
      <w:r>
        <w:rPr>
          <w:noProof/>
        </w:rPr>
        <w:fldChar w:fldCharType="separate"/>
      </w:r>
      <w:r>
        <w:rPr>
          <w:noProof/>
        </w:rPr>
        <w:t>48</w:t>
      </w:r>
      <w:r>
        <w:rPr>
          <w:noProof/>
        </w:rPr>
        <w:fldChar w:fldCharType="end"/>
      </w:r>
    </w:p>
    <w:p w14:paraId="4D5BDCEB" w14:textId="66D54904" w:rsidR="00AC0B17" w:rsidRDefault="00AC0B17">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_Toc160651573 \h </w:instrText>
      </w:r>
      <w:r>
        <w:rPr>
          <w:noProof/>
        </w:rPr>
      </w:r>
      <w:r>
        <w:rPr>
          <w:noProof/>
        </w:rPr>
        <w:fldChar w:fldCharType="separate"/>
      </w:r>
      <w:r>
        <w:rPr>
          <w:noProof/>
        </w:rPr>
        <w:t>48</w:t>
      </w:r>
      <w:r>
        <w:rPr>
          <w:noProof/>
        </w:rPr>
        <w:fldChar w:fldCharType="end"/>
      </w:r>
    </w:p>
    <w:p w14:paraId="58370DFE" w14:textId="13BC6CA0" w:rsidR="00AC0B17" w:rsidRDefault="00AC0B17">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_Toc160651574 \h </w:instrText>
      </w:r>
      <w:r>
        <w:rPr>
          <w:noProof/>
        </w:rPr>
      </w:r>
      <w:r>
        <w:rPr>
          <w:noProof/>
        </w:rPr>
        <w:fldChar w:fldCharType="separate"/>
      </w:r>
      <w:r>
        <w:rPr>
          <w:noProof/>
        </w:rPr>
        <w:t>49</w:t>
      </w:r>
      <w:r>
        <w:rPr>
          <w:noProof/>
        </w:rPr>
        <w:fldChar w:fldCharType="end"/>
      </w:r>
    </w:p>
    <w:p w14:paraId="5320B552" w14:textId="4D2B30F5" w:rsidR="00AC0B17" w:rsidRDefault="00AC0B17">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_Toc160651575 \h </w:instrText>
      </w:r>
      <w:r>
        <w:rPr>
          <w:noProof/>
        </w:rPr>
      </w:r>
      <w:r>
        <w:rPr>
          <w:noProof/>
        </w:rPr>
        <w:fldChar w:fldCharType="separate"/>
      </w:r>
      <w:r>
        <w:rPr>
          <w:noProof/>
        </w:rPr>
        <w:t>49</w:t>
      </w:r>
      <w:r>
        <w:rPr>
          <w:noProof/>
        </w:rPr>
        <w:fldChar w:fldCharType="end"/>
      </w:r>
    </w:p>
    <w:p w14:paraId="28D8E1C8" w14:textId="5A7A0246" w:rsidR="00AC0B17" w:rsidRDefault="00AC0B17">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_Toc160651576 \h </w:instrText>
      </w:r>
      <w:r>
        <w:rPr>
          <w:noProof/>
        </w:rPr>
      </w:r>
      <w:r>
        <w:rPr>
          <w:noProof/>
        </w:rPr>
        <w:fldChar w:fldCharType="separate"/>
      </w:r>
      <w:r>
        <w:rPr>
          <w:noProof/>
        </w:rPr>
        <w:t>49</w:t>
      </w:r>
      <w:r>
        <w:rPr>
          <w:noProof/>
        </w:rPr>
        <w:fldChar w:fldCharType="end"/>
      </w:r>
    </w:p>
    <w:p w14:paraId="235A8B14" w14:textId="40812314" w:rsidR="00AC0B17" w:rsidRDefault="00AC0B17">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_Toc160651577 \h </w:instrText>
      </w:r>
      <w:r>
        <w:rPr>
          <w:noProof/>
        </w:rPr>
      </w:r>
      <w:r>
        <w:rPr>
          <w:noProof/>
        </w:rPr>
        <w:fldChar w:fldCharType="separate"/>
      </w:r>
      <w:r>
        <w:rPr>
          <w:noProof/>
        </w:rPr>
        <w:t>49</w:t>
      </w:r>
      <w:r>
        <w:rPr>
          <w:noProof/>
        </w:rPr>
        <w:fldChar w:fldCharType="end"/>
      </w:r>
    </w:p>
    <w:p w14:paraId="63963470" w14:textId="78EA9A19" w:rsidR="00AC0B17" w:rsidRDefault="00AC0B17">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_Toc160651578 \h </w:instrText>
      </w:r>
      <w:r>
        <w:rPr>
          <w:noProof/>
        </w:rPr>
      </w:r>
      <w:r>
        <w:rPr>
          <w:noProof/>
        </w:rPr>
        <w:fldChar w:fldCharType="separate"/>
      </w:r>
      <w:r>
        <w:rPr>
          <w:noProof/>
        </w:rPr>
        <w:t>49</w:t>
      </w:r>
      <w:r>
        <w:rPr>
          <w:noProof/>
        </w:rPr>
        <w:fldChar w:fldCharType="end"/>
      </w:r>
    </w:p>
    <w:p w14:paraId="1466930B" w14:textId="5F83EC0B" w:rsidR="00AC0B17" w:rsidRDefault="00AC0B17">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_Toc160651579 \h </w:instrText>
      </w:r>
      <w:r>
        <w:rPr>
          <w:noProof/>
        </w:rPr>
      </w:r>
      <w:r>
        <w:rPr>
          <w:noProof/>
        </w:rPr>
        <w:fldChar w:fldCharType="separate"/>
      </w:r>
      <w:r>
        <w:rPr>
          <w:noProof/>
        </w:rPr>
        <w:t>50</w:t>
      </w:r>
      <w:r>
        <w:rPr>
          <w:noProof/>
        </w:rPr>
        <w:fldChar w:fldCharType="end"/>
      </w:r>
    </w:p>
    <w:p w14:paraId="3E23C51E" w14:textId="0787653A" w:rsidR="00AC0B17" w:rsidRDefault="00AC0B17">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_Toc160651580 \h </w:instrText>
      </w:r>
      <w:r>
        <w:rPr>
          <w:noProof/>
        </w:rPr>
      </w:r>
      <w:r>
        <w:rPr>
          <w:noProof/>
        </w:rPr>
        <w:fldChar w:fldCharType="separate"/>
      </w:r>
      <w:r>
        <w:rPr>
          <w:noProof/>
        </w:rPr>
        <w:t>50</w:t>
      </w:r>
      <w:r>
        <w:rPr>
          <w:noProof/>
        </w:rPr>
        <w:fldChar w:fldCharType="end"/>
      </w:r>
    </w:p>
    <w:p w14:paraId="7D4DEB9B" w14:textId="1D58BB65" w:rsidR="00AC0B17" w:rsidRDefault="00AC0B17">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_Toc160651581 \h </w:instrText>
      </w:r>
      <w:r>
        <w:rPr>
          <w:noProof/>
        </w:rPr>
      </w:r>
      <w:r>
        <w:rPr>
          <w:noProof/>
        </w:rPr>
        <w:fldChar w:fldCharType="separate"/>
      </w:r>
      <w:r>
        <w:rPr>
          <w:noProof/>
        </w:rPr>
        <w:t>51</w:t>
      </w:r>
      <w:r>
        <w:rPr>
          <w:noProof/>
        </w:rPr>
        <w:fldChar w:fldCharType="end"/>
      </w:r>
    </w:p>
    <w:p w14:paraId="3154A61A" w14:textId="0F403315" w:rsidR="00AC0B17" w:rsidRDefault="00AC0B17">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_Toc160651582 \h </w:instrText>
      </w:r>
      <w:r>
        <w:rPr>
          <w:noProof/>
        </w:rPr>
      </w:r>
      <w:r>
        <w:rPr>
          <w:noProof/>
        </w:rPr>
        <w:fldChar w:fldCharType="separate"/>
      </w:r>
      <w:r>
        <w:rPr>
          <w:noProof/>
        </w:rPr>
        <w:t>51</w:t>
      </w:r>
      <w:r>
        <w:rPr>
          <w:noProof/>
        </w:rPr>
        <w:fldChar w:fldCharType="end"/>
      </w:r>
    </w:p>
    <w:p w14:paraId="1774F29D" w14:textId="27CA35AA" w:rsidR="00AC0B17" w:rsidRDefault="00AC0B17">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_Toc160651583 \h </w:instrText>
      </w:r>
      <w:r>
        <w:rPr>
          <w:noProof/>
        </w:rPr>
      </w:r>
      <w:r>
        <w:rPr>
          <w:noProof/>
        </w:rPr>
        <w:fldChar w:fldCharType="separate"/>
      </w:r>
      <w:r>
        <w:rPr>
          <w:noProof/>
        </w:rPr>
        <w:t>51</w:t>
      </w:r>
      <w:r>
        <w:rPr>
          <w:noProof/>
        </w:rPr>
        <w:fldChar w:fldCharType="end"/>
      </w:r>
    </w:p>
    <w:p w14:paraId="7C8C293A" w14:textId="32FB0FD6" w:rsidR="00AC0B17" w:rsidRDefault="00AC0B17">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_Toc160651584 \h </w:instrText>
      </w:r>
      <w:r>
        <w:rPr>
          <w:noProof/>
        </w:rPr>
      </w:r>
      <w:r>
        <w:rPr>
          <w:noProof/>
        </w:rPr>
        <w:fldChar w:fldCharType="separate"/>
      </w:r>
      <w:r>
        <w:rPr>
          <w:noProof/>
        </w:rPr>
        <w:t>51</w:t>
      </w:r>
      <w:r>
        <w:rPr>
          <w:noProof/>
        </w:rPr>
        <w:fldChar w:fldCharType="end"/>
      </w:r>
    </w:p>
    <w:p w14:paraId="28169F1E" w14:textId="2CD27506" w:rsidR="00AC0B17" w:rsidRDefault="00AC0B17">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sidRPr="00363141">
        <w:rPr>
          <w:noProof/>
          <w:lang w:val="en-US"/>
        </w:rPr>
        <w:t>NSCE_</w:t>
      </w:r>
      <w:r>
        <w:rPr>
          <w:noProof/>
        </w:rPr>
        <w:t>MultiSlicesOptimization</w:t>
      </w:r>
      <w:r>
        <w:rPr>
          <w:noProof/>
        </w:rPr>
        <w:tab/>
      </w:r>
      <w:r>
        <w:rPr>
          <w:noProof/>
        </w:rPr>
        <w:fldChar w:fldCharType="begin"/>
      </w:r>
      <w:r>
        <w:rPr>
          <w:noProof/>
        </w:rPr>
        <w:instrText xml:space="preserve"> PAGEREF _Toc160651585 \h </w:instrText>
      </w:r>
      <w:r>
        <w:rPr>
          <w:noProof/>
        </w:rPr>
      </w:r>
      <w:r>
        <w:rPr>
          <w:noProof/>
        </w:rPr>
        <w:fldChar w:fldCharType="separate"/>
      </w:r>
      <w:r>
        <w:rPr>
          <w:noProof/>
        </w:rPr>
        <w:t>51</w:t>
      </w:r>
      <w:r>
        <w:rPr>
          <w:noProof/>
        </w:rPr>
        <w:fldChar w:fldCharType="end"/>
      </w:r>
    </w:p>
    <w:p w14:paraId="06E2FDEB" w14:textId="0584BA9A" w:rsidR="00AC0B17" w:rsidRDefault="00AC0B17">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_Toc160651586 \h </w:instrText>
      </w:r>
      <w:r>
        <w:rPr>
          <w:noProof/>
        </w:rPr>
      </w:r>
      <w:r>
        <w:rPr>
          <w:noProof/>
        </w:rPr>
        <w:fldChar w:fldCharType="separate"/>
      </w:r>
      <w:r>
        <w:rPr>
          <w:noProof/>
        </w:rPr>
        <w:t>52</w:t>
      </w:r>
      <w:r>
        <w:rPr>
          <w:noProof/>
        </w:rPr>
        <w:fldChar w:fldCharType="end"/>
      </w:r>
    </w:p>
    <w:p w14:paraId="4D33E6CE" w14:textId="01B6B0B1" w:rsidR="00AC0B17" w:rsidRDefault="00AC0B17">
      <w:pPr>
        <w:pStyle w:val="TOC3"/>
        <w:rPr>
          <w:rFonts w:asciiTheme="minorHAnsi" w:eastAsiaTheme="minorEastAsia" w:hAnsiTheme="minorHAnsi" w:cstheme="minorBidi"/>
          <w:noProof/>
          <w:kern w:val="2"/>
          <w:sz w:val="21"/>
          <w:szCs w:val="22"/>
          <w:lang w:val="en-US" w:eastAsia="zh-CN"/>
        </w:rPr>
      </w:pPr>
      <w:r>
        <w:rPr>
          <w:noProof/>
        </w:rPr>
        <w:lastRenderedPageBreak/>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_Toc160651587 \h </w:instrText>
      </w:r>
      <w:r>
        <w:rPr>
          <w:noProof/>
        </w:rPr>
      </w:r>
      <w:r>
        <w:rPr>
          <w:noProof/>
        </w:rPr>
        <w:fldChar w:fldCharType="separate"/>
      </w:r>
      <w:r>
        <w:rPr>
          <w:noProof/>
        </w:rPr>
        <w:t>52</w:t>
      </w:r>
      <w:r>
        <w:rPr>
          <w:noProof/>
        </w:rPr>
        <w:fldChar w:fldCharType="end"/>
      </w:r>
    </w:p>
    <w:p w14:paraId="5B2A3CC8" w14:textId="63963929" w:rsidR="00AC0B17" w:rsidRDefault="00AC0B17">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_Toc160651588 \h </w:instrText>
      </w:r>
      <w:r>
        <w:rPr>
          <w:noProof/>
        </w:rPr>
      </w:r>
      <w:r>
        <w:rPr>
          <w:noProof/>
        </w:rPr>
        <w:fldChar w:fldCharType="separate"/>
      </w:r>
      <w:r>
        <w:rPr>
          <w:noProof/>
        </w:rPr>
        <w:t>52</w:t>
      </w:r>
      <w:r>
        <w:rPr>
          <w:noProof/>
        </w:rPr>
        <w:fldChar w:fldCharType="end"/>
      </w:r>
    </w:p>
    <w:p w14:paraId="7E6ABD96" w14:textId="7D9AD6D5" w:rsidR="00AC0B17" w:rsidRDefault="00AC0B17">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_Toc160651589 \h </w:instrText>
      </w:r>
      <w:r>
        <w:rPr>
          <w:noProof/>
        </w:rPr>
      </w:r>
      <w:r>
        <w:rPr>
          <w:noProof/>
        </w:rPr>
        <w:fldChar w:fldCharType="separate"/>
      </w:r>
      <w:r>
        <w:rPr>
          <w:noProof/>
        </w:rPr>
        <w:t>52</w:t>
      </w:r>
      <w:r>
        <w:rPr>
          <w:noProof/>
        </w:rPr>
        <w:fldChar w:fldCharType="end"/>
      </w:r>
    </w:p>
    <w:p w14:paraId="5FF82A23" w14:textId="3E75A348" w:rsidR="00AC0B17" w:rsidRDefault="00AC0B17">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_Toc160651590 \h </w:instrText>
      </w:r>
      <w:r>
        <w:rPr>
          <w:noProof/>
        </w:rPr>
      </w:r>
      <w:r>
        <w:rPr>
          <w:noProof/>
        </w:rPr>
        <w:fldChar w:fldCharType="separate"/>
      </w:r>
      <w:r>
        <w:rPr>
          <w:noProof/>
        </w:rPr>
        <w:t>52</w:t>
      </w:r>
      <w:r>
        <w:rPr>
          <w:noProof/>
        </w:rPr>
        <w:fldChar w:fldCharType="end"/>
      </w:r>
    </w:p>
    <w:p w14:paraId="4E756A4A" w14:textId="50CE4B6D" w:rsidR="00AC0B17" w:rsidRDefault="00AC0B17">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_Toc160651591 \h </w:instrText>
      </w:r>
      <w:r>
        <w:rPr>
          <w:noProof/>
        </w:rPr>
      </w:r>
      <w:r>
        <w:rPr>
          <w:noProof/>
        </w:rPr>
        <w:fldChar w:fldCharType="separate"/>
      </w:r>
      <w:r>
        <w:rPr>
          <w:noProof/>
        </w:rPr>
        <w:t>52</w:t>
      </w:r>
      <w:r>
        <w:rPr>
          <w:noProof/>
        </w:rPr>
        <w:fldChar w:fldCharType="end"/>
      </w:r>
    </w:p>
    <w:p w14:paraId="097B701A" w14:textId="4F777E62" w:rsidR="00AC0B17" w:rsidRDefault="00AC0B17">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w:t>
      </w:r>
      <w:r>
        <w:rPr>
          <w:noProof/>
        </w:rPr>
        <w:tab/>
      </w:r>
      <w:r>
        <w:rPr>
          <w:noProof/>
        </w:rPr>
        <w:fldChar w:fldCharType="begin"/>
      </w:r>
      <w:r>
        <w:rPr>
          <w:noProof/>
        </w:rPr>
        <w:instrText xml:space="preserve"> PAGEREF _Toc160651592 \h </w:instrText>
      </w:r>
      <w:r>
        <w:rPr>
          <w:noProof/>
        </w:rPr>
      </w:r>
      <w:r>
        <w:rPr>
          <w:noProof/>
        </w:rPr>
        <w:fldChar w:fldCharType="separate"/>
      </w:r>
      <w:r>
        <w:rPr>
          <w:noProof/>
        </w:rPr>
        <w:t>51</w:t>
      </w:r>
      <w:r>
        <w:rPr>
          <w:noProof/>
        </w:rPr>
        <w:fldChar w:fldCharType="end"/>
      </w:r>
    </w:p>
    <w:p w14:paraId="5F885967" w14:textId="16003295" w:rsidR="00AC0B17" w:rsidRDefault="00AC0B17">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_Toc160651593 \h </w:instrText>
      </w:r>
      <w:r>
        <w:rPr>
          <w:noProof/>
        </w:rPr>
      </w:r>
      <w:r>
        <w:rPr>
          <w:noProof/>
        </w:rPr>
        <w:fldChar w:fldCharType="separate"/>
      </w:r>
      <w:r>
        <w:rPr>
          <w:noProof/>
        </w:rPr>
        <w:t>51</w:t>
      </w:r>
      <w:r>
        <w:rPr>
          <w:noProof/>
        </w:rPr>
        <w:fldChar w:fldCharType="end"/>
      </w:r>
    </w:p>
    <w:p w14:paraId="0CDABAF5" w14:textId="4818D3C1" w:rsidR="00AC0B17" w:rsidRDefault="00AC0B17">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_Toc160651594 \h </w:instrText>
      </w:r>
      <w:r>
        <w:rPr>
          <w:noProof/>
        </w:rPr>
      </w:r>
      <w:r>
        <w:rPr>
          <w:noProof/>
        </w:rPr>
        <w:fldChar w:fldCharType="separate"/>
      </w:r>
      <w:r>
        <w:rPr>
          <w:noProof/>
        </w:rPr>
        <w:t>52</w:t>
      </w:r>
      <w:r>
        <w:rPr>
          <w:noProof/>
        </w:rPr>
        <w:fldChar w:fldCharType="end"/>
      </w:r>
    </w:p>
    <w:p w14:paraId="3E430A1E" w14:textId="380C096A" w:rsidR="00AC0B17" w:rsidRDefault="00AC0B17">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_Toc160651595 \h </w:instrText>
      </w:r>
      <w:r>
        <w:rPr>
          <w:noProof/>
        </w:rPr>
      </w:r>
      <w:r>
        <w:rPr>
          <w:noProof/>
        </w:rPr>
        <w:fldChar w:fldCharType="separate"/>
      </w:r>
      <w:r>
        <w:rPr>
          <w:noProof/>
        </w:rPr>
        <w:t>52</w:t>
      </w:r>
      <w:r>
        <w:rPr>
          <w:noProof/>
        </w:rPr>
        <w:fldChar w:fldCharType="end"/>
      </w:r>
    </w:p>
    <w:p w14:paraId="2CE7F4D2" w14:textId="1A21236C" w:rsidR="00AC0B17" w:rsidRDefault="00AC0B17">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_Toc160651596 \h </w:instrText>
      </w:r>
      <w:r>
        <w:rPr>
          <w:noProof/>
        </w:rPr>
      </w:r>
      <w:r>
        <w:rPr>
          <w:noProof/>
        </w:rPr>
        <w:fldChar w:fldCharType="separate"/>
      </w:r>
      <w:r>
        <w:rPr>
          <w:noProof/>
        </w:rPr>
        <w:t>52</w:t>
      </w:r>
      <w:r>
        <w:rPr>
          <w:noProof/>
        </w:rPr>
        <w:fldChar w:fldCharType="end"/>
      </w:r>
    </w:p>
    <w:p w14:paraId="59A7E08C" w14:textId="28C32B15" w:rsidR="00AC0B17" w:rsidRDefault="00AC0B17">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_Toc160651597 \h </w:instrText>
      </w:r>
      <w:r>
        <w:rPr>
          <w:noProof/>
        </w:rPr>
      </w:r>
      <w:r>
        <w:rPr>
          <w:noProof/>
        </w:rPr>
        <w:fldChar w:fldCharType="separate"/>
      </w:r>
      <w:r>
        <w:rPr>
          <w:noProof/>
        </w:rPr>
        <w:t>52</w:t>
      </w:r>
      <w:r>
        <w:rPr>
          <w:noProof/>
        </w:rPr>
        <w:fldChar w:fldCharType="end"/>
      </w:r>
    </w:p>
    <w:p w14:paraId="185E46E9" w14:textId="259C0D9C" w:rsidR="00AC0B17" w:rsidRDefault="00AC0B17">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_Toc160651598 \h </w:instrText>
      </w:r>
      <w:r>
        <w:rPr>
          <w:noProof/>
        </w:rPr>
      </w:r>
      <w:r>
        <w:rPr>
          <w:noProof/>
        </w:rPr>
        <w:fldChar w:fldCharType="separate"/>
      </w:r>
      <w:r>
        <w:rPr>
          <w:noProof/>
        </w:rPr>
        <w:t>52</w:t>
      </w:r>
      <w:r>
        <w:rPr>
          <w:noProof/>
        </w:rPr>
        <w:fldChar w:fldCharType="end"/>
      </w:r>
    </w:p>
    <w:p w14:paraId="73D30945" w14:textId="06B39B2F" w:rsidR="00AC0B17" w:rsidRDefault="00AC0B17">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_Toc160651599 \h </w:instrText>
      </w:r>
      <w:r>
        <w:rPr>
          <w:noProof/>
        </w:rPr>
      </w:r>
      <w:r>
        <w:rPr>
          <w:noProof/>
        </w:rPr>
        <w:fldChar w:fldCharType="separate"/>
      </w:r>
      <w:r>
        <w:rPr>
          <w:noProof/>
        </w:rPr>
        <w:t>53</w:t>
      </w:r>
      <w:r>
        <w:rPr>
          <w:noProof/>
        </w:rPr>
        <w:fldChar w:fldCharType="end"/>
      </w:r>
    </w:p>
    <w:p w14:paraId="021797DA" w14:textId="14402EC4" w:rsidR="00AC0B17" w:rsidRDefault="00AC0B17">
      <w:pPr>
        <w:pStyle w:val="TOC4"/>
        <w:rPr>
          <w:rFonts w:asciiTheme="minorHAnsi" w:eastAsiaTheme="minorEastAsia" w:hAnsiTheme="minorHAnsi" w:cstheme="minorBidi"/>
          <w:noProof/>
          <w:kern w:val="2"/>
          <w:sz w:val="21"/>
          <w:szCs w:val="22"/>
          <w:lang w:val="en-US" w:eastAsia="zh-CN"/>
        </w:rPr>
      </w:pPr>
      <w:r>
        <w:rPr>
          <w:noProof/>
        </w:rPr>
        <w:t>5.11.2.3</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NSCE_NetworkSliceAdaptation_Notify</w:t>
      </w:r>
      <w:r>
        <w:rPr>
          <w:noProof/>
        </w:rPr>
        <w:tab/>
      </w:r>
      <w:r>
        <w:rPr>
          <w:noProof/>
        </w:rPr>
        <w:fldChar w:fldCharType="begin"/>
      </w:r>
      <w:r>
        <w:rPr>
          <w:noProof/>
        </w:rPr>
        <w:instrText xml:space="preserve"> PAGEREF _Toc160651600 \h </w:instrText>
      </w:r>
      <w:r>
        <w:rPr>
          <w:noProof/>
        </w:rPr>
      </w:r>
      <w:r>
        <w:rPr>
          <w:noProof/>
        </w:rPr>
        <w:fldChar w:fldCharType="separate"/>
      </w:r>
      <w:r>
        <w:rPr>
          <w:noProof/>
        </w:rPr>
        <w:t>53</w:t>
      </w:r>
      <w:r>
        <w:rPr>
          <w:noProof/>
        </w:rPr>
        <w:fldChar w:fldCharType="end"/>
      </w:r>
    </w:p>
    <w:p w14:paraId="5E293C5E" w14:textId="0E906074" w:rsidR="00AC0B17" w:rsidRDefault="00AC0B17">
      <w:pPr>
        <w:pStyle w:val="TOC5"/>
        <w:rPr>
          <w:rFonts w:asciiTheme="minorHAnsi" w:eastAsiaTheme="minorEastAsia" w:hAnsiTheme="minorHAnsi" w:cstheme="minorBidi"/>
          <w:noProof/>
          <w:kern w:val="2"/>
          <w:sz w:val="21"/>
          <w:szCs w:val="22"/>
          <w:lang w:val="en-US" w:eastAsia="zh-CN"/>
        </w:rPr>
      </w:pPr>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_Toc160651601 \h </w:instrText>
      </w:r>
      <w:r>
        <w:rPr>
          <w:noProof/>
        </w:rPr>
      </w:r>
      <w:r>
        <w:rPr>
          <w:noProof/>
        </w:rPr>
        <w:fldChar w:fldCharType="separate"/>
      </w:r>
      <w:r>
        <w:rPr>
          <w:noProof/>
        </w:rPr>
        <w:t>53</w:t>
      </w:r>
      <w:r>
        <w:rPr>
          <w:noProof/>
        </w:rPr>
        <w:fldChar w:fldCharType="end"/>
      </w:r>
    </w:p>
    <w:p w14:paraId="6EFDC880" w14:textId="63F4A69C" w:rsidR="00AC0B17" w:rsidRDefault="00AC0B17">
      <w:pPr>
        <w:pStyle w:val="TOC5"/>
        <w:rPr>
          <w:rFonts w:asciiTheme="minorHAnsi" w:eastAsiaTheme="minorEastAsia" w:hAnsiTheme="minorHAnsi" w:cstheme="minorBidi"/>
          <w:noProof/>
          <w:kern w:val="2"/>
          <w:sz w:val="21"/>
          <w:szCs w:val="22"/>
          <w:lang w:val="en-US" w:eastAsia="zh-CN"/>
        </w:rPr>
      </w:pPr>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363141">
        <w:rPr>
          <w:noProof/>
          <w:lang w:val="en-US"/>
        </w:rPr>
        <w:t>Notification</w:t>
      </w:r>
      <w:r>
        <w:rPr>
          <w:noProof/>
        </w:rPr>
        <w:tab/>
      </w:r>
      <w:r>
        <w:rPr>
          <w:noProof/>
        </w:rPr>
        <w:fldChar w:fldCharType="begin"/>
      </w:r>
      <w:r>
        <w:rPr>
          <w:noProof/>
        </w:rPr>
        <w:instrText xml:space="preserve"> PAGEREF _Toc160651602 \h </w:instrText>
      </w:r>
      <w:r>
        <w:rPr>
          <w:noProof/>
        </w:rPr>
      </w:r>
      <w:r>
        <w:rPr>
          <w:noProof/>
        </w:rPr>
        <w:fldChar w:fldCharType="separate"/>
      </w:r>
      <w:r>
        <w:rPr>
          <w:noProof/>
        </w:rPr>
        <w:t>54</w:t>
      </w:r>
      <w:r>
        <w:rPr>
          <w:noProof/>
        </w:rPr>
        <w:fldChar w:fldCharType="end"/>
      </w:r>
    </w:p>
    <w:p w14:paraId="1901CBFE" w14:textId="5299CB0F" w:rsidR="00AC0B17" w:rsidRDefault="00AC0B17">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ab/>
      </w:r>
      <w:r>
        <w:rPr>
          <w:noProof/>
        </w:rPr>
        <w:fldChar w:fldCharType="begin"/>
      </w:r>
      <w:r>
        <w:rPr>
          <w:noProof/>
        </w:rPr>
        <w:instrText xml:space="preserve"> PAGEREF _Toc160651603 \h </w:instrText>
      </w:r>
      <w:r>
        <w:rPr>
          <w:noProof/>
        </w:rPr>
      </w:r>
      <w:r>
        <w:rPr>
          <w:noProof/>
        </w:rPr>
        <w:fldChar w:fldCharType="separate"/>
      </w:r>
      <w:r>
        <w:rPr>
          <w:noProof/>
        </w:rPr>
        <w:t>54</w:t>
      </w:r>
      <w:r>
        <w:rPr>
          <w:noProof/>
        </w:rPr>
        <w:fldChar w:fldCharType="end"/>
      </w:r>
    </w:p>
    <w:p w14:paraId="74FB7B8E" w14:textId="36D67D91" w:rsidR="00AC0B17" w:rsidRDefault="00AC0B17">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_Toc160651604 \h </w:instrText>
      </w:r>
      <w:r>
        <w:rPr>
          <w:noProof/>
        </w:rPr>
      </w:r>
      <w:r>
        <w:rPr>
          <w:noProof/>
        </w:rPr>
        <w:fldChar w:fldCharType="separate"/>
      </w:r>
      <w:r>
        <w:rPr>
          <w:noProof/>
        </w:rPr>
        <w:t>54</w:t>
      </w:r>
      <w:r>
        <w:rPr>
          <w:noProof/>
        </w:rPr>
        <w:fldChar w:fldCharType="end"/>
      </w:r>
    </w:p>
    <w:p w14:paraId="6EBFDDD6" w14:textId="7A45D6DD" w:rsidR="00AC0B17" w:rsidRDefault="00AC0B17">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_Toc160651605 \h </w:instrText>
      </w:r>
      <w:r>
        <w:rPr>
          <w:noProof/>
        </w:rPr>
      </w:r>
      <w:r>
        <w:rPr>
          <w:noProof/>
        </w:rPr>
        <w:fldChar w:fldCharType="separate"/>
      </w:r>
      <w:r>
        <w:rPr>
          <w:noProof/>
        </w:rPr>
        <w:t>54</w:t>
      </w:r>
      <w:r>
        <w:rPr>
          <w:noProof/>
        </w:rPr>
        <w:fldChar w:fldCharType="end"/>
      </w:r>
    </w:p>
    <w:p w14:paraId="51AE4045" w14:textId="59F935A3" w:rsidR="00AC0B17" w:rsidRDefault="00AC0B17">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_Toc160651606 \h </w:instrText>
      </w:r>
      <w:r>
        <w:rPr>
          <w:noProof/>
        </w:rPr>
      </w:r>
      <w:r>
        <w:rPr>
          <w:noProof/>
        </w:rPr>
        <w:fldChar w:fldCharType="separate"/>
      </w:r>
      <w:r>
        <w:rPr>
          <w:noProof/>
        </w:rPr>
        <w:t>54</w:t>
      </w:r>
      <w:r>
        <w:rPr>
          <w:noProof/>
        </w:rPr>
        <w:fldChar w:fldCharType="end"/>
      </w:r>
    </w:p>
    <w:p w14:paraId="24E475B4" w14:textId="38568998" w:rsidR="00AC0B17" w:rsidRDefault="00AC0B17">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_Create</w:t>
      </w:r>
      <w:r>
        <w:rPr>
          <w:noProof/>
        </w:rPr>
        <w:tab/>
      </w:r>
      <w:r>
        <w:rPr>
          <w:noProof/>
        </w:rPr>
        <w:fldChar w:fldCharType="begin"/>
      </w:r>
      <w:r>
        <w:rPr>
          <w:noProof/>
        </w:rPr>
        <w:instrText xml:space="preserve"> PAGEREF _Toc160651607 \h </w:instrText>
      </w:r>
      <w:r>
        <w:rPr>
          <w:noProof/>
        </w:rPr>
      </w:r>
      <w:r>
        <w:rPr>
          <w:noProof/>
        </w:rPr>
        <w:fldChar w:fldCharType="separate"/>
      </w:r>
      <w:r>
        <w:rPr>
          <w:noProof/>
        </w:rPr>
        <w:t>55</w:t>
      </w:r>
      <w:r>
        <w:rPr>
          <w:noProof/>
        </w:rPr>
        <w:fldChar w:fldCharType="end"/>
      </w:r>
    </w:p>
    <w:p w14:paraId="6B843DAD" w14:textId="4EA53745" w:rsidR="00AC0B17" w:rsidRDefault="00AC0B17">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_Toc160651608 \h </w:instrText>
      </w:r>
      <w:r>
        <w:rPr>
          <w:noProof/>
        </w:rPr>
      </w:r>
      <w:r>
        <w:rPr>
          <w:noProof/>
        </w:rPr>
        <w:fldChar w:fldCharType="separate"/>
      </w:r>
      <w:r>
        <w:rPr>
          <w:noProof/>
        </w:rPr>
        <w:t>55</w:t>
      </w:r>
      <w:r>
        <w:rPr>
          <w:noProof/>
        </w:rPr>
        <w:fldChar w:fldCharType="end"/>
      </w:r>
    </w:p>
    <w:p w14:paraId="4B3EF408" w14:textId="6B50BC8C" w:rsidR="00AC0B17" w:rsidRDefault="00AC0B17">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_Toc160651609 \h </w:instrText>
      </w:r>
      <w:r>
        <w:rPr>
          <w:noProof/>
        </w:rPr>
      </w:r>
      <w:r>
        <w:rPr>
          <w:noProof/>
        </w:rPr>
        <w:fldChar w:fldCharType="separate"/>
      </w:r>
      <w:r>
        <w:rPr>
          <w:noProof/>
        </w:rPr>
        <w:t>55</w:t>
      </w:r>
      <w:r>
        <w:rPr>
          <w:noProof/>
        </w:rPr>
        <w:fldChar w:fldCharType="end"/>
      </w:r>
    </w:p>
    <w:p w14:paraId="4924BD2F" w14:textId="4F354BD5" w:rsidR="00AC0B17" w:rsidRDefault="00AC0B17">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_Reconfigure</w:t>
      </w:r>
      <w:r>
        <w:rPr>
          <w:noProof/>
        </w:rPr>
        <w:tab/>
      </w:r>
      <w:r>
        <w:rPr>
          <w:noProof/>
        </w:rPr>
        <w:fldChar w:fldCharType="begin"/>
      </w:r>
      <w:r>
        <w:rPr>
          <w:noProof/>
        </w:rPr>
        <w:instrText xml:space="preserve"> PAGEREF _Toc160651610 \h </w:instrText>
      </w:r>
      <w:r>
        <w:rPr>
          <w:noProof/>
        </w:rPr>
      </w:r>
      <w:r>
        <w:rPr>
          <w:noProof/>
        </w:rPr>
        <w:fldChar w:fldCharType="separate"/>
      </w:r>
      <w:r>
        <w:rPr>
          <w:noProof/>
        </w:rPr>
        <w:t>56</w:t>
      </w:r>
      <w:r>
        <w:rPr>
          <w:noProof/>
        </w:rPr>
        <w:fldChar w:fldCharType="end"/>
      </w:r>
    </w:p>
    <w:p w14:paraId="217A8B98" w14:textId="429B3979" w:rsidR="00AC0B17" w:rsidRDefault="00AC0B17">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_Toc160651611 \h </w:instrText>
      </w:r>
      <w:r>
        <w:rPr>
          <w:noProof/>
        </w:rPr>
      </w:r>
      <w:r>
        <w:rPr>
          <w:noProof/>
        </w:rPr>
        <w:fldChar w:fldCharType="separate"/>
      </w:r>
      <w:r>
        <w:rPr>
          <w:noProof/>
        </w:rPr>
        <w:t>56</w:t>
      </w:r>
      <w:r>
        <w:rPr>
          <w:noProof/>
        </w:rPr>
        <w:fldChar w:fldCharType="end"/>
      </w:r>
    </w:p>
    <w:p w14:paraId="7549FFB0" w14:textId="14632B1F" w:rsidR="00AC0B17" w:rsidRDefault="00AC0B17">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_Toc160651612 \h </w:instrText>
      </w:r>
      <w:r>
        <w:rPr>
          <w:noProof/>
        </w:rPr>
      </w:r>
      <w:r>
        <w:rPr>
          <w:noProof/>
        </w:rPr>
        <w:fldChar w:fldCharType="separate"/>
      </w:r>
      <w:r>
        <w:rPr>
          <w:noProof/>
        </w:rPr>
        <w:t>56</w:t>
      </w:r>
      <w:r>
        <w:rPr>
          <w:noProof/>
        </w:rPr>
        <w:fldChar w:fldCharType="end"/>
      </w:r>
    </w:p>
    <w:p w14:paraId="32E2E8FE" w14:textId="30E9DA66" w:rsidR="00AC0B17" w:rsidRDefault="00AC0B17">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_</w:t>
      </w:r>
      <w:r w:rsidRPr="00363141">
        <w:rPr>
          <w:noProof/>
          <w:lang w:val="en-US"/>
        </w:rPr>
        <w:t>Disengage</w:t>
      </w:r>
      <w:r>
        <w:rPr>
          <w:noProof/>
        </w:rPr>
        <w:tab/>
      </w:r>
      <w:r>
        <w:rPr>
          <w:noProof/>
        </w:rPr>
        <w:fldChar w:fldCharType="begin"/>
      </w:r>
      <w:r>
        <w:rPr>
          <w:noProof/>
        </w:rPr>
        <w:instrText xml:space="preserve"> PAGEREF _Toc160651613 \h </w:instrText>
      </w:r>
      <w:r>
        <w:rPr>
          <w:noProof/>
        </w:rPr>
      </w:r>
      <w:r>
        <w:rPr>
          <w:noProof/>
        </w:rPr>
        <w:fldChar w:fldCharType="separate"/>
      </w:r>
      <w:r>
        <w:rPr>
          <w:noProof/>
        </w:rPr>
        <w:t>57</w:t>
      </w:r>
      <w:r>
        <w:rPr>
          <w:noProof/>
        </w:rPr>
        <w:fldChar w:fldCharType="end"/>
      </w:r>
    </w:p>
    <w:p w14:paraId="46111B09" w14:textId="54FEA641" w:rsidR="00AC0B17" w:rsidRDefault="00AC0B17">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_Toc160651614 \h </w:instrText>
      </w:r>
      <w:r>
        <w:rPr>
          <w:noProof/>
        </w:rPr>
      </w:r>
      <w:r>
        <w:rPr>
          <w:noProof/>
        </w:rPr>
        <w:fldChar w:fldCharType="separate"/>
      </w:r>
      <w:r>
        <w:rPr>
          <w:noProof/>
        </w:rPr>
        <w:t>57</w:t>
      </w:r>
      <w:r>
        <w:rPr>
          <w:noProof/>
        </w:rPr>
        <w:fldChar w:fldCharType="end"/>
      </w:r>
    </w:p>
    <w:p w14:paraId="1946FC0B" w14:textId="33D61ECB" w:rsidR="00AC0B17" w:rsidRDefault="00AC0B17">
      <w:pPr>
        <w:pStyle w:val="TOC5"/>
        <w:rPr>
          <w:rFonts w:asciiTheme="minorHAnsi" w:eastAsiaTheme="minorEastAsia" w:hAnsiTheme="minorHAnsi" w:cstheme="minorBidi"/>
          <w:noProof/>
          <w:kern w:val="2"/>
          <w:sz w:val="21"/>
          <w:szCs w:val="22"/>
          <w:lang w:val="en-US" w:eastAsia="zh-CN"/>
        </w:rPr>
      </w:pPr>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363141">
        <w:rPr>
          <w:noProof/>
          <w:lang w:val="en-US"/>
        </w:rPr>
        <w:t>Disengagement</w:t>
      </w:r>
      <w:r>
        <w:rPr>
          <w:noProof/>
        </w:rPr>
        <w:tab/>
      </w:r>
      <w:r>
        <w:rPr>
          <w:noProof/>
        </w:rPr>
        <w:fldChar w:fldCharType="begin"/>
      </w:r>
      <w:r>
        <w:rPr>
          <w:noProof/>
        </w:rPr>
        <w:instrText xml:space="preserve"> PAGEREF _Toc160651615 \h </w:instrText>
      </w:r>
      <w:r>
        <w:rPr>
          <w:noProof/>
        </w:rPr>
      </w:r>
      <w:r>
        <w:rPr>
          <w:noProof/>
        </w:rPr>
        <w:fldChar w:fldCharType="separate"/>
      </w:r>
      <w:r>
        <w:rPr>
          <w:noProof/>
        </w:rPr>
        <w:t>57</w:t>
      </w:r>
      <w:r>
        <w:rPr>
          <w:noProof/>
        </w:rPr>
        <w:fldChar w:fldCharType="end"/>
      </w:r>
    </w:p>
    <w:p w14:paraId="533FE851" w14:textId="6B220BD0" w:rsidR="00AC0B17" w:rsidRDefault="00AC0B17">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_Toc160651616 \h </w:instrText>
      </w:r>
      <w:r>
        <w:rPr>
          <w:noProof/>
        </w:rPr>
      </w:r>
      <w:r>
        <w:rPr>
          <w:noProof/>
        </w:rPr>
        <w:fldChar w:fldCharType="separate"/>
      </w:r>
      <w:r>
        <w:rPr>
          <w:noProof/>
        </w:rPr>
        <w:t>57</w:t>
      </w:r>
      <w:r>
        <w:rPr>
          <w:noProof/>
        </w:rPr>
        <w:fldChar w:fldCharType="end"/>
      </w:r>
    </w:p>
    <w:p w14:paraId="55C05FB7" w14:textId="7E9F0871" w:rsidR="00AC0B17" w:rsidRDefault="00AC0B17">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_Toc160651617 \h </w:instrText>
      </w:r>
      <w:r>
        <w:rPr>
          <w:noProof/>
        </w:rPr>
      </w:r>
      <w:r>
        <w:rPr>
          <w:noProof/>
        </w:rPr>
        <w:fldChar w:fldCharType="separate"/>
      </w:r>
      <w:r>
        <w:rPr>
          <w:noProof/>
        </w:rPr>
        <w:t>57</w:t>
      </w:r>
      <w:r>
        <w:rPr>
          <w:noProof/>
        </w:rPr>
        <w:fldChar w:fldCharType="end"/>
      </w:r>
    </w:p>
    <w:p w14:paraId="5024C5B9" w14:textId="26EBCD96" w:rsidR="00AC0B17" w:rsidRDefault="00AC0B17">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_Toc160651618 \h </w:instrText>
      </w:r>
      <w:r>
        <w:rPr>
          <w:noProof/>
        </w:rPr>
      </w:r>
      <w:r>
        <w:rPr>
          <w:noProof/>
        </w:rPr>
        <w:fldChar w:fldCharType="separate"/>
      </w:r>
      <w:r>
        <w:rPr>
          <w:noProof/>
        </w:rPr>
        <w:t>57</w:t>
      </w:r>
      <w:r>
        <w:rPr>
          <w:noProof/>
        </w:rPr>
        <w:fldChar w:fldCharType="end"/>
      </w:r>
    </w:p>
    <w:p w14:paraId="2DC226AC" w14:textId="175721A2" w:rsidR="00AC0B17" w:rsidRDefault="00AC0B17">
      <w:pPr>
        <w:pStyle w:val="TOC4"/>
        <w:rPr>
          <w:rFonts w:asciiTheme="minorHAnsi" w:eastAsiaTheme="minorEastAsia" w:hAnsiTheme="minorHAnsi" w:cstheme="minorBidi"/>
          <w:noProof/>
          <w:kern w:val="2"/>
          <w:sz w:val="21"/>
          <w:szCs w:val="22"/>
          <w:lang w:val="en-US" w:eastAsia="zh-CN"/>
        </w:rPr>
      </w:pPr>
      <w:r>
        <w:rPr>
          <w:noProof/>
        </w:rPr>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_Toc160651619 \h </w:instrText>
      </w:r>
      <w:r>
        <w:rPr>
          <w:noProof/>
        </w:rPr>
      </w:r>
      <w:r>
        <w:rPr>
          <w:noProof/>
        </w:rPr>
        <w:fldChar w:fldCharType="separate"/>
      </w:r>
      <w:r>
        <w:rPr>
          <w:noProof/>
        </w:rPr>
        <w:t>57</w:t>
      </w:r>
      <w:r>
        <w:rPr>
          <w:noProof/>
        </w:rPr>
        <w:fldChar w:fldCharType="end"/>
      </w:r>
    </w:p>
    <w:p w14:paraId="0C524D82" w14:textId="3828D0F1" w:rsidR="00AC0B17" w:rsidRDefault="00AC0B17">
      <w:pPr>
        <w:pStyle w:val="TOC4"/>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363141">
        <w:rPr>
          <w:noProof/>
          <w:lang w:val="en-US"/>
        </w:rPr>
        <w:t>Request</w:t>
      </w:r>
      <w:r>
        <w:rPr>
          <w:noProof/>
        </w:rPr>
        <w:tab/>
      </w:r>
      <w:r>
        <w:rPr>
          <w:noProof/>
        </w:rPr>
        <w:fldChar w:fldCharType="begin"/>
      </w:r>
      <w:r>
        <w:rPr>
          <w:noProof/>
        </w:rPr>
        <w:instrText xml:space="preserve"> PAGEREF _Toc160651620 \h </w:instrText>
      </w:r>
      <w:r>
        <w:rPr>
          <w:noProof/>
        </w:rPr>
      </w:r>
      <w:r>
        <w:rPr>
          <w:noProof/>
        </w:rPr>
        <w:fldChar w:fldCharType="separate"/>
      </w:r>
      <w:r>
        <w:rPr>
          <w:noProof/>
        </w:rPr>
        <w:t>58</w:t>
      </w:r>
      <w:r>
        <w:rPr>
          <w:noProof/>
        </w:rPr>
        <w:fldChar w:fldCharType="end"/>
      </w:r>
    </w:p>
    <w:p w14:paraId="4C743078" w14:textId="280214E1" w:rsidR="00AC0B17" w:rsidRDefault="00AC0B17">
      <w:pPr>
        <w:pStyle w:val="TOC5"/>
        <w:rPr>
          <w:rFonts w:asciiTheme="minorHAnsi" w:eastAsiaTheme="minorEastAsia" w:hAnsiTheme="minorHAnsi" w:cstheme="minorBidi"/>
          <w:noProof/>
          <w:kern w:val="2"/>
          <w:sz w:val="21"/>
          <w:szCs w:val="22"/>
          <w:lang w:val="en-US" w:eastAsia="zh-CN"/>
        </w:rPr>
      </w:pPr>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_Toc160651621 \h </w:instrText>
      </w:r>
      <w:r>
        <w:rPr>
          <w:noProof/>
        </w:rPr>
      </w:r>
      <w:r>
        <w:rPr>
          <w:noProof/>
        </w:rPr>
        <w:fldChar w:fldCharType="separate"/>
      </w:r>
      <w:r>
        <w:rPr>
          <w:noProof/>
        </w:rPr>
        <w:t>58</w:t>
      </w:r>
      <w:r>
        <w:rPr>
          <w:noProof/>
        </w:rPr>
        <w:fldChar w:fldCharType="end"/>
      </w:r>
    </w:p>
    <w:p w14:paraId="207446EF" w14:textId="31B6BD97" w:rsidR="00AC0B17" w:rsidRDefault="00AC0B17">
      <w:pPr>
        <w:pStyle w:val="TOC5"/>
        <w:rPr>
          <w:rFonts w:asciiTheme="minorHAnsi" w:eastAsiaTheme="minorEastAsia" w:hAnsiTheme="minorHAnsi" w:cstheme="minorBidi"/>
          <w:noProof/>
          <w:kern w:val="2"/>
          <w:sz w:val="21"/>
          <w:szCs w:val="22"/>
          <w:lang w:val="en-US" w:eastAsia="zh-CN"/>
        </w:rPr>
      </w:pPr>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363141">
        <w:rPr>
          <w:rFonts w:cs="Courier New"/>
          <w:noProof/>
        </w:rPr>
        <w:t xml:space="preserve"> Request</w:t>
      </w:r>
      <w:r>
        <w:rPr>
          <w:noProof/>
        </w:rPr>
        <w:tab/>
      </w:r>
      <w:r>
        <w:rPr>
          <w:noProof/>
        </w:rPr>
        <w:fldChar w:fldCharType="begin"/>
      </w:r>
      <w:r>
        <w:rPr>
          <w:noProof/>
        </w:rPr>
        <w:instrText xml:space="preserve"> PAGEREF _Toc160651622 \h </w:instrText>
      </w:r>
      <w:r>
        <w:rPr>
          <w:noProof/>
        </w:rPr>
      </w:r>
      <w:r>
        <w:rPr>
          <w:noProof/>
        </w:rPr>
        <w:fldChar w:fldCharType="separate"/>
      </w:r>
      <w:r>
        <w:rPr>
          <w:noProof/>
        </w:rPr>
        <w:t>58</w:t>
      </w:r>
      <w:r>
        <w:rPr>
          <w:noProof/>
        </w:rPr>
        <w:fldChar w:fldCharType="end"/>
      </w:r>
    </w:p>
    <w:p w14:paraId="27D20269" w14:textId="1154A1AF" w:rsidR="00AC0B17" w:rsidRDefault="00AC0B17">
      <w:pPr>
        <w:pStyle w:val="TOC4"/>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_Toc160651623 \h </w:instrText>
      </w:r>
      <w:r>
        <w:rPr>
          <w:noProof/>
        </w:rPr>
      </w:r>
      <w:r>
        <w:rPr>
          <w:noProof/>
        </w:rPr>
        <w:fldChar w:fldCharType="separate"/>
      </w:r>
      <w:r>
        <w:rPr>
          <w:noProof/>
        </w:rPr>
        <w:t>58</w:t>
      </w:r>
      <w:r>
        <w:rPr>
          <w:noProof/>
        </w:rPr>
        <w:fldChar w:fldCharType="end"/>
      </w:r>
    </w:p>
    <w:p w14:paraId="3EB349D7" w14:textId="640D816E" w:rsidR="00AC0B17" w:rsidRDefault="00AC0B17">
      <w:pPr>
        <w:pStyle w:val="TOC5"/>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_Toc160651624 \h </w:instrText>
      </w:r>
      <w:r>
        <w:rPr>
          <w:noProof/>
        </w:rPr>
      </w:r>
      <w:r>
        <w:rPr>
          <w:noProof/>
        </w:rPr>
        <w:fldChar w:fldCharType="separate"/>
      </w:r>
      <w:r>
        <w:rPr>
          <w:noProof/>
        </w:rPr>
        <w:t>58</w:t>
      </w:r>
      <w:r>
        <w:rPr>
          <w:noProof/>
        </w:rPr>
        <w:fldChar w:fldCharType="end"/>
      </w:r>
    </w:p>
    <w:p w14:paraId="7F2492D2" w14:textId="681A216A" w:rsidR="00AC0B17" w:rsidRDefault="00AC0B17">
      <w:pPr>
        <w:pStyle w:val="TOC5"/>
        <w:rPr>
          <w:rFonts w:asciiTheme="minorHAnsi" w:eastAsiaTheme="minorEastAsia" w:hAnsiTheme="minorHAnsi" w:cstheme="minorBidi"/>
          <w:noProof/>
          <w:kern w:val="2"/>
          <w:sz w:val="21"/>
          <w:szCs w:val="22"/>
          <w:lang w:val="en-US" w:eastAsia="zh-CN"/>
        </w:rPr>
      </w:pPr>
      <w:r>
        <w:rPr>
          <w:noProof/>
        </w:rPr>
        <w:t>5.13.2.3.2</w:t>
      </w:r>
      <w:r>
        <w:rPr>
          <w:rFonts w:asciiTheme="minorHAnsi" w:eastAsiaTheme="minorEastAsia" w:hAnsiTheme="minorHAnsi" w:cstheme="minorBidi"/>
          <w:noProof/>
          <w:kern w:val="2"/>
          <w:sz w:val="21"/>
          <w:szCs w:val="22"/>
          <w:lang w:val="en-US" w:eastAsia="zh-CN"/>
        </w:rPr>
        <w:tab/>
      </w:r>
      <w:r w:rsidRPr="00363141">
        <w:rPr>
          <w:noProof/>
          <w:lang w:val="en-US"/>
        </w:rPr>
        <w:t>I</w:t>
      </w:r>
      <w:r>
        <w:rPr>
          <w:noProof/>
        </w:rPr>
        <w:t>nter-PLMN Service Continuity</w:t>
      </w:r>
      <w:r w:rsidRPr="00363141">
        <w:rPr>
          <w:noProof/>
          <w:lang w:val="en-US"/>
        </w:rPr>
        <w:t xml:space="preserve"> Notification</w:t>
      </w:r>
      <w:r>
        <w:rPr>
          <w:noProof/>
        </w:rPr>
        <w:tab/>
      </w:r>
      <w:r>
        <w:rPr>
          <w:noProof/>
        </w:rPr>
        <w:fldChar w:fldCharType="begin"/>
      </w:r>
      <w:r>
        <w:rPr>
          <w:noProof/>
        </w:rPr>
        <w:instrText xml:space="preserve"> PAGEREF _Toc160651625 \h </w:instrText>
      </w:r>
      <w:r>
        <w:rPr>
          <w:noProof/>
        </w:rPr>
      </w:r>
      <w:r>
        <w:rPr>
          <w:noProof/>
        </w:rPr>
        <w:fldChar w:fldCharType="separate"/>
      </w:r>
      <w:r>
        <w:rPr>
          <w:noProof/>
        </w:rPr>
        <w:t>59</w:t>
      </w:r>
      <w:r>
        <w:rPr>
          <w:noProof/>
        </w:rPr>
        <w:fldChar w:fldCharType="end"/>
      </w:r>
    </w:p>
    <w:p w14:paraId="39217AB3" w14:textId="08FE1D93" w:rsidR="00AC0B17" w:rsidRDefault="00AC0B17">
      <w:pPr>
        <w:pStyle w:val="TOC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_Toc160651626 \h </w:instrText>
      </w:r>
      <w:r>
        <w:rPr>
          <w:noProof/>
        </w:rPr>
      </w:r>
      <w:r>
        <w:rPr>
          <w:noProof/>
        </w:rPr>
        <w:fldChar w:fldCharType="separate"/>
      </w:r>
      <w:r>
        <w:rPr>
          <w:noProof/>
        </w:rPr>
        <w:t>59</w:t>
      </w:r>
      <w:r>
        <w:rPr>
          <w:noProof/>
        </w:rPr>
        <w:fldChar w:fldCharType="end"/>
      </w:r>
    </w:p>
    <w:p w14:paraId="546CFAF8" w14:textId="220D9878" w:rsidR="00AC0B17" w:rsidRDefault="00AC0B17">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_Toc160651627 \h </w:instrText>
      </w:r>
      <w:r>
        <w:rPr>
          <w:noProof/>
        </w:rPr>
      </w:r>
      <w:r>
        <w:rPr>
          <w:noProof/>
        </w:rPr>
        <w:fldChar w:fldCharType="separate"/>
      </w:r>
      <w:r>
        <w:rPr>
          <w:noProof/>
        </w:rPr>
        <w:t>59</w:t>
      </w:r>
      <w:r>
        <w:rPr>
          <w:noProof/>
        </w:rPr>
        <w:fldChar w:fldCharType="end"/>
      </w:r>
    </w:p>
    <w:p w14:paraId="73E4E30B" w14:textId="33634F8E" w:rsidR="00AC0B17" w:rsidRDefault="00AC0B17">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_Toc160651628 \h </w:instrText>
      </w:r>
      <w:r>
        <w:rPr>
          <w:noProof/>
        </w:rPr>
      </w:r>
      <w:r>
        <w:rPr>
          <w:noProof/>
        </w:rPr>
        <w:fldChar w:fldCharType="separate"/>
      </w:r>
      <w:r>
        <w:rPr>
          <w:noProof/>
        </w:rPr>
        <w:t>59</w:t>
      </w:r>
      <w:r>
        <w:rPr>
          <w:noProof/>
        </w:rPr>
        <w:fldChar w:fldCharType="end"/>
      </w:r>
    </w:p>
    <w:p w14:paraId="2EE70CDE" w14:textId="0C31CC0E" w:rsidR="00AC0B17" w:rsidRDefault="00AC0B17">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_Toc160651629 \h </w:instrText>
      </w:r>
      <w:r>
        <w:rPr>
          <w:noProof/>
        </w:rPr>
      </w:r>
      <w:r>
        <w:rPr>
          <w:noProof/>
        </w:rPr>
        <w:fldChar w:fldCharType="separate"/>
      </w:r>
      <w:r>
        <w:rPr>
          <w:noProof/>
        </w:rPr>
        <w:t>59</w:t>
      </w:r>
      <w:r>
        <w:rPr>
          <w:noProof/>
        </w:rPr>
        <w:fldChar w:fldCharType="end"/>
      </w:r>
    </w:p>
    <w:p w14:paraId="70E55B77" w14:textId="5C776817" w:rsidR="00AC0B17" w:rsidRDefault="00AC0B17">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_Toc160651630 \h </w:instrText>
      </w:r>
      <w:r>
        <w:rPr>
          <w:noProof/>
        </w:rPr>
      </w:r>
      <w:r>
        <w:rPr>
          <w:noProof/>
        </w:rPr>
        <w:fldChar w:fldCharType="separate"/>
      </w:r>
      <w:r>
        <w:rPr>
          <w:noProof/>
        </w:rPr>
        <w:t>59</w:t>
      </w:r>
      <w:r>
        <w:rPr>
          <w:noProof/>
        </w:rPr>
        <w:fldChar w:fldCharType="end"/>
      </w:r>
    </w:p>
    <w:p w14:paraId="29F2D4A0" w14:textId="3E8016D3" w:rsidR="00AC0B17" w:rsidRDefault="00AC0B17">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_Toc160651631 \h </w:instrText>
      </w:r>
      <w:r>
        <w:rPr>
          <w:noProof/>
        </w:rPr>
      </w:r>
      <w:r>
        <w:rPr>
          <w:noProof/>
        </w:rPr>
        <w:fldChar w:fldCharType="separate"/>
      </w:r>
      <w:r>
        <w:rPr>
          <w:noProof/>
        </w:rPr>
        <w:t>59</w:t>
      </w:r>
      <w:r>
        <w:rPr>
          <w:noProof/>
        </w:rPr>
        <w:fldChar w:fldCharType="end"/>
      </w:r>
    </w:p>
    <w:p w14:paraId="63D3C348" w14:textId="6E5C3D9E" w:rsidR="00AC0B17" w:rsidRDefault="00AC0B17">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 xml:space="preserve"> Network Slice Diagnostics Request</w:t>
      </w:r>
      <w:r>
        <w:rPr>
          <w:noProof/>
        </w:rPr>
        <w:tab/>
      </w:r>
      <w:r>
        <w:rPr>
          <w:noProof/>
        </w:rPr>
        <w:fldChar w:fldCharType="begin"/>
      </w:r>
      <w:r>
        <w:rPr>
          <w:noProof/>
        </w:rPr>
        <w:instrText xml:space="preserve"> PAGEREF _Toc160651632 \h </w:instrText>
      </w:r>
      <w:r>
        <w:rPr>
          <w:noProof/>
        </w:rPr>
      </w:r>
      <w:r>
        <w:rPr>
          <w:noProof/>
        </w:rPr>
        <w:fldChar w:fldCharType="separate"/>
      </w:r>
      <w:r>
        <w:rPr>
          <w:noProof/>
        </w:rPr>
        <w:t>60</w:t>
      </w:r>
      <w:r>
        <w:rPr>
          <w:noProof/>
        </w:rPr>
        <w:fldChar w:fldCharType="end"/>
      </w:r>
    </w:p>
    <w:p w14:paraId="4DF79419" w14:textId="5FCF01BF" w:rsidR="00AC0B17" w:rsidRDefault="00AC0B17">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_Toc160651633 \h </w:instrText>
      </w:r>
      <w:r>
        <w:rPr>
          <w:noProof/>
        </w:rPr>
      </w:r>
      <w:r>
        <w:rPr>
          <w:noProof/>
        </w:rPr>
        <w:fldChar w:fldCharType="separate"/>
      </w:r>
      <w:r>
        <w:rPr>
          <w:noProof/>
        </w:rPr>
        <w:t>60</w:t>
      </w:r>
      <w:r>
        <w:rPr>
          <w:noProof/>
        </w:rPr>
        <w:fldChar w:fldCharType="end"/>
      </w:r>
    </w:p>
    <w:p w14:paraId="2DF94EFC" w14:textId="091D39DF" w:rsidR="00AC0B17" w:rsidRDefault="00AC0B17">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_Toc160651634 \h </w:instrText>
      </w:r>
      <w:r>
        <w:rPr>
          <w:noProof/>
        </w:rPr>
      </w:r>
      <w:r>
        <w:rPr>
          <w:noProof/>
        </w:rPr>
        <w:fldChar w:fldCharType="separate"/>
      </w:r>
      <w:r>
        <w:rPr>
          <w:noProof/>
        </w:rPr>
        <w:t>60</w:t>
      </w:r>
      <w:r>
        <w:rPr>
          <w:noProof/>
        </w:rPr>
        <w:fldChar w:fldCharType="end"/>
      </w:r>
    </w:p>
    <w:p w14:paraId="5057F376" w14:textId="27DD550D" w:rsidR="00AC0B17" w:rsidRDefault="00AC0B17">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_Toc160651635 \h </w:instrText>
      </w:r>
      <w:r>
        <w:rPr>
          <w:noProof/>
        </w:rPr>
      </w:r>
      <w:r>
        <w:rPr>
          <w:noProof/>
        </w:rPr>
        <w:fldChar w:fldCharType="separate"/>
      </w:r>
      <w:r>
        <w:rPr>
          <w:noProof/>
        </w:rPr>
        <w:t>60</w:t>
      </w:r>
      <w:r>
        <w:rPr>
          <w:noProof/>
        </w:rPr>
        <w:fldChar w:fldCharType="end"/>
      </w:r>
    </w:p>
    <w:p w14:paraId="5923CE82" w14:textId="31C3401F" w:rsidR="00AC0B17" w:rsidRDefault="00AC0B17">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_Toc160651636 \h </w:instrText>
      </w:r>
      <w:r>
        <w:rPr>
          <w:noProof/>
        </w:rPr>
      </w:r>
      <w:r>
        <w:rPr>
          <w:noProof/>
        </w:rPr>
        <w:fldChar w:fldCharType="separate"/>
      </w:r>
      <w:r>
        <w:rPr>
          <w:noProof/>
        </w:rPr>
        <w:t>60</w:t>
      </w:r>
      <w:r>
        <w:rPr>
          <w:noProof/>
        </w:rPr>
        <w:fldChar w:fldCharType="end"/>
      </w:r>
    </w:p>
    <w:p w14:paraId="4DB6267F" w14:textId="662BB699" w:rsidR="00AC0B17" w:rsidRDefault="00AC0B17">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_Toc160651637 \h </w:instrText>
      </w:r>
      <w:r>
        <w:rPr>
          <w:noProof/>
        </w:rPr>
      </w:r>
      <w:r>
        <w:rPr>
          <w:noProof/>
        </w:rPr>
        <w:fldChar w:fldCharType="separate"/>
      </w:r>
      <w:r>
        <w:rPr>
          <w:noProof/>
        </w:rPr>
        <w:t>61</w:t>
      </w:r>
      <w:r>
        <w:rPr>
          <w:noProof/>
        </w:rPr>
        <w:fldChar w:fldCharType="end"/>
      </w:r>
    </w:p>
    <w:p w14:paraId="5FEFA4BC" w14:textId="6D98A710" w:rsidR="00AC0B17" w:rsidRDefault="00AC0B17">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_Toc160651638 \h </w:instrText>
      </w:r>
      <w:r>
        <w:rPr>
          <w:noProof/>
        </w:rPr>
      </w:r>
      <w:r>
        <w:rPr>
          <w:noProof/>
        </w:rPr>
        <w:fldChar w:fldCharType="separate"/>
      </w:r>
      <w:r>
        <w:rPr>
          <w:noProof/>
        </w:rPr>
        <w:t>61</w:t>
      </w:r>
      <w:r>
        <w:rPr>
          <w:noProof/>
        </w:rPr>
        <w:fldChar w:fldCharType="end"/>
      </w:r>
    </w:p>
    <w:p w14:paraId="078FAEE5" w14:textId="440705D4" w:rsidR="00AC0B17" w:rsidRDefault="00AC0B17">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_Toc160651639 \h </w:instrText>
      </w:r>
      <w:r>
        <w:rPr>
          <w:noProof/>
        </w:rPr>
      </w:r>
      <w:r>
        <w:rPr>
          <w:noProof/>
        </w:rPr>
        <w:fldChar w:fldCharType="separate"/>
      </w:r>
      <w:r>
        <w:rPr>
          <w:noProof/>
        </w:rPr>
        <w:t>61</w:t>
      </w:r>
      <w:r>
        <w:rPr>
          <w:noProof/>
        </w:rPr>
        <w:fldChar w:fldCharType="end"/>
      </w:r>
    </w:p>
    <w:p w14:paraId="2E353E91" w14:textId="2D09DDEC" w:rsidR="00AC0B17" w:rsidRDefault="00AC0B17">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_Toc160651640 \h </w:instrText>
      </w:r>
      <w:r>
        <w:rPr>
          <w:noProof/>
        </w:rPr>
      </w:r>
      <w:r>
        <w:rPr>
          <w:noProof/>
        </w:rPr>
        <w:fldChar w:fldCharType="separate"/>
      </w:r>
      <w:r>
        <w:rPr>
          <w:noProof/>
        </w:rPr>
        <w:t>61</w:t>
      </w:r>
      <w:r>
        <w:rPr>
          <w:noProof/>
        </w:rPr>
        <w:fldChar w:fldCharType="end"/>
      </w:r>
    </w:p>
    <w:p w14:paraId="4BADFD11" w14:textId="1D5697C1" w:rsidR="00AC0B17" w:rsidRDefault="00AC0B17">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_Toc160651641 \h </w:instrText>
      </w:r>
      <w:r>
        <w:rPr>
          <w:noProof/>
        </w:rPr>
      </w:r>
      <w:r>
        <w:rPr>
          <w:noProof/>
        </w:rPr>
        <w:fldChar w:fldCharType="separate"/>
      </w:r>
      <w:r>
        <w:rPr>
          <w:noProof/>
        </w:rPr>
        <w:t>62</w:t>
      </w:r>
      <w:r>
        <w:rPr>
          <w:noProof/>
        </w:rPr>
        <w:fldChar w:fldCharType="end"/>
      </w:r>
    </w:p>
    <w:p w14:paraId="6CD25E73" w14:textId="4D7CB49C" w:rsidR="00AC0B17" w:rsidRDefault="00AC0B17">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_Toc160651642 \h </w:instrText>
      </w:r>
      <w:r>
        <w:rPr>
          <w:noProof/>
        </w:rPr>
      </w:r>
      <w:r>
        <w:rPr>
          <w:noProof/>
        </w:rPr>
        <w:fldChar w:fldCharType="separate"/>
      </w:r>
      <w:r>
        <w:rPr>
          <w:noProof/>
        </w:rPr>
        <w:t>63</w:t>
      </w:r>
      <w:r>
        <w:rPr>
          <w:noProof/>
        </w:rPr>
        <w:fldChar w:fldCharType="end"/>
      </w:r>
    </w:p>
    <w:p w14:paraId="5D7E437B" w14:textId="27FAF08D" w:rsidR="00AC0B17" w:rsidRDefault="00AC0B17">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_Toc160651643 \h </w:instrText>
      </w:r>
      <w:r>
        <w:rPr>
          <w:noProof/>
        </w:rPr>
      </w:r>
      <w:r>
        <w:rPr>
          <w:noProof/>
        </w:rPr>
        <w:fldChar w:fldCharType="separate"/>
      </w:r>
      <w:r>
        <w:rPr>
          <w:noProof/>
        </w:rPr>
        <w:t>63</w:t>
      </w:r>
      <w:r>
        <w:rPr>
          <w:noProof/>
        </w:rPr>
        <w:fldChar w:fldCharType="end"/>
      </w:r>
    </w:p>
    <w:p w14:paraId="4FEFC07E" w14:textId="6374966F" w:rsidR="00AC0B17" w:rsidRDefault="00AC0B17">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363141">
        <w:rPr>
          <w:noProof/>
          <w:lang w:val="en-US"/>
        </w:rPr>
        <w:t>Notification</w:t>
      </w:r>
      <w:r>
        <w:rPr>
          <w:noProof/>
        </w:rPr>
        <w:tab/>
      </w:r>
      <w:r>
        <w:rPr>
          <w:noProof/>
        </w:rPr>
        <w:fldChar w:fldCharType="begin"/>
      </w:r>
      <w:r>
        <w:rPr>
          <w:noProof/>
        </w:rPr>
        <w:instrText xml:space="preserve"> PAGEREF _Toc160651644 \h </w:instrText>
      </w:r>
      <w:r>
        <w:rPr>
          <w:noProof/>
        </w:rPr>
      </w:r>
      <w:r>
        <w:rPr>
          <w:noProof/>
        </w:rPr>
        <w:fldChar w:fldCharType="separate"/>
      </w:r>
      <w:r>
        <w:rPr>
          <w:noProof/>
        </w:rPr>
        <w:t>63</w:t>
      </w:r>
      <w:r>
        <w:rPr>
          <w:noProof/>
        </w:rPr>
        <w:fldChar w:fldCharType="end"/>
      </w:r>
    </w:p>
    <w:p w14:paraId="3BB87073" w14:textId="7835D6E3" w:rsidR="00AC0B17" w:rsidRDefault="00AC0B17">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_Toc160651645 \h </w:instrText>
      </w:r>
      <w:r>
        <w:rPr>
          <w:noProof/>
        </w:rPr>
      </w:r>
      <w:r>
        <w:rPr>
          <w:noProof/>
        </w:rPr>
        <w:fldChar w:fldCharType="separate"/>
      </w:r>
      <w:r>
        <w:rPr>
          <w:noProof/>
        </w:rPr>
        <w:t>63</w:t>
      </w:r>
      <w:r>
        <w:rPr>
          <w:noProof/>
        </w:rPr>
        <w:fldChar w:fldCharType="end"/>
      </w:r>
    </w:p>
    <w:p w14:paraId="2DBEBAFA" w14:textId="5DD19200" w:rsidR="00AC0B17" w:rsidRDefault="00AC0B17">
      <w:pPr>
        <w:pStyle w:val="TOC3"/>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_Toc160651646 \h </w:instrText>
      </w:r>
      <w:r>
        <w:rPr>
          <w:noProof/>
        </w:rPr>
      </w:r>
      <w:r>
        <w:rPr>
          <w:noProof/>
        </w:rPr>
        <w:fldChar w:fldCharType="separate"/>
      </w:r>
      <w:r>
        <w:rPr>
          <w:noProof/>
        </w:rPr>
        <w:t>63</w:t>
      </w:r>
      <w:r>
        <w:rPr>
          <w:noProof/>
        </w:rPr>
        <w:fldChar w:fldCharType="end"/>
      </w:r>
    </w:p>
    <w:p w14:paraId="0917E270" w14:textId="232C24A9" w:rsidR="00AC0B17" w:rsidRDefault="00AC0B17">
      <w:pPr>
        <w:pStyle w:val="TOC3"/>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_Toc160651647 \h </w:instrText>
      </w:r>
      <w:r>
        <w:rPr>
          <w:noProof/>
        </w:rPr>
      </w:r>
      <w:r>
        <w:rPr>
          <w:noProof/>
        </w:rPr>
        <w:fldChar w:fldCharType="separate"/>
      </w:r>
      <w:r>
        <w:rPr>
          <w:noProof/>
        </w:rPr>
        <w:t>64</w:t>
      </w:r>
      <w:r>
        <w:rPr>
          <w:noProof/>
        </w:rPr>
        <w:fldChar w:fldCharType="end"/>
      </w:r>
    </w:p>
    <w:p w14:paraId="74569F74" w14:textId="7EF640D7" w:rsidR="00AC0B17" w:rsidRDefault="00AC0B17">
      <w:pPr>
        <w:pStyle w:val="TOC4"/>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_Toc160651648 \h </w:instrText>
      </w:r>
      <w:r>
        <w:rPr>
          <w:noProof/>
        </w:rPr>
      </w:r>
      <w:r>
        <w:rPr>
          <w:noProof/>
        </w:rPr>
        <w:fldChar w:fldCharType="separate"/>
      </w:r>
      <w:r>
        <w:rPr>
          <w:noProof/>
        </w:rPr>
        <w:t>64</w:t>
      </w:r>
      <w:r>
        <w:rPr>
          <w:noProof/>
        </w:rPr>
        <w:fldChar w:fldCharType="end"/>
      </w:r>
    </w:p>
    <w:p w14:paraId="3A300AE5" w14:textId="2420F7AB" w:rsidR="00AC0B17" w:rsidRDefault="00AC0B17">
      <w:pPr>
        <w:pStyle w:val="TOC4"/>
        <w:rPr>
          <w:rFonts w:asciiTheme="minorHAnsi" w:eastAsiaTheme="minorEastAsia" w:hAnsiTheme="minorHAnsi" w:cstheme="minorBidi"/>
          <w:noProof/>
          <w:kern w:val="2"/>
          <w:sz w:val="21"/>
          <w:szCs w:val="22"/>
          <w:lang w:val="en-US" w:eastAsia="zh-CN"/>
        </w:rPr>
      </w:pPr>
      <w:r>
        <w:rPr>
          <w:noProof/>
        </w:rPr>
        <w:lastRenderedPageBreak/>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_Toc160651649 \h </w:instrText>
      </w:r>
      <w:r>
        <w:rPr>
          <w:noProof/>
        </w:rPr>
      </w:r>
      <w:r>
        <w:rPr>
          <w:noProof/>
        </w:rPr>
        <w:fldChar w:fldCharType="separate"/>
      </w:r>
      <w:r>
        <w:rPr>
          <w:noProof/>
        </w:rPr>
        <w:t>64</w:t>
      </w:r>
      <w:r>
        <w:rPr>
          <w:noProof/>
        </w:rPr>
        <w:fldChar w:fldCharType="end"/>
      </w:r>
    </w:p>
    <w:p w14:paraId="601EC071" w14:textId="12819F92" w:rsidR="00AC0B17" w:rsidRDefault="00AC0B17">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_Toc160651650 \h </w:instrText>
      </w:r>
      <w:r>
        <w:rPr>
          <w:noProof/>
        </w:rPr>
      </w:r>
      <w:r>
        <w:rPr>
          <w:noProof/>
        </w:rPr>
        <w:fldChar w:fldCharType="separate"/>
      </w:r>
      <w:r>
        <w:rPr>
          <w:noProof/>
        </w:rPr>
        <w:t>64</w:t>
      </w:r>
      <w:r>
        <w:rPr>
          <w:noProof/>
        </w:rPr>
        <w:fldChar w:fldCharType="end"/>
      </w:r>
    </w:p>
    <w:p w14:paraId="16C9934F" w14:textId="14BAE047" w:rsidR="00AC0B17" w:rsidRDefault="00AC0B17">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_Toc160651651 \h </w:instrText>
      </w:r>
      <w:r>
        <w:rPr>
          <w:noProof/>
        </w:rPr>
      </w:r>
      <w:r>
        <w:rPr>
          <w:noProof/>
        </w:rPr>
        <w:fldChar w:fldCharType="separate"/>
      </w:r>
      <w:r>
        <w:rPr>
          <w:noProof/>
        </w:rPr>
        <w:t>64</w:t>
      </w:r>
      <w:r>
        <w:rPr>
          <w:noProof/>
        </w:rPr>
        <w:fldChar w:fldCharType="end"/>
      </w:r>
    </w:p>
    <w:p w14:paraId="4E24F286" w14:textId="40A0759F" w:rsidR="00AC0B17" w:rsidRDefault="00AC0B17">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_Toc160651652 \h </w:instrText>
      </w:r>
      <w:r>
        <w:rPr>
          <w:noProof/>
        </w:rPr>
      </w:r>
      <w:r>
        <w:rPr>
          <w:noProof/>
        </w:rPr>
        <w:fldChar w:fldCharType="separate"/>
      </w:r>
      <w:r>
        <w:rPr>
          <w:noProof/>
        </w:rPr>
        <w:t>65</w:t>
      </w:r>
      <w:r>
        <w:rPr>
          <w:noProof/>
        </w:rPr>
        <w:fldChar w:fldCharType="end"/>
      </w:r>
    </w:p>
    <w:p w14:paraId="7A78DAB0" w14:textId="167F858C" w:rsidR="00AC0B17" w:rsidRDefault="00AC0B17">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_Toc160651653 \h </w:instrText>
      </w:r>
      <w:r>
        <w:rPr>
          <w:noProof/>
        </w:rPr>
      </w:r>
      <w:r>
        <w:rPr>
          <w:noProof/>
        </w:rPr>
        <w:fldChar w:fldCharType="separate"/>
      </w:r>
      <w:r>
        <w:rPr>
          <w:noProof/>
        </w:rPr>
        <w:t>65</w:t>
      </w:r>
      <w:r>
        <w:rPr>
          <w:noProof/>
        </w:rPr>
        <w:fldChar w:fldCharType="end"/>
      </w:r>
    </w:p>
    <w:p w14:paraId="096A943E" w14:textId="36B72F32" w:rsidR="00AC0B17" w:rsidRDefault="00AC0B17">
      <w:pPr>
        <w:pStyle w:val="TOC4"/>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_Toc160651654 \h </w:instrText>
      </w:r>
      <w:r>
        <w:rPr>
          <w:noProof/>
        </w:rPr>
      </w:r>
      <w:r>
        <w:rPr>
          <w:noProof/>
        </w:rPr>
        <w:fldChar w:fldCharType="separate"/>
      </w:r>
      <w:r>
        <w:rPr>
          <w:noProof/>
        </w:rPr>
        <w:t>66</w:t>
      </w:r>
      <w:r>
        <w:rPr>
          <w:noProof/>
        </w:rPr>
        <w:fldChar w:fldCharType="end"/>
      </w:r>
    </w:p>
    <w:p w14:paraId="58C5BD34" w14:textId="1DBA6183" w:rsidR="00AC0B17" w:rsidRDefault="00AC0B17">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_Toc160651655 \h </w:instrText>
      </w:r>
      <w:r>
        <w:rPr>
          <w:noProof/>
        </w:rPr>
      </w:r>
      <w:r>
        <w:rPr>
          <w:noProof/>
        </w:rPr>
        <w:fldChar w:fldCharType="separate"/>
      </w:r>
      <w:r>
        <w:rPr>
          <w:noProof/>
        </w:rPr>
        <w:t>66</w:t>
      </w:r>
      <w:r>
        <w:rPr>
          <w:noProof/>
        </w:rPr>
        <w:fldChar w:fldCharType="end"/>
      </w:r>
    </w:p>
    <w:p w14:paraId="34F853F3" w14:textId="55866779" w:rsidR="00AC0B17" w:rsidRDefault="00AC0B17">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363141">
        <w:rPr>
          <w:noProof/>
          <w:lang w:val="en-US"/>
        </w:rPr>
        <w:t>Notification</w:t>
      </w:r>
      <w:r>
        <w:rPr>
          <w:noProof/>
        </w:rPr>
        <w:tab/>
      </w:r>
      <w:r>
        <w:rPr>
          <w:noProof/>
        </w:rPr>
        <w:fldChar w:fldCharType="begin"/>
      </w:r>
      <w:r>
        <w:rPr>
          <w:noProof/>
        </w:rPr>
        <w:instrText xml:space="preserve"> PAGEREF _Toc160651656 \h </w:instrText>
      </w:r>
      <w:r>
        <w:rPr>
          <w:noProof/>
        </w:rPr>
      </w:r>
      <w:r>
        <w:rPr>
          <w:noProof/>
        </w:rPr>
        <w:fldChar w:fldCharType="separate"/>
      </w:r>
      <w:r>
        <w:rPr>
          <w:noProof/>
        </w:rPr>
        <w:t>66</w:t>
      </w:r>
      <w:r>
        <w:rPr>
          <w:noProof/>
        </w:rPr>
        <w:fldChar w:fldCharType="end"/>
      </w:r>
    </w:p>
    <w:p w14:paraId="35B965DF" w14:textId="1CB8D940" w:rsidR="00AC0B17" w:rsidRDefault="00AC0B17">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ab/>
      </w:r>
      <w:r>
        <w:rPr>
          <w:noProof/>
        </w:rPr>
        <w:fldChar w:fldCharType="begin"/>
      </w:r>
      <w:r>
        <w:rPr>
          <w:noProof/>
        </w:rPr>
        <w:instrText xml:space="preserve"> PAGEREF _Toc160651657 \h </w:instrText>
      </w:r>
      <w:r>
        <w:rPr>
          <w:noProof/>
        </w:rPr>
      </w:r>
      <w:r>
        <w:rPr>
          <w:noProof/>
        </w:rPr>
        <w:fldChar w:fldCharType="separate"/>
      </w:r>
      <w:r>
        <w:rPr>
          <w:noProof/>
        </w:rPr>
        <w:t>67</w:t>
      </w:r>
      <w:r>
        <w:rPr>
          <w:noProof/>
        </w:rPr>
        <w:fldChar w:fldCharType="end"/>
      </w:r>
    </w:p>
    <w:p w14:paraId="2485F8A0" w14:textId="057755E3" w:rsidR="00AC0B17" w:rsidRDefault="00AC0B17">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_Toc160651658 \h </w:instrText>
      </w:r>
      <w:r>
        <w:rPr>
          <w:noProof/>
        </w:rPr>
      </w:r>
      <w:r>
        <w:rPr>
          <w:noProof/>
        </w:rPr>
        <w:fldChar w:fldCharType="separate"/>
      </w:r>
      <w:r>
        <w:rPr>
          <w:noProof/>
        </w:rPr>
        <w:t>67</w:t>
      </w:r>
      <w:r>
        <w:rPr>
          <w:noProof/>
        </w:rPr>
        <w:fldChar w:fldCharType="end"/>
      </w:r>
    </w:p>
    <w:p w14:paraId="429FD915" w14:textId="787837E2" w:rsidR="00AC0B17" w:rsidRDefault="00AC0B17">
      <w:pPr>
        <w:pStyle w:val="TOC3"/>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_Toc160651659 \h </w:instrText>
      </w:r>
      <w:r>
        <w:rPr>
          <w:noProof/>
        </w:rPr>
      </w:r>
      <w:r>
        <w:rPr>
          <w:noProof/>
        </w:rPr>
        <w:fldChar w:fldCharType="separate"/>
      </w:r>
      <w:r>
        <w:rPr>
          <w:noProof/>
        </w:rPr>
        <w:t>67</w:t>
      </w:r>
      <w:r>
        <w:rPr>
          <w:noProof/>
        </w:rPr>
        <w:fldChar w:fldCharType="end"/>
      </w:r>
    </w:p>
    <w:p w14:paraId="0957D4FF" w14:textId="6A5B5FE9" w:rsidR="00AC0B17" w:rsidRDefault="00AC0B17">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_Toc160651660 \h </w:instrText>
      </w:r>
      <w:r>
        <w:rPr>
          <w:noProof/>
        </w:rPr>
      </w:r>
      <w:r>
        <w:rPr>
          <w:noProof/>
        </w:rPr>
        <w:fldChar w:fldCharType="separate"/>
      </w:r>
      <w:r>
        <w:rPr>
          <w:noProof/>
        </w:rPr>
        <w:t>67</w:t>
      </w:r>
      <w:r>
        <w:rPr>
          <w:noProof/>
        </w:rPr>
        <w:fldChar w:fldCharType="end"/>
      </w:r>
    </w:p>
    <w:p w14:paraId="0992F05D" w14:textId="35DE36E5" w:rsidR="00AC0B17" w:rsidRDefault="00AC0B17">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_Request</w:t>
      </w:r>
      <w:r>
        <w:rPr>
          <w:noProof/>
        </w:rPr>
        <w:tab/>
      </w:r>
      <w:r>
        <w:rPr>
          <w:noProof/>
        </w:rPr>
        <w:fldChar w:fldCharType="begin"/>
      </w:r>
      <w:r>
        <w:rPr>
          <w:noProof/>
        </w:rPr>
        <w:instrText xml:space="preserve"> PAGEREF _Toc160651661 \h </w:instrText>
      </w:r>
      <w:r>
        <w:rPr>
          <w:noProof/>
        </w:rPr>
      </w:r>
      <w:r>
        <w:rPr>
          <w:noProof/>
        </w:rPr>
        <w:fldChar w:fldCharType="separate"/>
      </w:r>
      <w:r>
        <w:rPr>
          <w:noProof/>
        </w:rPr>
        <w:t>67</w:t>
      </w:r>
      <w:r>
        <w:rPr>
          <w:noProof/>
        </w:rPr>
        <w:fldChar w:fldCharType="end"/>
      </w:r>
    </w:p>
    <w:p w14:paraId="651BDC53" w14:textId="75B5C543" w:rsidR="00AC0B17" w:rsidRDefault="00AC0B17">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_Toc160651662 \h </w:instrText>
      </w:r>
      <w:r>
        <w:rPr>
          <w:noProof/>
        </w:rPr>
      </w:r>
      <w:r>
        <w:rPr>
          <w:noProof/>
        </w:rPr>
        <w:fldChar w:fldCharType="separate"/>
      </w:r>
      <w:r>
        <w:rPr>
          <w:noProof/>
        </w:rPr>
        <w:t>67</w:t>
      </w:r>
      <w:r>
        <w:rPr>
          <w:noProof/>
        </w:rPr>
        <w:fldChar w:fldCharType="end"/>
      </w:r>
    </w:p>
    <w:p w14:paraId="78E0535C" w14:textId="7971AC96" w:rsidR="00AC0B17" w:rsidRDefault="00AC0B17">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_Toc160651663 \h </w:instrText>
      </w:r>
      <w:r>
        <w:rPr>
          <w:noProof/>
        </w:rPr>
      </w:r>
      <w:r>
        <w:rPr>
          <w:noProof/>
        </w:rPr>
        <w:fldChar w:fldCharType="separate"/>
      </w:r>
      <w:r>
        <w:rPr>
          <w:noProof/>
        </w:rPr>
        <w:t>67</w:t>
      </w:r>
      <w:r>
        <w:rPr>
          <w:noProof/>
        </w:rPr>
        <w:fldChar w:fldCharType="end"/>
      </w:r>
    </w:p>
    <w:p w14:paraId="50EAF040" w14:textId="647A221F" w:rsidR="00AC0B17" w:rsidRDefault="00AC0B17">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_Toc160651664 \h </w:instrText>
      </w:r>
      <w:r>
        <w:rPr>
          <w:noProof/>
        </w:rPr>
      </w:r>
      <w:r>
        <w:rPr>
          <w:noProof/>
        </w:rPr>
        <w:fldChar w:fldCharType="separate"/>
      </w:r>
      <w:r>
        <w:rPr>
          <w:noProof/>
        </w:rPr>
        <w:t>68</w:t>
      </w:r>
      <w:r>
        <w:rPr>
          <w:noProof/>
        </w:rPr>
        <w:fldChar w:fldCharType="end"/>
      </w:r>
    </w:p>
    <w:p w14:paraId="600F9C97" w14:textId="599EE765" w:rsidR="00AC0B17" w:rsidRDefault="00AC0B17">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_Toc160651665 \h </w:instrText>
      </w:r>
      <w:r>
        <w:rPr>
          <w:noProof/>
        </w:rPr>
      </w:r>
      <w:r>
        <w:rPr>
          <w:noProof/>
        </w:rPr>
        <w:fldChar w:fldCharType="separate"/>
      </w:r>
      <w:r>
        <w:rPr>
          <w:noProof/>
        </w:rPr>
        <w:t>68</w:t>
      </w:r>
      <w:r>
        <w:rPr>
          <w:noProof/>
        </w:rPr>
        <w:fldChar w:fldCharType="end"/>
      </w:r>
    </w:p>
    <w:p w14:paraId="51F748C9" w14:textId="2CCB32FA" w:rsidR="00AC0B17" w:rsidRDefault="00AC0B17">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_Toc160651666 \h </w:instrText>
      </w:r>
      <w:r>
        <w:rPr>
          <w:noProof/>
        </w:rPr>
      </w:r>
      <w:r>
        <w:rPr>
          <w:noProof/>
        </w:rPr>
        <w:fldChar w:fldCharType="separate"/>
      </w:r>
      <w:r>
        <w:rPr>
          <w:noProof/>
        </w:rPr>
        <w:t>68</w:t>
      </w:r>
      <w:r>
        <w:rPr>
          <w:noProof/>
        </w:rPr>
        <w:fldChar w:fldCharType="end"/>
      </w:r>
    </w:p>
    <w:p w14:paraId="16B0317F" w14:textId="77443911" w:rsidR="00AC0B17" w:rsidRDefault="00AC0B17">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_Toc160651667 \h </w:instrText>
      </w:r>
      <w:r>
        <w:rPr>
          <w:noProof/>
        </w:rPr>
      </w:r>
      <w:r>
        <w:rPr>
          <w:noProof/>
        </w:rPr>
        <w:fldChar w:fldCharType="separate"/>
      </w:r>
      <w:r>
        <w:rPr>
          <w:noProof/>
        </w:rPr>
        <w:t>69</w:t>
      </w:r>
      <w:r>
        <w:rPr>
          <w:noProof/>
        </w:rPr>
        <w:fldChar w:fldCharType="end"/>
      </w:r>
    </w:p>
    <w:p w14:paraId="00678CE3" w14:textId="219F6838" w:rsidR="00AC0B17" w:rsidRDefault="00AC0B17">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_Toc160651668 \h </w:instrText>
      </w:r>
      <w:r>
        <w:rPr>
          <w:noProof/>
        </w:rPr>
      </w:r>
      <w:r>
        <w:rPr>
          <w:noProof/>
        </w:rPr>
        <w:fldChar w:fldCharType="separate"/>
      </w:r>
      <w:r>
        <w:rPr>
          <w:noProof/>
        </w:rPr>
        <w:t>69</w:t>
      </w:r>
      <w:r>
        <w:rPr>
          <w:noProof/>
        </w:rPr>
        <w:fldChar w:fldCharType="end"/>
      </w:r>
    </w:p>
    <w:p w14:paraId="1F949956" w14:textId="33956C4C" w:rsidR="00AC0B17" w:rsidRDefault="00AC0B17">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_Toc160651669 \h </w:instrText>
      </w:r>
      <w:r>
        <w:rPr>
          <w:noProof/>
        </w:rPr>
      </w:r>
      <w:r>
        <w:rPr>
          <w:noProof/>
        </w:rPr>
        <w:fldChar w:fldCharType="separate"/>
      </w:r>
      <w:r>
        <w:rPr>
          <w:noProof/>
        </w:rPr>
        <w:t>69</w:t>
      </w:r>
      <w:r>
        <w:rPr>
          <w:noProof/>
        </w:rPr>
        <w:fldChar w:fldCharType="end"/>
      </w:r>
    </w:p>
    <w:p w14:paraId="22CB4CEA" w14:textId="35D9A1C7" w:rsidR="00AC0B17" w:rsidRDefault="00AC0B17">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_Toc160651670 \h </w:instrText>
      </w:r>
      <w:r>
        <w:rPr>
          <w:noProof/>
        </w:rPr>
      </w:r>
      <w:r>
        <w:rPr>
          <w:noProof/>
        </w:rPr>
        <w:fldChar w:fldCharType="separate"/>
      </w:r>
      <w:r>
        <w:rPr>
          <w:noProof/>
        </w:rPr>
        <w:t>69</w:t>
      </w:r>
      <w:r>
        <w:rPr>
          <w:noProof/>
        </w:rPr>
        <w:fldChar w:fldCharType="end"/>
      </w:r>
    </w:p>
    <w:p w14:paraId="6C52789C" w14:textId="08D0F2B9" w:rsidR="00AC0B17" w:rsidRDefault="00AC0B17">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 xml:space="preserve"> Network Slice Allocation Request</w:t>
      </w:r>
      <w:r>
        <w:rPr>
          <w:noProof/>
        </w:rPr>
        <w:tab/>
      </w:r>
      <w:r>
        <w:rPr>
          <w:noProof/>
        </w:rPr>
        <w:fldChar w:fldCharType="begin"/>
      </w:r>
      <w:r>
        <w:rPr>
          <w:noProof/>
        </w:rPr>
        <w:instrText xml:space="preserve"> PAGEREF _Toc160651671 \h </w:instrText>
      </w:r>
      <w:r>
        <w:rPr>
          <w:noProof/>
        </w:rPr>
      </w:r>
      <w:r>
        <w:rPr>
          <w:noProof/>
        </w:rPr>
        <w:fldChar w:fldCharType="separate"/>
      </w:r>
      <w:r>
        <w:rPr>
          <w:noProof/>
        </w:rPr>
        <w:t>69</w:t>
      </w:r>
      <w:r>
        <w:rPr>
          <w:noProof/>
        </w:rPr>
        <w:fldChar w:fldCharType="end"/>
      </w:r>
    </w:p>
    <w:p w14:paraId="32E9DD14" w14:textId="3C0BA1E3" w:rsidR="00AC0B17" w:rsidRDefault="00AC0B17">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_Toc160651672 \h </w:instrText>
      </w:r>
      <w:r>
        <w:rPr>
          <w:noProof/>
        </w:rPr>
      </w:r>
      <w:r>
        <w:rPr>
          <w:noProof/>
        </w:rPr>
        <w:fldChar w:fldCharType="separate"/>
      </w:r>
      <w:r>
        <w:rPr>
          <w:noProof/>
        </w:rPr>
        <w:t>70</w:t>
      </w:r>
      <w:r>
        <w:rPr>
          <w:noProof/>
        </w:rPr>
        <w:fldChar w:fldCharType="end"/>
      </w:r>
    </w:p>
    <w:p w14:paraId="50D30B07" w14:textId="1EF4D31E" w:rsidR="00AC0B17" w:rsidRDefault="00AC0B17">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_Toc160651673 \h </w:instrText>
      </w:r>
      <w:r>
        <w:rPr>
          <w:noProof/>
        </w:rPr>
      </w:r>
      <w:r>
        <w:rPr>
          <w:noProof/>
        </w:rPr>
        <w:fldChar w:fldCharType="separate"/>
      </w:r>
      <w:r>
        <w:rPr>
          <w:noProof/>
        </w:rPr>
        <w:t>70</w:t>
      </w:r>
      <w:r>
        <w:rPr>
          <w:noProof/>
        </w:rPr>
        <w:fldChar w:fldCharType="end"/>
      </w:r>
    </w:p>
    <w:p w14:paraId="4B5ADF50" w14:textId="4EF7C437"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_Toc160651674 \h </w:instrText>
      </w:r>
      <w:r>
        <w:rPr>
          <w:noProof/>
        </w:rPr>
      </w:r>
      <w:r>
        <w:rPr>
          <w:noProof/>
        </w:rPr>
        <w:fldChar w:fldCharType="separate"/>
      </w:r>
      <w:r>
        <w:rPr>
          <w:noProof/>
        </w:rPr>
        <w:t>70</w:t>
      </w:r>
      <w:r>
        <w:rPr>
          <w:noProof/>
        </w:rPr>
        <w:fldChar w:fldCharType="end"/>
      </w:r>
    </w:p>
    <w:p w14:paraId="7835DCBF" w14:textId="0E06D44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_Toc160651675 \h </w:instrText>
      </w:r>
      <w:r>
        <w:rPr>
          <w:noProof/>
        </w:rPr>
      </w:r>
      <w:r>
        <w:rPr>
          <w:noProof/>
        </w:rPr>
        <w:fldChar w:fldCharType="separate"/>
      </w:r>
      <w:r>
        <w:rPr>
          <w:noProof/>
        </w:rPr>
        <w:t>71</w:t>
      </w:r>
      <w:r>
        <w:rPr>
          <w:noProof/>
        </w:rPr>
        <w:fldChar w:fldCharType="end"/>
      </w:r>
    </w:p>
    <w:p w14:paraId="45627FAD" w14:textId="6FE8756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_Toc160651676 \h </w:instrText>
      </w:r>
      <w:r>
        <w:rPr>
          <w:noProof/>
        </w:rPr>
      </w:r>
      <w:r>
        <w:rPr>
          <w:noProof/>
        </w:rPr>
        <w:fldChar w:fldCharType="separate"/>
      </w:r>
      <w:r>
        <w:rPr>
          <w:noProof/>
        </w:rPr>
        <w:t>71</w:t>
      </w:r>
      <w:r>
        <w:rPr>
          <w:noProof/>
        </w:rPr>
        <w:fldChar w:fldCharType="end"/>
      </w:r>
    </w:p>
    <w:p w14:paraId="6EC8E616" w14:textId="329DAFF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_Toc160651677 \h </w:instrText>
      </w:r>
      <w:r>
        <w:rPr>
          <w:noProof/>
        </w:rPr>
      </w:r>
      <w:r>
        <w:rPr>
          <w:noProof/>
        </w:rPr>
        <w:fldChar w:fldCharType="separate"/>
      </w:r>
      <w:r>
        <w:rPr>
          <w:noProof/>
        </w:rPr>
        <w:t>71</w:t>
      </w:r>
      <w:r>
        <w:rPr>
          <w:noProof/>
        </w:rPr>
        <w:fldChar w:fldCharType="end"/>
      </w:r>
    </w:p>
    <w:p w14:paraId="2C2FDCD2" w14:textId="6BEF948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_Toc160651678 \h </w:instrText>
      </w:r>
      <w:r>
        <w:rPr>
          <w:noProof/>
        </w:rPr>
      </w:r>
      <w:r>
        <w:rPr>
          <w:noProof/>
        </w:rPr>
        <w:fldChar w:fldCharType="separate"/>
      </w:r>
      <w:r>
        <w:rPr>
          <w:noProof/>
        </w:rPr>
        <w:t>71</w:t>
      </w:r>
      <w:r>
        <w:rPr>
          <w:noProof/>
        </w:rPr>
        <w:fldChar w:fldCharType="end"/>
      </w:r>
    </w:p>
    <w:p w14:paraId="43371D76" w14:textId="4AD4729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363141">
        <w:rPr>
          <w:noProof/>
        </w:rPr>
        <w:t>Subscription</w:t>
      </w:r>
      <w:r w:rsidRPr="00363141">
        <w:rPr>
          <w:noProof/>
          <w:lang w:eastAsia="zh-CN"/>
        </w:rPr>
        <w:t>s</w:t>
      </w:r>
      <w:r>
        <w:rPr>
          <w:noProof/>
        </w:rPr>
        <w:tab/>
      </w:r>
      <w:r>
        <w:rPr>
          <w:noProof/>
        </w:rPr>
        <w:fldChar w:fldCharType="begin"/>
      </w:r>
      <w:r>
        <w:rPr>
          <w:noProof/>
        </w:rPr>
        <w:instrText xml:space="preserve"> PAGEREF _Toc160651679 \h </w:instrText>
      </w:r>
      <w:r>
        <w:rPr>
          <w:noProof/>
        </w:rPr>
      </w:r>
      <w:r>
        <w:rPr>
          <w:noProof/>
        </w:rPr>
        <w:fldChar w:fldCharType="separate"/>
      </w:r>
      <w:r>
        <w:rPr>
          <w:noProof/>
        </w:rPr>
        <w:t>71</w:t>
      </w:r>
      <w:r>
        <w:rPr>
          <w:noProof/>
        </w:rPr>
        <w:fldChar w:fldCharType="end"/>
      </w:r>
    </w:p>
    <w:p w14:paraId="3472020C" w14:textId="2BCF40B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_Toc160651680 \h </w:instrText>
      </w:r>
      <w:r>
        <w:rPr>
          <w:noProof/>
        </w:rPr>
      </w:r>
      <w:r>
        <w:rPr>
          <w:noProof/>
        </w:rPr>
        <w:fldChar w:fldCharType="separate"/>
      </w:r>
      <w:r>
        <w:rPr>
          <w:noProof/>
        </w:rPr>
        <w:t>71</w:t>
      </w:r>
      <w:r>
        <w:rPr>
          <w:noProof/>
        </w:rPr>
        <w:fldChar w:fldCharType="end"/>
      </w:r>
    </w:p>
    <w:p w14:paraId="14C55975" w14:textId="0F702A8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_Toc160651681 \h </w:instrText>
      </w:r>
      <w:r>
        <w:rPr>
          <w:noProof/>
        </w:rPr>
      </w:r>
      <w:r>
        <w:rPr>
          <w:noProof/>
        </w:rPr>
        <w:fldChar w:fldCharType="separate"/>
      </w:r>
      <w:r>
        <w:rPr>
          <w:noProof/>
        </w:rPr>
        <w:t>71</w:t>
      </w:r>
      <w:r>
        <w:rPr>
          <w:noProof/>
        </w:rPr>
        <w:fldChar w:fldCharType="end"/>
      </w:r>
    </w:p>
    <w:p w14:paraId="7205A1D6" w14:textId="3097CB7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_Toc160651682 \h </w:instrText>
      </w:r>
      <w:r>
        <w:rPr>
          <w:noProof/>
        </w:rPr>
      </w:r>
      <w:r>
        <w:rPr>
          <w:noProof/>
        </w:rPr>
        <w:fldChar w:fldCharType="separate"/>
      </w:r>
      <w:r>
        <w:rPr>
          <w:noProof/>
        </w:rPr>
        <w:t>71</w:t>
      </w:r>
      <w:r>
        <w:rPr>
          <w:noProof/>
        </w:rPr>
        <w:fldChar w:fldCharType="end"/>
      </w:r>
    </w:p>
    <w:p w14:paraId="5D1E81C1" w14:textId="7782CA3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_Toc160651683 \h </w:instrText>
      </w:r>
      <w:r>
        <w:rPr>
          <w:noProof/>
        </w:rPr>
      </w:r>
      <w:r>
        <w:rPr>
          <w:noProof/>
        </w:rPr>
        <w:fldChar w:fldCharType="separate"/>
      </w:r>
      <w:r>
        <w:rPr>
          <w:noProof/>
        </w:rPr>
        <w:t>71</w:t>
      </w:r>
      <w:r>
        <w:rPr>
          <w:noProof/>
        </w:rPr>
        <w:fldChar w:fldCharType="end"/>
      </w:r>
    </w:p>
    <w:p w14:paraId="7664C26B" w14:textId="233D5C1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_Toc160651684 \h </w:instrText>
      </w:r>
      <w:r>
        <w:rPr>
          <w:noProof/>
        </w:rPr>
      </w:r>
      <w:r>
        <w:rPr>
          <w:noProof/>
        </w:rPr>
        <w:fldChar w:fldCharType="separate"/>
      </w:r>
      <w:r>
        <w:rPr>
          <w:noProof/>
        </w:rPr>
        <w:t>71</w:t>
      </w:r>
      <w:r>
        <w:rPr>
          <w:noProof/>
        </w:rPr>
        <w:fldChar w:fldCharType="end"/>
      </w:r>
    </w:p>
    <w:p w14:paraId="12838600" w14:textId="6BB31CCB"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363141">
        <w:rPr>
          <w:noProof/>
        </w:rPr>
        <w:t>Subscription</w:t>
      </w:r>
      <w:r>
        <w:rPr>
          <w:noProof/>
        </w:rPr>
        <w:tab/>
      </w:r>
      <w:r>
        <w:rPr>
          <w:noProof/>
        </w:rPr>
        <w:fldChar w:fldCharType="begin"/>
      </w:r>
      <w:r>
        <w:rPr>
          <w:noProof/>
        </w:rPr>
        <w:instrText xml:space="preserve"> PAGEREF _Toc160651685 \h </w:instrText>
      </w:r>
      <w:r>
        <w:rPr>
          <w:noProof/>
        </w:rPr>
      </w:r>
      <w:r>
        <w:rPr>
          <w:noProof/>
        </w:rPr>
        <w:fldChar w:fldCharType="separate"/>
      </w:r>
      <w:r>
        <w:rPr>
          <w:noProof/>
        </w:rPr>
        <w:t>71</w:t>
      </w:r>
      <w:r>
        <w:rPr>
          <w:noProof/>
        </w:rPr>
        <w:fldChar w:fldCharType="end"/>
      </w:r>
    </w:p>
    <w:p w14:paraId="5AB85CAE" w14:textId="2F01B67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_Toc160651686 \h </w:instrText>
      </w:r>
      <w:r>
        <w:rPr>
          <w:noProof/>
        </w:rPr>
      </w:r>
      <w:r>
        <w:rPr>
          <w:noProof/>
        </w:rPr>
        <w:fldChar w:fldCharType="separate"/>
      </w:r>
      <w:r>
        <w:rPr>
          <w:noProof/>
        </w:rPr>
        <w:t>71</w:t>
      </w:r>
      <w:r>
        <w:rPr>
          <w:noProof/>
        </w:rPr>
        <w:fldChar w:fldCharType="end"/>
      </w:r>
    </w:p>
    <w:p w14:paraId="6DC85F44" w14:textId="030D3DB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_Toc160651687 \h </w:instrText>
      </w:r>
      <w:r>
        <w:rPr>
          <w:noProof/>
        </w:rPr>
      </w:r>
      <w:r>
        <w:rPr>
          <w:noProof/>
        </w:rPr>
        <w:fldChar w:fldCharType="separate"/>
      </w:r>
      <w:r>
        <w:rPr>
          <w:noProof/>
        </w:rPr>
        <w:t>71</w:t>
      </w:r>
      <w:r>
        <w:rPr>
          <w:noProof/>
        </w:rPr>
        <w:fldChar w:fldCharType="end"/>
      </w:r>
    </w:p>
    <w:p w14:paraId="3AFBAEA9" w14:textId="3437428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_Toc160651688 \h </w:instrText>
      </w:r>
      <w:r>
        <w:rPr>
          <w:noProof/>
        </w:rPr>
      </w:r>
      <w:r>
        <w:rPr>
          <w:noProof/>
        </w:rPr>
        <w:fldChar w:fldCharType="separate"/>
      </w:r>
      <w:r>
        <w:rPr>
          <w:noProof/>
        </w:rPr>
        <w:t>71</w:t>
      </w:r>
      <w:r>
        <w:rPr>
          <w:noProof/>
        </w:rPr>
        <w:fldChar w:fldCharType="end"/>
      </w:r>
    </w:p>
    <w:p w14:paraId="64686614" w14:textId="2DB60E9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_Toc160651689 \h </w:instrText>
      </w:r>
      <w:r>
        <w:rPr>
          <w:noProof/>
        </w:rPr>
      </w:r>
      <w:r>
        <w:rPr>
          <w:noProof/>
        </w:rPr>
        <w:fldChar w:fldCharType="separate"/>
      </w:r>
      <w:r>
        <w:rPr>
          <w:noProof/>
        </w:rPr>
        <w:t>71</w:t>
      </w:r>
      <w:r>
        <w:rPr>
          <w:noProof/>
        </w:rPr>
        <w:fldChar w:fldCharType="end"/>
      </w:r>
    </w:p>
    <w:p w14:paraId="1421018F" w14:textId="151D477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_Toc160651690 \h </w:instrText>
      </w:r>
      <w:r>
        <w:rPr>
          <w:noProof/>
        </w:rPr>
      </w:r>
      <w:r>
        <w:rPr>
          <w:noProof/>
        </w:rPr>
        <w:fldChar w:fldCharType="separate"/>
      </w:r>
      <w:r>
        <w:rPr>
          <w:noProof/>
        </w:rPr>
        <w:t>71</w:t>
      </w:r>
      <w:r>
        <w:rPr>
          <w:noProof/>
        </w:rPr>
        <w:fldChar w:fldCharType="end"/>
      </w:r>
    </w:p>
    <w:p w14:paraId="51457AD4" w14:textId="0F5DB1D2"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_Toc160651691 \h </w:instrText>
      </w:r>
      <w:r>
        <w:rPr>
          <w:noProof/>
        </w:rPr>
      </w:r>
      <w:r>
        <w:rPr>
          <w:noProof/>
        </w:rPr>
        <w:fldChar w:fldCharType="separate"/>
      </w:r>
      <w:r>
        <w:rPr>
          <w:noProof/>
        </w:rPr>
        <w:t>71</w:t>
      </w:r>
      <w:r>
        <w:rPr>
          <w:noProof/>
        </w:rPr>
        <w:fldChar w:fldCharType="end"/>
      </w:r>
    </w:p>
    <w:p w14:paraId="7185F379" w14:textId="09CFEB3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_Toc160651692 \h </w:instrText>
      </w:r>
      <w:r>
        <w:rPr>
          <w:noProof/>
        </w:rPr>
      </w:r>
      <w:r>
        <w:rPr>
          <w:noProof/>
        </w:rPr>
        <w:fldChar w:fldCharType="separate"/>
      </w:r>
      <w:r>
        <w:rPr>
          <w:noProof/>
        </w:rPr>
        <w:t>71</w:t>
      </w:r>
      <w:r>
        <w:rPr>
          <w:noProof/>
        </w:rPr>
        <w:fldChar w:fldCharType="end"/>
      </w:r>
    </w:p>
    <w:p w14:paraId="3ADA6EB4" w14:textId="5008E71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_Toc160651693 \h </w:instrText>
      </w:r>
      <w:r>
        <w:rPr>
          <w:noProof/>
        </w:rPr>
      </w:r>
      <w:r>
        <w:rPr>
          <w:noProof/>
        </w:rPr>
        <w:fldChar w:fldCharType="separate"/>
      </w:r>
      <w:r>
        <w:rPr>
          <w:noProof/>
        </w:rPr>
        <w:t>71</w:t>
      </w:r>
      <w:r>
        <w:rPr>
          <w:noProof/>
        </w:rPr>
        <w:fldChar w:fldCharType="end"/>
      </w:r>
    </w:p>
    <w:p w14:paraId="68D5D212" w14:textId="605CC2B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_Toc160651694 \h </w:instrText>
      </w:r>
      <w:r>
        <w:rPr>
          <w:noProof/>
        </w:rPr>
      </w:r>
      <w:r>
        <w:rPr>
          <w:noProof/>
        </w:rPr>
        <w:fldChar w:fldCharType="separate"/>
      </w:r>
      <w:r>
        <w:rPr>
          <w:noProof/>
        </w:rPr>
        <w:t>71</w:t>
      </w:r>
      <w:r>
        <w:rPr>
          <w:noProof/>
        </w:rPr>
        <w:fldChar w:fldCharType="end"/>
      </w:r>
    </w:p>
    <w:p w14:paraId="6DE8DED8" w14:textId="197026C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 metrics</w:t>
      </w:r>
      <w:r w:rsidRPr="00363141">
        <w:rPr>
          <w:noProof/>
          <w:lang w:val="en-US"/>
        </w:rPr>
        <w:t xml:space="preserve"> Notify</w:t>
      </w:r>
      <w:r>
        <w:rPr>
          <w:noProof/>
        </w:rPr>
        <w:tab/>
      </w:r>
      <w:r>
        <w:rPr>
          <w:noProof/>
        </w:rPr>
        <w:fldChar w:fldCharType="begin"/>
      </w:r>
      <w:r>
        <w:rPr>
          <w:noProof/>
        </w:rPr>
        <w:instrText xml:space="preserve"> PAGEREF _Toc160651695 \h </w:instrText>
      </w:r>
      <w:r>
        <w:rPr>
          <w:noProof/>
        </w:rPr>
      </w:r>
      <w:r>
        <w:rPr>
          <w:noProof/>
        </w:rPr>
        <w:fldChar w:fldCharType="separate"/>
      </w:r>
      <w:r>
        <w:rPr>
          <w:noProof/>
        </w:rPr>
        <w:t>71</w:t>
      </w:r>
      <w:r>
        <w:rPr>
          <w:noProof/>
        </w:rPr>
        <w:fldChar w:fldCharType="end"/>
      </w:r>
    </w:p>
    <w:p w14:paraId="19B9EA4D" w14:textId="5DE47D9D"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_Toc160651696 \h </w:instrText>
      </w:r>
      <w:r>
        <w:rPr>
          <w:noProof/>
        </w:rPr>
      </w:r>
      <w:r>
        <w:rPr>
          <w:noProof/>
        </w:rPr>
        <w:fldChar w:fldCharType="separate"/>
      </w:r>
      <w:r>
        <w:rPr>
          <w:noProof/>
        </w:rPr>
        <w:t>71</w:t>
      </w:r>
      <w:r>
        <w:rPr>
          <w:noProof/>
        </w:rPr>
        <w:fldChar w:fldCharType="end"/>
      </w:r>
    </w:p>
    <w:p w14:paraId="0C5E39C2" w14:textId="6BF97BA2"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_Toc160651697 \h </w:instrText>
      </w:r>
      <w:r>
        <w:rPr>
          <w:noProof/>
        </w:rPr>
      </w:r>
      <w:r>
        <w:rPr>
          <w:noProof/>
        </w:rPr>
        <w:fldChar w:fldCharType="separate"/>
      </w:r>
      <w:r>
        <w:rPr>
          <w:noProof/>
        </w:rPr>
        <w:t>71</w:t>
      </w:r>
      <w:r>
        <w:rPr>
          <w:noProof/>
        </w:rPr>
        <w:fldChar w:fldCharType="end"/>
      </w:r>
    </w:p>
    <w:p w14:paraId="15DA7A48" w14:textId="6BEFE430"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_Toc160651698 \h </w:instrText>
      </w:r>
      <w:r>
        <w:rPr>
          <w:noProof/>
        </w:rPr>
      </w:r>
      <w:r>
        <w:rPr>
          <w:noProof/>
        </w:rPr>
        <w:fldChar w:fldCharType="separate"/>
      </w:r>
      <w:r>
        <w:rPr>
          <w:noProof/>
        </w:rPr>
        <w:t>71</w:t>
      </w:r>
      <w:r>
        <w:rPr>
          <w:noProof/>
        </w:rPr>
        <w:fldChar w:fldCharType="end"/>
      </w:r>
    </w:p>
    <w:p w14:paraId="7991D579" w14:textId="528CAB2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_Toc160651699 \h </w:instrText>
      </w:r>
      <w:r>
        <w:rPr>
          <w:noProof/>
        </w:rPr>
      </w:r>
      <w:r>
        <w:rPr>
          <w:noProof/>
        </w:rPr>
        <w:fldChar w:fldCharType="separate"/>
      </w:r>
      <w:r>
        <w:rPr>
          <w:noProof/>
        </w:rPr>
        <w:t>71</w:t>
      </w:r>
      <w:r>
        <w:rPr>
          <w:noProof/>
        </w:rPr>
        <w:fldChar w:fldCharType="end"/>
      </w:r>
    </w:p>
    <w:p w14:paraId="6AB7816F" w14:textId="4F8AE35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_Toc160651700 \h </w:instrText>
      </w:r>
      <w:r>
        <w:rPr>
          <w:noProof/>
        </w:rPr>
      </w:r>
      <w:r>
        <w:rPr>
          <w:noProof/>
        </w:rPr>
        <w:fldChar w:fldCharType="separate"/>
      </w:r>
      <w:r>
        <w:rPr>
          <w:noProof/>
        </w:rPr>
        <w:t>71</w:t>
      </w:r>
      <w:r>
        <w:rPr>
          <w:noProof/>
        </w:rPr>
        <w:fldChar w:fldCharType="end"/>
      </w:r>
    </w:p>
    <w:p w14:paraId="1CED708B" w14:textId="7A73EE1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_Toc160651701 \h </w:instrText>
      </w:r>
      <w:r>
        <w:rPr>
          <w:noProof/>
        </w:rPr>
      </w:r>
      <w:r>
        <w:rPr>
          <w:noProof/>
        </w:rPr>
        <w:fldChar w:fldCharType="separate"/>
      </w:r>
      <w:r>
        <w:rPr>
          <w:noProof/>
        </w:rPr>
        <w:t>71</w:t>
      </w:r>
      <w:r>
        <w:rPr>
          <w:noProof/>
        </w:rPr>
        <w:fldChar w:fldCharType="end"/>
      </w:r>
    </w:p>
    <w:p w14:paraId="5C034994" w14:textId="696A2D0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_Toc160651702 \h </w:instrText>
      </w:r>
      <w:r>
        <w:rPr>
          <w:noProof/>
        </w:rPr>
      </w:r>
      <w:r>
        <w:rPr>
          <w:noProof/>
        </w:rPr>
        <w:fldChar w:fldCharType="separate"/>
      </w:r>
      <w:r>
        <w:rPr>
          <w:noProof/>
        </w:rPr>
        <w:t>71</w:t>
      </w:r>
      <w:r>
        <w:rPr>
          <w:noProof/>
        </w:rPr>
        <w:fldChar w:fldCharType="end"/>
      </w:r>
    </w:p>
    <w:p w14:paraId="052A9EBE" w14:textId="3289EEB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_Toc160651703 \h </w:instrText>
      </w:r>
      <w:r>
        <w:rPr>
          <w:noProof/>
        </w:rPr>
      </w:r>
      <w:r>
        <w:rPr>
          <w:noProof/>
        </w:rPr>
        <w:fldChar w:fldCharType="separate"/>
      </w:r>
      <w:r>
        <w:rPr>
          <w:noProof/>
        </w:rPr>
        <w:t>71</w:t>
      </w:r>
      <w:r>
        <w:rPr>
          <w:noProof/>
        </w:rPr>
        <w:fldChar w:fldCharType="end"/>
      </w:r>
    </w:p>
    <w:p w14:paraId="4F1888AF" w14:textId="5811022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_Toc160651704 \h </w:instrText>
      </w:r>
      <w:r>
        <w:rPr>
          <w:noProof/>
        </w:rPr>
      </w:r>
      <w:r>
        <w:rPr>
          <w:noProof/>
        </w:rPr>
        <w:fldChar w:fldCharType="separate"/>
      </w:r>
      <w:r>
        <w:rPr>
          <w:noProof/>
        </w:rPr>
        <w:t>71</w:t>
      </w:r>
      <w:r>
        <w:rPr>
          <w:noProof/>
        </w:rPr>
        <w:fldChar w:fldCharType="end"/>
      </w:r>
    </w:p>
    <w:p w14:paraId="7B407B1C" w14:textId="45BBC95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363141">
        <w:rPr>
          <w:noProof/>
          <w:lang w:val="en-US"/>
        </w:rPr>
        <w:t xml:space="preserve"> Subscribe Notification</w:t>
      </w:r>
      <w:r>
        <w:rPr>
          <w:noProof/>
        </w:rPr>
        <w:tab/>
      </w:r>
      <w:r>
        <w:rPr>
          <w:noProof/>
        </w:rPr>
        <w:fldChar w:fldCharType="begin"/>
      </w:r>
      <w:r>
        <w:rPr>
          <w:noProof/>
        </w:rPr>
        <w:instrText xml:space="preserve"> PAGEREF _Toc160651705 \h </w:instrText>
      </w:r>
      <w:r>
        <w:rPr>
          <w:noProof/>
        </w:rPr>
      </w:r>
      <w:r>
        <w:rPr>
          <w:noProof/>
        </w:rPr>
        <w:fldChar w:fldCharType="separate"/>
      </w:r>
      <w:r>
        <w:rPr>
          <w:noProof/>
        </w:rPr>
        <w:t>71</w:t>
      </w:r>
      <w:r>
        <w:rPr>
          <w:noProof/>
        </w:rPr>
        <w:fldChar w:fldCharType="end"/>
      </w:r>
    </w:p>
    <w:p w14:paraId="73BFE3B2" w14:textId="53FC1B0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lastRenderedPageBreak/>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_Toc160651706 \h </w:instrText>
      </w:r>
      <w:r>
        <w:rPr>
          <w:noProof/>
        </w:rPr>
      </w:r>
      <w:r>
        <w:rPr>
          <w:noProof/>
        </w:rPr>
        <w:fldChar w:fldCharType="separate"/>
      </w:r>
      <w:r>
        <w:rPr>
          <w:noProof/>
        </w:rPr>
        <w:t>71</w:t>
      </w:r>
      <w:r>
        <w:rPr>
          <w:noProof/>
        </w:rPr>
        <w:fldChar w:fldCharType="end"/>
      </w:r>
    </w:p>
    <w:p w14:paraId="238F0DB1" w14:textId="1E57638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_Toc160651707 \h </w:instrText>
      </w:r>
      <w:r>
        <w:rPr>
          <w:noProof/>
        </w:rPr>
      </w:r>
      <w:r>
        <w:rPr>
          <w:noProof/>
        </w:rPr>
        <w:fldChar w:fldCharType="separate"/>
      </w:r>
      <w:r>
        <w:rPr>
          <w:noProof/>
        </w:rPr>
        <w:t>71</w:t>
      </w:r>
      <w:r>
        <w:rPr>
          <w:noProof/>
        </w:rPr>
        <w:fldChar w:fldCharType="end"/>
      </w:r>
    </w:p>
    <w:p w14:paraId="420CF3AD" w14:textId="6E3B942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_Toc160651708 \h </w:instrText>
      </w:r>
      <w:r>
        <w:rPr>
          <w:noProof/>
        </w:rPr>
      </w:r>
      <w:r>
        <w:rPr>
          <w:noProof/>
        </w:rPr>
        <w:fldChar w:fldCharType="separate"/>
      </w:r>
      <w:r>
        <w:rPr>
          <w:noProof/>
        </w:rPr>
        <w:t>71</w:t>
      </w:r>
      <w:r>
        <w:rPr>
          <w:noProof/>
        </w:rPr>
        <w:fldChar w:fldCharType="end"/>
      </w:r>
    </w:p>
    <w:p w14:paraId="05ED0C6B" w14:textId="1500E4D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_Toc160651709 \h </w:instrText>
      </w:r>
      <w:r>
        <w:rPr>
          <w:noProof/>
        </w:rPr>
      </w:r>
      <w:r>
        <w:rPr>
          <w:noProof/>
        </w:rPr>
        <w:fldChar w:fldCharType="separate"/>
      </w:r>
      <w:r>
        <w:rPr>
          <w:noProof/>
        </w:rPr>
        <w:t>71</w:t>
      </w:r>
      <w:r>
        <w:rPr>
          <w:noProof/>
        </w:rPr>
        <w:fldChar w:fldCharType="end"/>
      </w:r>
    </w:p>
    <w:p w14:paraId="72020CCE" w14:textId="3807F4E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_Toc160651710 \h </w:instrText>
      </w:r>
      <w:r>
        <w:rPr>
          <w:noProof/>
        </w:rPr>
      </w:r>
      <w:r>
        <w:rPr>
          <w:noProof/>
        </w:rPr>
        <w:fldChar w:fldCharType="separate"/>
      </w:r>
      <w:r>
        <w:rPr>
          <w:noProof/>
        </w:rPr>
        <w:t>71</w:t>
      </w:r>
      <w:r>
        <w:rPr>
          <w:noProof/>
        </w:rPr>
        <w:fldChar w:fldCharType="end"/>
      </w:r>
    </w:p>
    <w:p w14:paraId="53B233EB" w14:textId="3563ACB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_Toc160651711 \h </w:instrText>
      </w:r>
      <w:r>
        <w:rPr>
          <w:noProof/>
        </w:rPr>
      </w:r>
      <w:r>
        <w:rPr>
          <w:noProof/>
        </w:rPr>
        <w:fldChar w:fldCharType="separate"/>
      </w:r>
      <w:r>
        <w:rPr>
          <w:noProof/>
        </w:rPr>
        <w:t>71</w:t>
      </w:r>
      <w:r>
        <w:rPr>
          <w:noProof/>
        </w:rPr>
        <w:fldChar w:fldCharType="end"/>
      </w:r>
    </w:p>
    <w:p w14:paraId="767EAC96" w14:textId="41F3697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_Toc160651712 \h </w:instrText>
      </w:r>
      <w:r>
        <w:rPr>
          <w:noProof/>
        </w:rPr>
      </w:r>
      <w:r>
        <w:rPr>
          <w:noProof/>
        </w:rPr>
        <w:fldChar w:fldCharType="separate"/>
      </w:r>
      <w:r>
        <w:rPr>
          <w:noProof/>
        </w:rPr>
        <w:t>71</w:t>
      </w:r>
      <w:r>
        <w:rPr>
          <w:noProof/>
        </w:rPr>
        <w:fldChar w:fldCharType="end"/>
      </w:r>
    </w:p>
    <w:p w14:paraId="74AFFE1C" w14:textId="6FF3751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_Toc160651713 \h </w:instrText>
      </w:r>
      <w:r>
        <w:rPr>
          <w:noProof/>
        </w:rPr>
      </w:r>
      <w:r>
        <w:rPr>
          <w:noProof/>
        </w:rPr>
        <w:fldChar w:fldCharType="separate"/>
      </w:r>
      <w:r>
        <w:rPr>
          <w:noProof/>
        </w:rPr>
        <w:t>71</w:t>
      </w:r>
      <w:r>
        <w:rPr>
          <w:noProof/>
        </w:rPr>
        <w:fldChar w:fldCharType="end"/>
      </w:r>
    </w:p>
    <w:p w14:paraId="1EB46FAF" w14:textId="7EA09AC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_Toc160651714 \h </w:instrText>
      </w:r>
      <w:r>
        <w:rPr>
          <w:noProof/>
        </w:rPr>
      </w:r>
      <w:r>
        <w:rPr>
          <w:noProof/>
        </w:rPr>
        <w:fldChar w:fldCharType="separate"/>
      </w:r>
      <w:r>
        <w:rPr>
          <w:noProof/>
        </w:rPr>
        <w:t>71</w:t>
      </w:r>
      <w:r>
        <w:rPr>
          <w:noProof/>
        </w:rPr>
        <w:fldChar w:fldCharType="end"/>
      </w:r>
    </w:p>
    <w:p w14:paraId="0B2D5BA1" w14:textId="2BF4706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_Toc160651715 \h </w:instrText>
      </w:r>
      <w:r>
        <w:rPr>
          <w:noProof/>
        </w:rPr>
      </w:r>
      <w:r>
        <w:rPr>
          <w:noProof/>
        </w:rPr>
        <w:fldChar w:fldCharType="separate"/>
      </w:r>
      <w:r>
        <w:rPr>
          <w:noProof/>
        </w:rPr>
        <w:t>71</w:t>
      </w:r>
      <w:r>
        <w:rPr>
          <w:noProof/>
        </w:rPr>
        <w:fldChar w:fldCharType="end"/>
      </w:r>
    </w:p>
    <w:p w14:paraId="6620D4CD" w14:textId="53E8C2B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_Toc160651716 \h </w:instrText>
      </w:r>
      <w:r>
        <w:rPr>
          <w:noProof/>
        </w:rPr>
      </w:r>
      <w:r>
        <w:rPr>
          <w:noProof/>
        </w:rPr>
        <w:fldChar w:fldCharType="separate"/>
      </w:r>
      <w:r>
        <w:rPr>
          <w:noProof/>
        </w:rPr>
        <w:t>71</w:t>
      </w:r>
      <w:r>
        <w:rPr>
          <w:noProof/>
        </w:rPr>
        <w:fldChar w:fldCharType="end"/>
      </w:r>
    </w:p>
    <w:p w14:paraId="1490A7D9" w14:textId="378A153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_Toc160651717 \h </w:instrText>
      </w:r>
      <w:r>
        <w:rPr>
          <w:noProof/>
        </w:rPr>
      </w:r>
      <w:r>
        <w:rPr>
          <w:noProof/>
        </w:rPr>
        <w:fldChar w:fldCharType="separate"/>
      </w:r>
      <w:r>
        <w:rPr>
          <w:noProof/>
        </w:rPr>
        <w:t>71</w:t>
      </w:r>
      <w:r>
        <w:rPr>
          <w:noProof/>
        </w:rPr>
        <w:fldChar w:fldCharType="end"/>
      </w:r>
    </w:p>
    <w:p w14:paraId="0C83EE7A" w14:textId="644264F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_Toc160651718 \h </w:instrText>
      </w:r>
      <w:r>
        <w:rPr>
          <w:noProof/>
        </w:rPr>
      </w:r>
      <w:r>
        <w:rPr>
          <w:noProof/>
        </w:rPr>
        <w:fldChar w:fldCharType="separate"/>
      </w:r>
      <w:r>
        <w:rPr>
          <w:noProof/>
        </w:rPr>
        <w:t>71</w:t>
      </w:r>
      <w:r>
        <w:rPr>
          <w:noProof/>
        </w:rPr>
        <w:fldChar w:fldCharType="end"/>
      </w:r>
    </w:p>
    <w:p w14:paraId="3C606C1A" w14:textId="4618132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_Toc160651719 \h </w:instrText>
      </w:r>
      <w:r>
        <w:rPr>
          <w:noProof/>
        </w:rPr>
      </w:r>
      <w:r>
        <w:rPr>
          <w:noProof/>
        </w:rPr>
        <w:fldChar w:fldCharType="separate"/>
      </w:r>
      <w:r>
        <w:rPr>
          <w:noProof/>
        </w:rPr>
        <w:t>71</w:t>
      </w:r>
      <w:r>
        <w:rPr>
          <w:noProof/>
        </w:rPr>
        <w:fldChar w:fldCharType="end"/>
      </w:r>
    </w:p>
    <w:p w14:paraId="5A1FFA9C" w14:textId="426336C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_Toc160651720 \h </w:instrText>
      </w:r>
      <w:r>
        <w:rPr>
          <w:noProof/>
        </w:rPr>
      </w:r>
      <w:r>
        <w:rPr>
          <w:noProof/>
        </w:rPr>
        <w:fldChar w:fldCharType="separate"/>
      </w:r>
      <w:r>
        <w:rPr>
          <w:noProof/>
        </w:rPr>
        <w:t>71</w:t>
      </w:r>
      <w:r>
        <w:rPr>
          <w:noProof/>
        </w:rPr>
        <w:fldChar w:fldCharType="end"/>
      </w:r>
    </w:p>
    <w:p w14:paraId="17DE125C" w14:textId="402F39F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_Toc160651721 \h </w:instrText>
      </w:r>
      <w:r>
        <w:rPr>
          <w:noProof/>
        </w:rPr>
      </w:r>
      <w:r>
        <w:rPr>
          <w:noProof/>
        </w:rPr>
        <w:fldChar w:fldCharType="separate"/>
      </w:r>
      <w:r>
        <w:rPr>
          <w:noProof/>
        </w:rPr>
        <w:t>71</w:t>
      </w:r>
      <w:r>
        <w:rPr>
          <w:noProof/>
        </w:rPr>
        <w:fldChar w:fldCharType="end"/>
      </w:r>
    </w:p>
    <w:p w14:paraId="3D73052D" w14:textId="2775FD8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_Toc160651722 \h </w:instrText>
      </w:r>
      <w:r>
        <w:rPr>
          <w:noProof/>
        </w:rPr>
      </w:r>
      <w:r>
        <w:rPr>
          <w:noProof/>
        </w:rPr>
        <w:fldChar w:fldCharType="separate"/>
      </w:r>
      <w:r>
        <w:rPr>
          <w:noProof/>
        </w:rPr>
        <w:t>71</w:t>
      </w:r>
      <w:r>
        <w:rPr>
          <w:noProof/>
        </w:rPr>
        <w:fldChar w:fldCharType="end"/>
      </w:r>
    </w:p>
    <w:p w14:paraId="009A5A35" w14:textId="6ED34284" w:rsidR="00AC0B17" w:rsidRDefault="00AC0B17">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CollectInfo</w:t>
      </w:r>
      <w:r>
        <w:rPr>
          <w:noProof/>
        </w:rPr>
        <w:tab/>
      </w:r>
      <w:r>
        <w:rPr>
          <w:noProof/>
        </w:rPr>
        <w:fldChar w:fldCharType="begin"/>
      </w:r>
      <w:r>
        <w:rPr>
          <w:noProof/>
        </w:rPr>
        <w:instrText xml:space="preserve"> PAGEREF _Toc160651723 \h </w:instrText>
      </w:r>
      <w:r>
        <w:rPr>
          <w:noProof/>
        </w:rPr>
      </w:r>
      <w:r>
        <w:rPr>
          <w:noProof/>
        </w:rPr>
        <w:fldChar w:fldCharType="separate"/>
      </w:r>
      <w:r>
        <w:rPr>
          <w:noProof/>
        </w:rPr>
        <w:t>71</w:t>
      </w:r>
      <w:r>
        <w:rPr>
          <w:noProof/>
        </w:rPr>
        <w:fldChar w:fldCharType="end"/>
      </w:r>
    </w:p>
    <w:p w14:paraId="3C8341FA" w14:textId="76CE59DE" w:rsidR="00AC0B17" w:rsidRDefault="00AC0B17">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_Toc160651724 \h </w:instrText>
      </w:r>
      <w:r>
        <w:rPr>
          <w:noProof/>
        </w:rPr>
      </w:r>
      <w:r>
        <w:rPr>
          <w:noProof/>
        </w:rPr>
        <w:fldChar w:fldCharType="separate"/>
      </w:r>
      <w:r>
        <w:rPr>
          <w:noProof/>
        </w:rPr>
        <w:t>71</w:t>
      </w:r>
      <w:r>
        <w:rPr>
          <w:noProof/>
        </w:rPr>
        <w:fldChar w:fldCharType="end"/>
      </w:r>
    </w:p>
    <w:p w14:paraId="1286D96F" w14:textId="5B5B492F" w:rsidR="00AC0B17" w:rsidRDefault="00AC0B17">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QoEMetric</w:t>
      </w:r>
      <w:r>
        <w:rPr>
          <w:noProof/>
        </w:rPr>
        <w:tab/>
      </w:r>
      <w:r>
        <w:rPr>
          <w:noProof/>
        </w:rPr>
        <w:fldChar w:fldCharType="begin"/>
      </w:r>
      <w:r>
        <w:rPr>
          <w:noProof/>
        </w:rPr>
        <w:instrText xml:space="preserve"> PAGEREF _Toc160651725 \h </w:instrText>
      </w:r>
      <w:r>
        <w:rPr>
          <w:noProof/>
        </w:rPr>
      </w:r>
      <w:r>
        <w:rPr>
          <w:noProof/>
        </w:rPr>
        <w:fldChar w:fldCharType="separate"/>
      </w:r>
      <w:r>
        <w:rPr>
          <w:noProof/>
        </w:rPr>
        <w:t>71</w:t>
      </w:r>
      <w:r>
        <w:rPr>
          <w:noProof/>
        </w:rPr>
        <w:fldChar w:fldCharType="end"/>
      </w:r>
    </w:p>
    <w:p w14:paraId="5A502C72" w14:textId="1878C1F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_Toc160651726 \h </w:instrText>
      </w:r>
      <w:r>
        <w:rPr>
          <w:noProof/>
        </w:rPr>
      </w:r>
      <w:r>
        <w:rPr>
          <w:noProof/>
        </w:rPr>
        <w:fldChar w:fldCharType="separate"/>
      </w:r>
      <w:r>
        <w:rPr>
          <w:noProof/>
        </w:rPr>
        <w:t>71</w:t>
      </w:r>
      <w:r>
        <w:rPr>
          <w:noProof/>
        </w:rPr>
        <w:fldChar w:fldCharType="end"/>
      </w:r>
    </w:p>
    <w:p w14:paraId="50C6094C" w14:textId="47D92C5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_Toc160651727 \h </w:instrText>
      </w:r>
      <w:r>
        <w:rPr>
          <w:noProof/>
        </w:rPr>
      </w:r>
      <w:r>
        <w:rPr>
          <w:noProof/>
        </w:rPr>
        <w:fldChar w:fldCharType="separate"/>
      </w:r>
      <w:r>
        <w:rPr>
          <w:noProof/>
        </w:rPr>
        <w:t>71</w:t>
      </w:r>
      <w:r>
        <w:rPr>
          <w:noProof/>
        </w:rPr>
        <w:fldChar w:fldCharType="end"/>
      </w:r>
    </w:p>
    <w:p w14:paraId="585F9A6D" w14:textId="6132DE0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_Toc160651728 \h </w:instrText>
      </w:r>
      <w:r>
        <w:rPr>
          <w:noProof/>
        </w:rPr>
      </w:r>
      <w:r>
        <w:rPr>
          <w:noProof/>
        </w:rPr>
        <w:fldChar w:fldCharType="separate"/>
      </w:r>
      <w:r>
        <w:rPr>
          <w:noProof/>
        </w:rPr>
        <w:t>71</w:t>
      </w:r>
      <w:r>
        <w:rPr>
          <w:noProof/>
        </w:rPr>
        <w:fldChar w:fldCharType="end"/>
      </w:r>
    </w:p>
    <w:p w14:paraId="66B41E10" w14:textId="3A9F5B6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_Toc160651729 \h </w:instrText>
      </w:r>
      <w:r>
        <w:rPr>
          <w:noProof/>
        </w:rPr>
      </w:r>
      <w:r>
        <w:rPr>
          <w:noProof/>
        </w:rPr>
        <w:fldChar w:fldCharType="separate"/>
      </w:r>
      <w:r>
        <w:rPr>
          <w:noProof/>
        </w:rPr>
        <w:t>71</w:t>
      </w:r>
      <w:r>
        <w:rPr>
          <w:noProof/>
        </w:rPr>
        <w:fldChar w:fldCharType="end"/>
      </w:r>
    </w:p>
    <w:p w14:paraId="26F23D2E" w14:textId="49AA10DE" w:rsidR="00AC0B17" w:rsidRDefault="00AC0B17">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_Toc160651730 \h </w:instrText>
      </w:r>
      <w:r>
        <w:rPr>
          <w:noProof/>
        </w:rPr>
      </w:r>
      <w:r>
        <w:rPr>
          <w:noProof/>
        </w:rPr>
        <w:fldChar w:fldCharType="separate"/>
      </w:r>
      <w:r>
        <w:rPr>
          <w:noProof/>
        </w:rPr>
        <w:t>71</w:t>
      </w:r>
      <w:r>
        <w:rPr>
          <w:noProof/>
        </w:rPr>
        <w:fldChar w:fldCharType="end"/>
      </w:r>
    </w:p>
    <w:p w14:paraId="3621E0BB" w14:textId="18011039" w:rsidR="00AC0B17" w:rsidRDefault="00AC0B17">
      <w:pPr>
        <w:pStyle w:val="TOC5"/>
        <w:rPr>
          <w:rFonts w:asciiTheme="minorHAnsi" w:eastAsiaTheme="minorEastAsia" w:hAnsiTheme="minorHAnsi" w:cstheme="minorBidi"/>
          <w:noProof/>
          <w:kern w:val="2"/>
          <w:sz w:val="21"/>
          <w:szCs w:val="22"/>
          <w:lang w:val="en-US" w:eastAsia="zh-CN"/>
        </w:rPr>
      </w:pPr>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_Toc160651731 \h </w:instrText>
      </w:r>
      <w:r>
        <w:rPr>
          <w:noProof/>
        </w:rPr>
      </w:r>
      <w:r>
        <w:rPr>
          <w:noProof/>
        </w:rPr>
        <w:fldChar w:fldCharType="separate"/>
      </w:r>
      <w:r>
        <w:rPr>
          <w:noProof/>
        </w:rPr>
        <w:t>71</w:t>
      </w:r>
      <w:r>
        <w:rPr>
          <w:noProof/>
        </w:rPr>
        <w:fldChar w:fldCharType="end"/>
      </w:r>
    </w:p>
    <w:p w14:paraId="4CB749AA" w14:textId="540DF0BE" w:rsidR="00AC0B17" w:rsidRDefault="00AC0B17">
      <w:pPr>
        <w:pStyle w:val="TOC5"/>
        <w:rPr>
          <w:rFonts w:asciiTheme="minorHAnsi" w:eastAsiaTheme="minorEastAsia" w:hAnsiTheme="minorHAnsi" w:cstheme="minorBidi"/>
          <w:noProof/>
          <w:kern w:val="2"/>
          <w:sz w:val="21"/>
          <w:szCs w:val="22"/>
          <w:lang w:val="en-US" w:eastAsia="zh-CN"/>
        </w:rPr>
      </w:pPr>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_Toc160651732 \h </w:instrText>
      </w:r>
      <w:r>
        <w:rPr>
          <w:noProof/>
        </w:rPr>
      </w:r>
      <w:r>
        <w:rPr>
          <w:noProof/>
        </w:rPr>
        <w:fldChar w:fldCharType="separate"/>
      </w:r>
      <w:r>
        <w:rPr>
          <w:noProof/>
        </w:rPr>
        <w:t>71</w:t>
      </w:r>
      <w:r>
        <w:rPr>
          <w:noProof/>
        </w:rPr>
        <w:fldChar w:fldCharType="end"/>
      </w:r>
    </w:p>
    <w:p w14:paraId="2E91CF88" w14:textId="2A8CE63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_Toc160651733 \h </w:instrText>
      </w:r>
      <w:r>
        <w:rPr>
          <w:noProof/>
        </w:rPr>
      </w:r>
      <w:r>
        <w:rPr>
          <w:noProof/>
        </w:rPr>
        <w:fldChar w:fldCharType="separate"/>
      </w:r>
      <w:r>
        <w:rPr>
          <w:noProof/>
        </w:rPr>
        <w:t>71</w:t>
      </w:r>
      <w:r>
        <w:rPr>
          <w:noProof/>
        </w:rPr>
        <w:fldChar w:fldCharType="end"/>
      </w:r>
    </w:p>
    <w:p w14:paraId="2AD366E7" w14:textId="05B22FC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_Toc160651734 \h </w:instrText>
      </w:r>
      <w:r>
        <w:rPr>
          <w:noProof/>
        </w:rPr>
      </w:r>
      <w:r>
        <w:rPr>
          <w:noProof/>
        </w:rPr>
        <w:fldChar w:fldCharType="separate"/>
      </w:r>
      <w:r>
        <w:rPr>
          <w:noProof/>
        </w:rPr>
        <w:t>71</w:t>
      </w:r>
      <w:r>
        <w:rPr>
          <w:noProof/>
        </w:rPr>
        <w:fldChar w:fldCharType="end"/>
      </w:r>
    </w:p>
    <w:p w14:paraId="0B1F853C" w14:textId="0391D5D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_Toc160651735 \h </w:instrText>
      </w:r>
      <w:r>
        <w:rPr>
          <w:noProof/>
        </w:rPr>
      </w:r>
      <w:r>
        <w:rPr>
          <w:noProof/>
        </w:rPr>
        <w:fldChar w:fldCharType="separate"/>
      </w:r>
      <w:r>
        <w:rPr>
          <w:noProof/>
        </w:rPr>
        <w:t>71</w:t>
      </w:r>
      <w:r>
        <w:rPr>
          <w:noProof/>
        </w:rPr>
        <w:fldChar w:fldCharType="end"/>
      </w:r>
    </w:p>
    <w:p w14:paraId="5347160E" w14:textId="315D645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_Toc160651736 \h </w:instrText>
      </w:r>
      <w:r>
        <w:rPr>
          <w:noProof/>
        </w:rPr>
      </w:r>
      <w:r>
        <w:rPr>
          <w:noProof/>
        </w:rPr>
        <w:fldChar w:fldCharType="separate"/>
      </w:r>
      <w:r>
        <w:rPr>
          <w:noProof/>
        </w:rPr>
        <w:t>71</w:t>
      </w:r>
      <w:r>
        <w:rPr>
          <w:noProof/>
        </w:rPr>
        <w:fldChar w:fldCharType="end"/>
      </w:r>
    </w:p>
    <w:p w14:paraId="6925E6F5" w14:textId="54C1DD6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_Toc160651737 \h </w:instrText>
      </w:r>
      <w:r>
        <w:rPr>
          <w:noProof/>
        </w:rPr>
      </w:r>
      <w:r>
        <w:rPr>
          <w:noProof/>
        </w:rPr>
        <w:fldChar w:fldCharType="separate"/>
      </w:r>
      <w:r>
        <w:rPr>
          <w:noProof/>
        </w:rPr>
        <w:t>71</w:t>
      </w:r>
      <w:r>
        <w:rPr>
          <w:noProof/>
        </w:rPr>
        <w:fldChar w:fldCharType="end"/>
      </w:r>
    </w:p>
    <w:p w14:paraId="6E1A36F8" w14:textId="08C3220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_Toc160651738 \h </w:instrText>
      </w:r>
      <w:r>
        <w:rPr>
          <w:noProof/>
        </w:rPr>
      </w:r>
      <w:r>
        <w:rPr>
          <w:noProof/>
        </w:rPr>
        <w:fldChar w:fldCharType="separate"/>
      </w:r>
      <w:r>
        <w:rPr>
          <w:noProof/>
        </w:rPr>
        <w:t>71</w:t>
      </w:r>
      <w:r>
        <w:rPr>
          <w:noProof/>
        </w:rPr>
        <w:fldChar w:fldCharType="end"/>
      </w:r>
    </w:p>
    <w:p w14:paraId="7EBBAC7F" w14:textId="77CA89F4"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_Toc160651739 \h </w:instrText>
      </w:r>
      <w:r>
        <w:rPr>
          <w:noProof/>
        </w:rPr>
      </w:r>
      <w:r>
        <w:rPr>
          <w:noProof/>
        </w:rPr>
        <w:fldChar w:fldCharType="separate"/>
      </w:r>
      <w:r>
        <w:rPr>
          <w:noProof/>
        </w:rPr>
        <w:t>70</w:t>
      </w:r>
      <w:r>
        <w:rPr>
          <w:noProof/>
        </w:rPr>
        <w:fldChar w:fldCharType="end"/>
      </w:r>
    </w:p>
    <w:p w14:paraId="00D56D44" w14:textId="436064FD"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_Toc160651740 \h </w:instrText>
      </w:r>
      <w:r>
        <w:rPr>
          <w:noProof/>
        </w:rPr>
      </w:r>
      <w:r>
        <w:rPr>
          <w:noProof/>
        </w:rPr>
        <w:fldChar w:fldCharType="separate"/>
      </w:r>
      <w:r>
        <w:rPr>
          <w:noProof/>
        </w:rPr>
        <w:t>70</w:t>
      </w:r>
      <w:r>
        <w:rPr>
          <w:noProof/>
        </w:rPr>
        <w:fldChar w:fldCharType="end"/>
      </w:r>
    </w:p>
    <w:p w14:paraId="16CD7730" w14:textId="320E25D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_Toc160651741 \h </w:instrText>
      </w:r>
      <w:r>
        <w:rPr>
          <w:noProof/>
        </w:rPr>
      </w:r>
      <w:r>
        <w:rPr>
          <w:noProof/>
        </w:rPr>
        <w:fldChar w:fldCharType="separate"/>
      </w:r>
      <w:r>
        <w:rPr>
          <w:noProof/>
        </w:rPr>
        <w:t>70</w:t>
      </w:r>
      <w:r>
        <w:rPr>
          <w:noProof/>
        </w:rPr>
        <w:fldChar w:fldCharType="end"/>
      </w:r>
    </w:p>
    <w:p w14:paraId="636229BA" w14:textId="32F7F23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_Toc160651742 \h </w:instrText>
      </w:r>
      <w:r>
        <w:rPr>
          <w:noProof/>
        </w:rPr>
      </w:r>
      <w:r>
        <w:rPr>
          <w:noProof/>
        </w:rPr>
        <w:fldChar w:fldCharType="separate"/>
      </w:r>
      <w:r>
        <w:rPr>
          <w:noProof/>
        </w:rPr>
        <w:t>70</w:t>
      </w:r>
      <w:r>
        <w:rPr>
          <w:noProof/>
        </w:rPr>
        <w:fldChar w:fldCharType="end"/>
      </w:r>
    </w:p>
    <w:p w14:paraId="47E7C03D" w14:textId="5974B7C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_Toc160651743 \h </w:instrText>
      </w:r>
      <w:r>
        <w:rPr>
          <w:noProof/>
        </w:rPr>
      </w:r>
      <w:r>
        <w:rPr>
          <w:noProof/>
        </w:rPr>
        <w:fldChar w:fldCharType="separate"/>
      </w:r>
      <w:r>
        <w:rPr>
          <w:noProof/>
        </w:rPr>
        <w:t>70</w:t>
      </w:r>
      <w:r>
        <w:rPr>
          <w:noProof/>
        </w:rPr>
        <w:fldChar w:fldCharType="end"/>
      </w:r>
    </w:p>
    <w:p w14:paraId="20C6C977" w14:textId="4E1C9A5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_Toc160651744 \h </w:instrText>
      </w:r>
      <w:r>
        <w:rPr>
          <w:noProof/>
        </w:rPr>
      </w:r>
      <w:r>
        <w:rPr>
          <w:noProof/>
        </w:rPr>
        <w:fldChar w:fldCharType="separate"/>
      </w:r>
      <w:r>
        <w:rPr>
          <w:noProof/>
        </w:rPr>
        <w:t>72</w:t>
      </w:r>
      <w:r>
        <w:rPr>
          <w:noProof/>
        </w:rPr>
        <w:fldChar w:fldCharType="end"/>
      </w:r>
    </w:p>
    <w:p w14:paraId="052BA3E4" w14:textId="73DA192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_Toc160651745 \h </w:instrText>
      </w:r>
      <w:r>
        <w:rPr>
          <w:noProof/>
        </w:rPr>
      </w:r>
      <w:r>
        <w:rPr>
          <w:noProof/>
        </w:rPr>
        <w:fldChar w:fldCharType="separate"/>
      </w:r>
      <w:r>
        <w:rPr>
          <w:noProof/>
        </w:rPr>
        <w:t>72</w:t>
      </w:r>
      <w:r>
        <w:rPr>
          <w:noProof/>
        </w:rPr>
        <w:fldChar w:fldCharType="end"/>
      </w:r>
    </w:p>
    <w:p w14:paraId="763B0424" w14:textId="33043CF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_Toc160651746 \h </w:instrText>
      </w:r>
      <w:r>
        <w:rPr>
          <w:noProof/>
        </w:rPr>
      </w:r>
      <w:r>
        <w:rPr>
          <w:noProof/>
        </w:rPr>
        <w:fldChar w:fldCharType="separate"/>
      </w:r>
      <w:r>
        <w:rPr>
          <w:noProof/>
        </w:rPr>
        <w:t>72</w:t>
      </w:r>
      <w:r>
        <w:rPr>
          <w:noProof/>
        </w:rPr>
        <w:fldChar w:fldCharType="end"/>
      </w:r>
    </w:p>
    <w:p w14:paraId="511AE09F" w14:textId="28C89A7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_Toc160651747 \h </w:instrText>
      </w:r>
      <w:r>
        <w:rPr>
          <w:noProof/>
        </w:rPr>
      </w:r>
      <w:r>
        <w:rPr>
          <w:noProof/>
        </w:rPr>
        <w:fldChar w:fldCharType="separate"/>
      </w:r>
      <w:r>
        <w:rPr>
          <w:noProof/>
        </w:rPr>
        <w:t>72</w:t>
      </w:r>
      <w:r>
        <w:rPr>
          <w:noProof/>
        </w:rPr>
        <w:fldChar w:fldCharType="end"/>
      </w:r>
    </w:p>
    <w:p w14:paraId="0F28243B" w14:textId="7CC3D24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_Toc160651748 \h </w:instrText>
      </w:r>
      <w:r>
        <w:rPr>
          <w:noProof/>
        </w:rPr>
      </w:r>
      <w:r>
        <w:rPr>
          <w:noProof/>
        </w:rPr>
        <w:fldChar w:fldCharType="separate"/>
      </w:r>
      <w:r>
        <w:rPr>
          <w:noProof/>
        </w:rPr>
        <w:t>72</w:t>
      </w:r>
      <w:r>
        <w:rPr>
          <w:noProof/>
        </w:rPr>
        <w:fldChar w:fldCharType="end"/>
      </w:r>
    </w:p>
    <w:p w14:paraId="1202B790" w14:textId="6112F4F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_Toc160651749 \h </w:instrText>
      </w:r>
      <w:r>
        <w:rPr>
          <w:noProof/>
        </w:rPr>
      </w:r>
      <w:r>
        <w:rPr>
          <w:noProof/>
        </w:rPr>
        <w:fldChar w:fldCharType="separate"/>
      </w:r>
      <w:r>
        <w:rPr>
          <w:noProof/>
        </w:rPr>
        <w:t>73</w:t>
      </w:r>
      <w:r>
        <w:rPr>
          <w:noProof/>
        </w:rPr>
        <w:fldChar w:fldCharType="end"/>
      </w:r>
    </w:p>
    <w:p w14:paraId="0D48D7C6" w14:textId="1BEA3D8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_Toc160651750 \h </w:instrText>
      </w:r>
      <w:r>
        <w:rPr>
          <w:noProof/>
        </w:rPr>
      </w:r>
      <w:r>
        <w:rPr>
          <w:noProof/>
        </w:rPr>
        <w:fldChar w:fldCharType="separate"/>
      </w:r>
      <w:r>
        <w:rPr>
          <w:noProof/>
        </w:rPr>
        <w:t>73</w:t>
      </w:r>
      <w:r>
        <w:rPr>
          <w:noProof/>
        </w:rPr>
        <w:fldChar w:fldCharType="end"/>
      </w:r>
    </w:p>
    <w:p w14:paraId="3E8A6CD8" w14:textId="1C5C2FA5"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_Toc160651751 \h </w:instrText>
      </w:r>
      <w:r>
        <w:rPr>
          <w:noProof/>
        </w:rPr>
      </w:r>
      <w:r>
        <w:rPr>
          <w:noProof/>
        </w:rPr>
        <w:fldChar w:fldCharType="separate"/>
      </w:r>
      <w:r>
        <w:rPr>
          <w:noProof/>
        </w:rPr>
        <w:t>73</w:t>
      </w:r>
      <w:r>
        <w:rPr>
          <w:noProof/>
        </w:rPr>
        <w:fldChar w:fldCharType="end"/>
      </w:r>
    </w:p>
    <w:p w14:paraId="5F7E70DC" w14:textId="0609ADCA"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_Toc160651752 \h </w:instrText>
      </w:r>
      <w:r>
        <w:rPr>
          <w:noProof/>
        </w:rPr>
      </w:r>
      <w:r>
        <w:rPr>
          <w:noProof/>
        </w:rPr>
        <w:fldChar w:fldCharType="separate"/>
      </w:r>
      <w:r>
        <w:rPr>
          <w:noProof/>
        </w:rPr>
        <w:t>73</w:t>
      </w:r>
      <w:r>
        <w:rPr>
          <w:noProof/>
        </w:rPr>
        <w:fldChar w:fldCharType="end"/>
      </w:r>
    </w:p>
    <w:p w14:paraId="10BC9253" w14:textId="267D6ACD"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_Toc160651753 \h </w:instrText>
      </w:r>
      <w:r>
        <w:rPr>
          <w:noProof/>
        </w:rPr>
      </w:r>
      <w:r>
        <w:rPr>
          <w:noProof/>
        </w:rPr>
        <w:fldChar w:fldCharType="separate"/>
      </w:r>
      <w:r>
        <w:rPr>
          <w:noProof/>
        </w:rPr>
        <w:t>73</w:t>
      </w:r>
      <w:r>
        <w:rPr>
          <w:noProof/>
        </w:rPr>
        <w:fldChar w:fldCharType="end"/>
      </w:r>
    </w:p>
    <w:p w14:paraId="2D462AEF" w14:textId="7414079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_Toc160651754 \h </w:instrText>
      </w:r>
      <w:r>
        <w:rPr>
          <w:noProof/>
        </w:rPr>
      </w:r>
      <w:r>
        <w:rPr>
          <w:noProof/>
        </w:rPr>
        <w:fldChar w:fldCharType="separate"/>
      </w:r>
      <w:r>
        <w:rPr>
          <w:noProof/>
        </w:rPr>
        <w:t>74</w:t>
      </w:r>
      <w:r>
        <w:rPr>
          <w:noProof/>
        </w:rPr>
        <w:fldChar w:fldCharType="end"/>
      </w:r>
    </w:p>
    <w:p w14:paraId="77E9CFD0" w14:textId="162C31D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_Toc160651755 \h </w:instrText>
      </w:r>
      <w:r>
        <w:rPr>
          <w:noProof/>
        </w:rPr>
      </w:r>
      <w:r>
        <w:rPr>
          <w:noProof/>
        </w:rPr>
        <w:fldChar w:fldCharType="separate"/>
      </w:r>
      <w:r>
        <w:rPr>
          <w:noProof/>
        </w:rPr>
        <w:t>74</w:t>
      </w:r>
      <w:r>
        <w:rPr>
          <w:noProof/>
        </w:rPr>
        <w:fldChar w:fldCharType="end"/>
      </w:r>
    </w:p>
    <w:p w14:paraId="5FD65938" w14:textId="166CE1C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_Toc160651756 \h </w:instrText>
      </w:r>
      <w:r>
        <w:rPr>
          <w:noProof/>
        </w:rPr>
      </w:r>
      <w:r>
        <w:rPr>
          <w:noProof/>
        </w:rPr>
        <w:fldChar w:fldCharType="separate"/>
      </w:r>
      <w:r>
        <w:rPr>
          <w:noProof/>
        </w:rPr>
        <w:t>74</w:t>
      </w:r>
      <w:r>
        <w:rPr>
          <w:noProof/>
        </w:rPr>
        <w:fldChar w:fldCharType="end"/>
      </w:r>
    </w:p>
    <w:p w14:paraId="3D29A085" w14:textId="32B2488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_Toc160651757 \h </w:instrText>
      </w:r>
      <w:r>
        <w:rPr>
          <w:noProof/>
        </w:rPr>
      </w:r>
      <w:r>
        <w:rPr>
          <w:noProof/>
        </w:rPr>
        <w:fldChar w:fldCharType="separate"/>
      </w:r>
      <w:r>
        <w:rPr>
          <w:noProof/>
        </w:rPr>
        <w:t>75</w:t>
      </w:r>
      <w:r>
        <w:rPr>
          <w:noProof/>
        </w:rPr>
        <w:fldChar w:fldCharType="end"/>
      </w:r>
    </w:p>
    <w:p w14:paraId="00FFECBB" w14:textId="4B21BD1E"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_Toc160651758 \h </w:instrText>
      </w:r>
      <w:r>
        <w:rPr>
          <w:noProof/>
        </w:rPr>
      </w:r>
      <w:r>
        <w:rPr>
          <w:noProof/>
        </w:rPr>
        <w:fldChar w:fldCharType="separate"/>
      </w:r>
      <w:r>
        <w:rPr>
          <w:noProof/>
        </w:rPr>
        <w:t>75</w:t>
      </w:r>
      <w:r>
        <w:rPr>
          <w:noProof/>
        </w:rPr>
        <w:fldChar w:fldCharType="end"/>
      </w:r>
    </w:p>
    <w:p w14:paraId="75297050" w14:textId="3DEA61D1"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_Toc160651759 \h </w:instrText>
      </w:r>
      <w:r>
        <w:rPr>
          <w:noProof/>
        </w:rPr>
      </w:r>
      <w:r>
        <w:rPr>
          <w:noProof/>
        </w:rPr>
        <w:fldChar w:fldCharType="separate"/>
      </w:r>
      <w:r>
        <w:rPr>
          <w:noProof/>
        </w:rPr>
        <w:t>76</w:t>
      </w:r>
      <w:r>
        <w:rPr>
          <w:noProof/>
        </w:rPr>
        <w:fldChar w:fldCharType="end"/>
      </w:r>
    </w:p>
    <w:p w14:paraId="51C6979C" w14:textId="7DE80E71"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_Toc160651760 \h </w:instrText>
      </w:r>
      <w:r>
        <w:rPr>
          <w:noProof/>
        </w:rPr>
      </w:r>
      <w:r>
        <w:rPr>
          <w:noProof/>
        </w:rPr>
        <w:fldChar w:fldCharType="separate"/>
      </w:r>
      <w:r>
        <w:rPr>
          <w:noProof/>
        </w:rPr>
        <w:t>77</w:t>
      </w:r>
      <w:r>
        <w:rPr>
          <w:noProof/>
        </w:rPr>
        <w:fldChar w:fldCharType="end"/>
      </w:r>
    </w:p>
    <w:p w14:paraId="4AB32C4A" w14:textId="7068D74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_Toc160651761 \h </w:instrText>
      </w:r>
      <w:r>
        <w:rPr>
          <w:noProof/>
        </w:rPr>
      </w:r>
      <w:r>
        <w:rPr>
          <w:noProof/>
        </w:rPr>
        <w:fldChar w:fldCharType="separate"/>
      </w:r>
      <w:r>
        <w:rPr>
          <w:noProof/>
        </w:rPr>
        <w:t>78</w:t>
      </w:r>
      <w:r>
        <w:rPr>
          <w:noProof/>
        </w:rPr>
        <w:fldChar w:fldCharType="end"/>
      </w:r>
    </w:p>
    <w:p w14:paraId="56B6ECF2" w14:textId="6B9E53F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363141">
        <w:rPr>
          <w:noProof/>
        </w:rPr>
        <w:t xml:space="preserve"> Subscriptions</w:t>
      </w:r>
      <w:r>
        <w:rPr>
          <w:noProof/>
        </w:rPr>
        <w:tab/>
      </w:r>
      <w:r>
        <w:rPr>
          <w:noProof/>
        </w:rPr>
        <w:fldChar w:fldCharType="begin"/>
      </w:r>
      <w:r>
        <w:rPr>
          <w:noProof/>
        </w:rPr>
        <w:instrText xml:space="preserve"> PAGEREF _Toc160651762 \h </w:instrText>
      </w:r>
      <w:r>
        <w:rPr>
          <w:noProof/>
        </w:rPr>
      </w:r>
      <w:r>
        <w:rPr>
          <w:noProof/>
        </w:rPr>
        <w:fldChar w:fldCharType="separate"/>
      </w:r>
      <w:r>
        <w:rPr>
          <w:noProof/>
        </w:rPr>
        <w:t>78</w:t>
      </w:r>
      <w:r>
        <w:rPr>
          <w:noProof/>
        </w:rPr>
        <w:fldChar w:fldCharType="end"/>
      </w:r>
    </w:p>
    <w:p w14:paraId="42ACE67E" w14:textId="5992BBF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_Toc160651763 \h </w:instrText>
      </w:r>
      <w:r>
        <w:rPr>
          <w:noProof/>
        </w:rPr>
      </w:r>
      <w:r>
        <w:rPr>
          <w:noProof/>
        </w:rPr>
        <w:fldChar w:fldCharType="separate"/>
      </w:r>
      <w:r>
        <w:rPr>
          <w:noProof/>
        </w:rPr>
        <w:t>78</w:t>
      </w:r>
      <w:r>
        <w:rPr>
          <w:noProof/>
        </w:rPr>
        <w:fldChar w:fldCharType="end"/>
      </w:r>
    </w:p>
    <w:p w14:paraId="7E133CCC" w14:textId="4D95CE0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lastRenderedPageBreak/>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_Toc160651764 \h </w:instrText>
      </w:r>
      <w:r>
        <w:rPr>
          <w:noProof/>
        </w:rPr>
      </w:r>
      <w:r>
        <w:rPr>
          <w:noProof/>
        </w:rPr>
        <w:fldChar w:fldCharType="separate"/>
      </w:r>
      <w:r>
        <w:rPr>
          <w:noProof/>
        </w:rPr>
        <w:t>78</w:t>
      </w:r>
      <w:r>
        <w:rPr>
          <w:noProof/>
        </w:rPr>
        <w:fldChar w:fldCharType="end"/>
      </w:r>
    </w:p>
    <w:p w14:paraId="431053D2" w14:textId="7D52456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_Toc160651765 \h </w:instrText>
      </w:r>
      <w:r>
        <w:rPr>
          <w:noProof/>
        </w:rPr>
      </w:r>
      <w:r>
        <w:rPr>
          <w:noProof/>
        </w:rPr>
        <w:fldChar w:fldCharType="separate"/>
      </w:r>
      <w:r>
        <w:rPr>
          <w:noProof/>
        </w:rPr>
        <w:t>79</w:t>
      </w:r>
      <w:r>
        <w:rPr>
          <w:noProof/>
        </w:rPr>
        <w:fldChar w:fldCharType="end"/>
      </w:r>
    </w:p>
    <w:p w14:paraId="646C86EA" w14:textId="2C98ABA4"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_Toc160651766 \h </w:instrText>
      </w:r>
      <w:r>
        <w:rPr>
          <w:noProof/>
        </w:rPr>
      </w:r>
      <w:r>
        <w:rPr>
          <w:noProof/>
        </w:rPr>
        <w:fldChar w:fldCharType="separate"/>
      </w:r>
      <w:r>
        <w:rPr>
          <w:noProof/>
        </w:rPr>
        <w:t>79</w:t>
      </w:r>
      <w:r>
        <w:rPr>
          <w:noProof/>
        </w:rPr>
        <w:fldChar w:fldCharType="end"/>
      </w:r>
    </w:p>
    <w:p w14:paraId="3280A0DE" w14:textId="567459D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_Toc160651767 \h </w:instrText>
      </w:r>
      <w:r>
        <w:rPr>
          <w:noProof/>
        </w:rPr>
      </w:r>
      <w:r>
        <w:rPr>
          <w:noProof/>
        </w:rPr>
        <w:fldChar w:fldCharType="separate"/>
      </w:r>
      <w:r>
        <w:rPr>
          <w:noProof/>
        </w:rPr>
        <w:t>79</w:t>
      </w:r>
      <w:r>
        <w:rPr>
          <w:noProof/>
        </w:rPr>
        <w:fldChar w:fldCharType="end"/>
      </w:r>
    </w:p>
    <w:p w14:paraId="0BA820AB" w14:textId="2ABED3C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363141">
        <w:rPr>
          <w:noProof/>
        </w:rPr>
        <w:t xml:space="preserve"> Subscription</w:t>
      </w:r>
      <w:r>
        <w:rPr>
          <w:noProof/>
        </w:rPr>
        <w:tab/>
      </w:r>
      <w:r>
        <w:rPr>
          <w:noProof/>
        </w:rPr>
        <w:fldChar w:fldCharType="begin"/>
      </w:r>
      <w:r>
        <w:rPr>
          <w:noProof/>
        </w:rPr>
        <w:instrText xml:space="preserve"> PAGEREF _Toc160651768 \h </w:instrText>
      </w:r>
      <w:r>
        <w:rPr>
          <w:noProof/>
        </w:rPr>
      </w:r>
      <w:r>
        <w:rPr>
          <w:noProof/>
        </w:rPr>
        <w:fldChar w:fldCharType="separate"/>
      </w:r>
      <w:r>
        <w:rPr>
          <w:noProof/>
        </w:rPr>
        <w:t>79</w:t>
      </w:r>
      <w:r>
        <w:rPr>
          <w:noProof/>
        </w:rPr>
        <w:fldChar w:fldCharType="end"/>
      </w:r>
    </w:p>
    <w:p w14:paraId="4BFA068E" w14:textId="62A5338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_Toc160651769 \h </w:instrText>
      </w:r>
      <w:r>
        <w:rPr>
          <w:noProof/>
        </w:rPr>
      </w:r>
      <w:r>
        <w:rPr>
          <w:noProof/>
        </w:rPr>
        <w:fldChar w:fldCharType="separate"/>
      </w:r>
      <w:r>
        <w:rPr>
          <w:noProof/>
        </w:rPr>
        <w:t>79</w:t>
      </w:r>
      <w:r>
        <w:rPr>
          <w:noProof/>
        </w:rPr>
        <w:fldChar w:fldCharType="end"/>
      </w:r>
    </w:p>
    <w:p w14:paraId="51DA4589" w14:textId="14E794E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_Toc160651770 \h </w:instrText>
      </w:r>
      <w:r>
        <w:rPr>
          <w:noProof/>
        </w:rPr>
      </w:r>
      <w:r>
        <w:rPr>
          <w:noProof/>
        </w:rPr>
        <w:fldChar w:fldCharType="separate"/>
      </w:r>
      <w:r>
        <w:rPr>
          <w:noProof/>
        </w:rPr>
        <w:t>80</w:t>
      </w:r>
      <w:r>
        <w:rPr>
          <w:noProof/>
        </w:rPr>
        <w:fldChar w:fldCharType="end"/>
      </w:r>
    </w:p>
    <w:p w14:paraId="3DAA6B57" w14:textId="7586D98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_Toc160651771 \h </w:instrText>
      </w:r>
      <w:r>
        <w:rPr>
          <w:noProof/>
        </w:rPr>
      </w:r>
      <w:r>
        <w:rPr>
          <w:noProof/>
        </w:rPr>
        <w:fldChar w:fldCharType="separate"/>
      </w:r>
      <w:r>
        <w:rPr>
          <w:noProof/>
        </w:rPr>
        <w:t>80</w:t>
      </w:r>
      <w:r>
        <w:rPr>
          <w:noProof/>
        </w:rPr>
        <w:fldChar w:fldCharType="end"/>
      </w:r>
    </w:p>
    <w:p w14:paraId="4DE4C8E3" w14:textId="2641099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_Toc160651772 \h </w:instrText>
      </w:r>
      <w:r>
        <w:rPr>
          <w:noProof/>
        </w:rPr>
      </w:r>
      <w:r>
        <w:rPr>
          <w:noProof/>
        </w:rPr>
        <w:fldChar w:fldCharType="separate"/>
      </w:r>
      <w:r>
        <w:rPr>
          <w:noProof/>
        </w:rPr>
        <w:t>80</w:t>
      </w:r>
      <w:r>
        <w:rPr>
          <w:noProof/>
        </w:rPr>
        <w:fldChar w:fldCharType="end"/>
      </w:r>
    </w:p>
    <w:p w14:paraId="5CFB95F6" w14:textId="0AD88E7E"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_Toc160651773 \h </w:instrText>
      </w:r>
      <w:r>
        <w:rPr>
          <w:noProof/>
        </w:rPr>
      </w:r>
      <w:r>
        <w:rPr>
          <w:noProof/>
        </w:rPr>
        <w:fldChar w:fldCharType="separate"/>
      </w:r>
      <w:r>
        <w:rPr>
          <w:noProof/>
        </w:rPr>
        <w:t>81</w:t>
      </w:r>
      <w:r>
        <w:rPr>
          <w:noProof/>
        </w:rPr>
        <w:fldChar w:fldCharType="end"/>
      </w:r>
    </w:p>
    <w:p w14:paraId="3AB4F4FB" w14:textId="2568D1A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_Toc160651774 \h </w:instrText>
      </w:r>
      <w:r>
        <w:rPr>
          <w:noProof/>
        </w:rPr>
      </w:r>
      <w:r>
        <w:rPr>
          <w:noProof/>
        </w:rPr>
        <w:fldChar w:fldCharType="separate"/>
      </w:r>
      <w:r>
        <w:rPr>
          <w:noProof/>
        </w:rPr>
        <w:t>82</w:t>
      </w:r>
      <w:r>
        <w:rPr>
          <w:noProof/>
        </w:rPr>
        <w:fldChar w:fldCharType="end"/>
      </w:r>
    </w:p>
    <w:p w14:paraId="4B270944" w14:textId="3E60C953"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_Toc160651775 \h </w:instrText>
      </w:r>
      <w:r>
        <w:rPr>
          <w:noProof/>
        </w:rPr>
      </w:r>
      <w:r>
        <w:rPr>
          <w:noProof/>
        </w:rPr>
        <w:fldChar w:fldCharType="separate"/>
      </w:r>
      <w:r>
        <w:rPr>
          <w:noProof/>
        </w:rPr>
        <w:t>83</w:t>
      </w:r>
      <w:r>
        <w:rPr>
          <w:noProof/>
        </w:rPr>
        <w:fldChar w:fldCharType="end"/>
      </w:r>
    </w:p>
    <w:p w14:paraId="339B4581" w14:textId="2A0FF8E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_Toc160651776 \h </w:instrText>
      </w:r>
      <w:r>
        <w:rPr>
          <w:noProof/>
        </w:rPr>
      </w:r>
      <w:r>
        <w:rPr>
          <w:noProof/>
        </w:rPr>
        <w:fldChar w:fldCharType="separate"/>
      </w:r>
      <w:r>
        <w:rPr>
          <w:noProof/>
        </w:rPr>
        <w:t>84</w:t>
      </w:r>
      <w:r>
        <w:rPr>
          <w:noProof/>
        </w:rPr>
        <w:fldChar w:fldCharType="end"/>
      </w:r>
    </w:p>
    <w:p w14:paraId="66C62A7F" w14:textId="07C4443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_Toc160651777 \h </w:instrText>
      </w:r>
      <w:r>
        <w:rPr>
          <w:noProof/>
        </w:rPr>
      </w:r>
      <w:r>
        <w:rPr>
          <w:noProof/>
        </w:rPr>
        <w:fldChar w:fldCharType="separate"/>
      </w:r>
      <w:r>
        <w:rPr>
          <w:noProof/>
        </w:rPr>
        <w:t>84</w:t>
      </w:r>
      <w:r>
        <w:rPr>
          <w:noProof/>
        </w:rPr>
        <w:fldChar w:fldCharType="end"/>
      </w:r>
    </w:p>
    <w:p w14:paraId="5B5932A9" w14:textId="5F15AFC7"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_Toc160651778 \h </w:instrText>
      </w:r>
      <w:r>
        <w:rPr>
          <w:noProof/>
        </w:rPr>
      </w:r>
      <w:r>
        <w:rPr>
          <w:noProof/>
        </w:rPr>
        <w:fldChar w:fldCharType="separate"/>
      </w:r>
      <w:r>
        <w:rPr>
          <w:noProof/>
        </w:rPr>
        <w:t>84</w:t>
      </w:r>
      <w:r>
        <w:rPr>
          <w:noProof/>
        </w:rPr>
        <w:fldChar w:fldCharType="end"/>
      </w:r>
    </w:p>
    <w:p w14:paraId="07F96626" w14:textId="2693284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_Toc160651779 \h </w:instrText>
      </w:r>
      <w:r>
        <w:rPr>
          <w:noProof/>
        </w:rPr>
      </w:r>
      <w:r>
        <w:rPr>
          <w:noProof/>
        </w:rPr>
        <w:fldChar w:fldCharType="separate"/>
      </w:r>
      <w:r>
        <w:rPr>
          <w:noProof/>
        </w:rPr>
        <w:t>84</w:t>
      </w:r>
      <w:r>
        <w:rPr>
          <w:noProof/>
        </w:rPr>
        <w:fldChar w:fldCharType="end"/>
      </w:r>
    </w:p>
    <w:p w14:paraId="05D070BD" w14:textId="301B7CB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_Toc160651780 \h </w:instrText>
      </w:r>
      <w:r>
        <w:rPr>
          <w:noProof/>
        </w:rPr>
      </w:r>
      <w:r>
        <w:rPr>
          <w:noProof/>
        </w:rPr>
        <w:fldChar w:fldCharType="separate"/>
      </w:r>
      <w:r>
        <w:rPr>
          <w:noProof/>
        </w:rPr>
        <w:t>85</w:t>
      </w:r>
      <w:r>
        <w:rPr>
          <w:noProof/>
        </w:rPr>
        <w:fldChar w:fldCharType="end"/>
      </w:r>
    </w:p>
    <w:p w14:paraId="2881A73A" w14:textId="5463F3E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_Toc160651781 \h </w:instrText>
      </w:r>
      <w:r>
        <w:rPr>
          <w:noProof/>
        </w:rPr>
      </w:r>
      <w:r>
        <w:rPr>
          <w:noProof/>
        </w:rPr>
        <w:fldChar w:fldCharType="separate"/>
      </w:r>
      <w:r>
        <w:rPr>
          <w:noProof/>
        </w:rPr>
        <w:t>85</w:t>
      </w:r>
      <w:r>
        <w:rPr>
          <w:noProof/>
        </w:rPr>
        <w:fldChar w:fldCharType="end"/>
      </w:r>
    </w:p>
    <w:p w14:paraId="10F92820" w14:textId="3D45CCA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_Toc160651782 \h </w:instrText>
      </w:r>
      <w:r>
        <w:rPr>
          <w:noProof/>
        </w:rPr>
      </w:r>
      <w:r>
        <w:rPr>
          <w:noProof/>
        </w:rPr>
        <w:fldChar w:fldCharType="separate"/>
      </w:r>
      <w:r>
        <w:rPr>
          <w:noProof/>
        </w:rPr>
        <w:t>85</w:t>
      </w:r>
      <w:r>
        <w:rPr>
          <w:noProof/>
        </w:rPr>
        <w:fldChar w:fldCharType="end"/>
      </w:r>
    </w:p>
    <w:p w14:paraId="4185151D" w14:textId="7D3BC17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_Toc160651783 \h </w:instrText>
      </w:r>
      <w:r>
        <w:rPr>
          <w:noProof/>
        </w:rPr>
      </w:r>
      <w:r>
        <w:rPr>
          <w:noProof/>
        </w:rPr>
        <w:fldChar w:fldCharType="separate"/>
      </w:r>
      <w:r>
        <w:rPr>
          <w:noProof/>
        </w:rPr>
        <w:t>85</w:t>
      </w:r>
      <w:r>
        <w:rPr>
          <w:noProof/>
        </w:rPr>
        <w:fldChar w:fldCharType="end"/>
      </w:r>
    </w:p>
    <w:p w14:paraId="2987C9EF" w14:textId="2ADFA6E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_Toc160651784 \h </w:instrText>
      </w:r>
      <w:r>
        <w:rPr>
          <w:noProof/>
        </w:rPr>
      </w:r>
      <w:r>
        <w:rPr>
          <w:noProof/>
        </w:rPr>
        <w:fldChar w:fldCharType="separate"/>
      </w:r>
      <w:r>
        <w:rPr>
          <w:noProof/>
        </w:rPr>
        <w:t>86</w:t>
      </w:r>
      <w:r>
        <w:rPr>
          <w:noProof/>
        </w:rPr>
        <w:fldChar w:fldCharType="end"/>
      </w:r>
    </w:p>
    <w:p w14:paraId="595AABD7" w14:textId="0F715CE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_Toc160651785 \h </w:instrText>
      </w:r>
      <w:r>
        <w:rPr>
          <w:noProof/>
        </w:rPr>
      </w:r>
      <w:r>
        <w:rPr>
          <w:noProof/>
        </w:rPr>
        <w:fldChar w:fldCharType="separate"/>
      </w:r>
      <w:r>
        <w:rPr>
          <w:noProof/>
        </w:rPr>
        <w:t>86</w:t>
      </w:r>
      <w:r>
        <w:rPr>
          <w:noProof/>
        </w:rPr>
        <w:fldChar w:fldCharType="end"/>
      </w:r>
    </w:p>
    <w:p w14:paraId="067F4507" w14:textId="0164093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_Toc160651786 \h </w:instrText>
      </w:r>
      <w:r>
        <w:rPr>
          <w:noProof/>
        </w:rPr>
      </w:r>
      <w:r>
        <w:rPr>
          <w:noProof/>
        </w:rPr>
        <w:fldChar w:fldCharType="separate"/>
      </w:r>
      <w:r>
        <w:rPr>
          <w:noProof/>
        </w:rPr>
        <w:t>86</w:t>
      </w:r>
      <w:r>
        <w:rPr>
          <w:noProof/>
        </w:rPr>
        <w:fldChar w:fldCharType="end"/>
      </w:r>
    </w:p>
    <w:p w14:paraId="5B87E2ED" w14:textId="11DC291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_Toc160651787 \h </w:instrText>
      </w:r>
      <w:r>
        <w:rPr>
          <w:noProof/>
        </w:rPr>
      </w:r>
      <w:r>
        <w:rPr>
          <w:noProof/>
        </w:rPr>
        <w:fldChar w:fldCharType="separate"/>
      </w:r>
      <w:r>
        <w:rPr>
          <w:noProof/>
        </w:rPr>
        <w:t>87</w:t>
      </w:r>
      <w:r>
        <w:rPr>
          <w:noProof/>
        </w:rPr>
        <w:fldChar w:fldCharType="end"/>
      </w:r>
    </w:p>
    <w:p w14:paraId="07197F95" w14:textId="7A2743C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_Toc160651788 \h </w:instrText>
      </w:r>
      <w:r>
        <w:rPr>
          <w:noProof/>
        </w:rPr>
      </w:r>
      <w:r>
        <w:rPr>
          <w:noProof/>
        </w:rPr>
        <w:fldChar w:fldCharType="separate"/>
      </w:r>
      <w:r>
        <w:rPr>
          <w:noProof/>
        </w:rPr>
        <w:t>88</w:t>
      </w:r>
      <w:r>
        <w:rPr>
          <w:noProof/>
        </w:rPr>
        <w:fldChar w:fldCharType="end"/>
      </w:r>
    </w:p>
    <w:p w14:paraId="784036AA" w14:textId="1628F5E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_Toc160651789 \h </w:instrText>
      </w:r>
      <w:r>
        <w:rPr>
          <w:noProof/>
        </w:rPr>
      </w:r>
      <w:r>
        <w:rPr>
          <w:noProof/>
        </w:rPr>
        <w:fldChar w:fldCharType="separate"/>
      </w:r>
      <w:r>
        <w:rPr>
          <w:noProof/>
        </w:rPr>
        <w:t>88</w:t>
      </w:r>
      <w:r>
        <w:rPr>
          <w:noProof/>
        </w:rPr>
        <w:fldChar w:fldCharType="end"/>
      </w:r>
    </w:p>
    <w:p w14:paraId="527E1928" w14:textId="63DCA9D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_Toc160651790 \h </w:instrText>
      </w:r>
      <w:r>
        <w:rPr>
          <w:noProof/>
        </w:rPr>
      </w:r>
      <w:r>
        <w:rPr>
          <w:noProof/>
        </w:rPr>
        <w:fldChar w:fldCharType="separate"/>
      </w:r>
      <w:r>
        <w:rPr>
          <w:noProof/>
        </w:rPr>
        <w:t>89</w:t>
      </w:r>
      <w:r>
        <w:rPr>
          <w:noProof/>
        </w:rPr>
        <w:fldChar w:fldCharType="end"/>
      </w:r>
    </w:p>
    <w:p w14:paraId="4A98080B" w14:textId="6ADC5CB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_Toc160651791 \h </w:instrText>
      </w:r>
      <w:r>
        <w:rPr>
          <w:noProof/>
        </w:rPr>
      </w:r>
      <w:r>
        <w:rPr>
          <w:noProof/>
        </w:rPr>
        <w:fldChar w:fldCharType="separate"/>
      </w:r>
      <w:r>
        <w:rPr>
          <w:noProof/>
        </w:rPr>
        <w:t>89</w:t>
      </w:r>
      <w:r>
        <w:rPr>
          <w:noProof/>
        </w:rPr>
        <w:fldChar w:fldCharType="end"/>
      </w:r>
    </w:p>
    <w:p w14:paraId="45797925" w14:textId="0CD467F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_Toc160651792 \h </w:instrText>
      </w:r>
      <w:r>
        <w:rPr>
          <w:noProof/>
        </w:rPr>
      </w:r>
      <w:r>
        <w:rPr>
          <w:noProof/>
        </w:rPr>
        <w:fldChar w:fldCharType="separate"/>
      </w:r>
      <w:r>
        <w:rPr>
          <w:noProof/>
        </w:rPr>
        <w:t>90</w:t>
      </w:r>
      <w:r>
        <w:rPr>
          <w:noProof/>
        </w:rPr>
        <w:fldChar w:fldCharType="end"/>
      </w:r>
    </w:p>
    <w:p w14:paraId="6029508A" w14:textId="7C5EEDD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_Toc160651793 \h </w:instrText>
      </w:r>
      <w:r>
        <w:rPr>
          <w:noProof/>
        </w:rPr>
      </w:r>
      <w:r>
        <w:rPr>
          <w:noProof/>
        </w:rPr>
        <w:fldChar w:fldCharType="separate"/>
      </w:r>
      <w:r>
        <w:rPr>
          <w:noProof/>
        </w:rPr>
        <w:t>92</w:t>
      </w:r>
      <w:r>
        <w:rPr>
          <w:noProof/>
        </w:rPr>
        <w:fldChar w:fldCharType="end"/>
      </w:r>
    </w:p>
    <w:p w14:paraId="2C039EA4" w14:textId="5A7077A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_Toc160651794 \h </w:instrText>
      </w:r>
      <w:r>
        <w:rPr>
          <w:noProof/>
        </w:rPr>
      </w:r>
      <w:r>
        <w:rPr>
          <w:noProof/>
        </w:rPr>
        <w:fldChar w:fldCharType="separate"/>
      </w:r>
      <w:r>
        <w:rPr>
          <w:noProof/>
        </w:rPr>
        <w:t>93</w:t>
      </w:r>
      <w:r>
        <w:rPr>
          <w:noProof/>
        </w:rPr>
        <w:fldChar w:fldCharType="end"/>
      </w:r>
    </w:p>
    <w:p w14:paraId="21E9D19F" w14:textId="786AD7D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_Toc160651795 \h </w:instrText>
      </w:r>
      <w:r>
        <w:rPr>
          <w:noProof/>
        </w:rPr>
      </w:r>
      <w:r>
        <w:rPr>
          <w:noProof/>
        </w:rPr>
        <w:fldChar w:fldCharType="separate"/>
      </w:r>
      <w:r>
        <w:rPr>
          <w:noProof/>
        </w:rPr>
        <w:t>93</w:t>
      </w:r>
      <w:r>
        <w:rPr>
          <w:noProof/>
        </w:rPr>
        <w:fldChar w:fldCharType="end"/>
      </w:r>
    </w:p>
    <w:p w14:paraId="221B84A6" w14:textId="7AA6131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_Toc160651796 \h </w:instrText>
      </w:r>
      <w:r>
        <w:rPr>
          <w:noProof/>
        </w:rPr>
      </w:r>
      <w:r>
        <w:rPr>
          <w:noProof/>
        </w:rPr>
        <w:fldChar w:fldCharType="separate"/>
      </w:r>
      <w:r>
        <w:rPr>
          <w:noProof/>
        </w:rPr>
        <w:t>93</w:t>
      </w:r>
      <w:r>
        <w:rPr>
          <w:noProof/>
        </w:rPr>
        <w:fldChar w:fldCharType="end"/>
      </w:r>
    </w:p>
    <w:p w14:paraId="14BC9D83" w14:textId="4947F09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_Toc160651797 \h </w:instrText>
      </w:r>
      <w:r>
        <w:rPr>
          <w:noProof/>
        </w:rPr>
      </w:r>
      <w:r>
        <w:rPr>
          <w:noProof/>
        </w:rPr>
        <w:fldChar w:fldCharType="separate"/>
      </w:r>
      <w:r>
        <w:rPr>
          <w:noProof/>
        </w:rPr>
        <w:t>94</w:t>
      </w:r>
      <w:r>
        <w:rPr>
          <w:noProof/>
        </w:rPr>
        <w:fldChar w:fldCharType="end"/>
      </w:r>
    </w:p>
    <w:p w14:paraId="22F36FD3" w14:textId="4027349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_Toc160651798 \h </w:instrText>
      </w:r>
      <w:r>
        <w:rPr>
          <w:noProof/>
        </w:rPr>
      </w:r>
      <w:r>
        <w:rPr>
          <w:noProof/>
        </w:rPr>
        <w:fldChar w:fldCharType="separate"/>
      </w:r>
      <w:r>
        <w:rPr>
          <w:noProof/>
        </w:rPr>
        <w:t>94</w:t>
      </w:r>
      <w:r>
        <w:rPr>
          <w:noProof/>
        </w:rPr>
        <w:fldChar w:fldCharType="end"/>
      </w:r>
    </w:p>
    <w:p w14:paraId="7015C532" w14:textId="0F124D9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_Toc160651799 \h </w:instrText>
      </w:r>
      <w:r>
        <w:rPr>
          <w:noProof/>
        </w:rPr>
      </w:r>
      <w:r>
        <w:rPr>
          <w:noProof/>
        </w:rPr>
        <w:fldChar w:fldCharType="separate"/>
      </w:r>
      <w:r>
        <w:rPr>
          <w:noProof/>
        </w:rPr>
        <w:t>94</w:t>
      </w:r>
      <w:r>
        <w:rPr>
          <w:noProof/>
        </w:rPr>
        <w:fldChar w:fldCharType="end"/>
      </w:r>
    </w:p>
    <w:p w14:paraId="0E3AFD50" w14:textId="704462A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_Toc160651800 \h </w:instrText>
      </w:r>
      <w:r>
        <w:rPr>
          <w:noProof/>
        </w:rPr>
      </w:r>
      <w:r>
        <w:rPr>
          <w:noProof/>
        </w:rPr>
        <w:fldChar w:fldCharType="separate"/>
      </w:r>
      <w:r>
        <w:rPr>
          <w:noProof/>
        </w:rPr>
        <w:t>95</w:t>
      </w:r>
      <w:r>
        <w:rPr>
          <w:noProof/>
        </w:rPr>
        <w:fldChar w:fldCharType="end"/>
      </w:r>
    </w:p>
    <w:p w14:paraId="08149A24" w14:textId="7986738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_Toc160651801 \h </w:instrText>
      </w:r>
      <w:r>
        <w:rPr>
          <w:noProof/>
        </w:rPr>
      </w:r>
      <w:r>
        <w:rPr>
          <w:noProof/>
        </w:rPr>
        <w:fldChar w:fldCharType="separate"/>
      </w:r>
      <w:r>
        <w:rPr>
          <w:noProof/>
        </w:rPr>
        <w:t>95</w:t>
      </w:r>
      <w:r>
        <w:rPr>
          <w:noProof/>
        </w:rPr>
        <w:fldChar w:fldCharType="end"/>
      </w:r>
    </w:p>
    <w:p w14:paraId="196A13C6" w14:textId="0DFBB3F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_Toc160651802 \h </w:instrText>
      </w:r>
      <w:r>
        <w:rPr>
          <w:noProof/>
        </w:rPr>
      </w:r>
      <w:r>
        <w:rPr>
          <w:noProof/>
        </w:rPr>
        <w:fldChar w:fldCharType="separate"/>
      </w:r>
      <w:r>
        <w:rPr>
          <w:noProof/>
        </w:rPr>
        <w:t>95</w:t>
      </w:r>
      <w:r>
        <w:rPr>
          <w:noProof/>
        </w:rPr>
        <w:fldChar w:fldCharType="end"/>
      </w:r>
    </w:p>
    <w:p w14:paraId="15854B5B" w14:textId="79512CD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_Toc160651803 \h </w:instrText>
      </w:r>
      <w:r>
        <w:rPr>
          <w:noProof/>
        </w:rPr>
      </w:r>
      <w:r>
        <w:rPr>
          <w:noProof/>
        </w:rPr>
        <w:fldChar w:fldCharType="separate"/>
      </w:r>
      <w:r>
        <w:rPr>
          <w:noProof/>
        </w:rPr>
        <w:t>96</w:t>
      </w:r>
      <w:r>
        <w:rPr>
          <w:noProof/>
        </w:rPr>
        <w:fldChar w:fldCharType="end"/>
      </w:r>
    </w:p>
    <w:p w14:paraId="35A88CEB" w14:textId="4B2C016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_Toc160651804 \h </w:instrText>
      </w:r>
      <w:r>
        <w:rPr>
          <w:noProof/>
        </w:rPr>
      </w:r>
      <w:r>
        <w:rPr>
          <w:noProof/>
        </w:rPr>
        <w:fldChar w:fldCharType="separate"/>
      </w:r>
      <w:r>
        <w:rPr>
          <w:noProof/>
        </w:rPr>
        <w:t>96</w:t>
      </w:r>
      <w:r>
        <w:rPr>
          <w:noProof/>
        </w:rPr>
        <w:fldChar w:fldCharType="end"/>
      </w:r>
    </w:p>
    <w:p w14:paraId="1E32E951" w14:textId="049F920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_Toc160651805 \h </w:instrText>
      </w:r>
      <w:r>
        <w:rPr>
          <w:noProof/>
        </w:rPr>
      </w:r>
      <w:r>
        <w:rPr>
          <w:noProof/>
        </w:rPr>
        <w:fldChar w:fldCharType="separate"/>
      </w:r>
      <w:r>
        <w:rPr>
          <w:noProof/>
        </w:rPr>
        <w:t>96</w:t>
      </w:r>
      <w:r>
        <w:rPr>
          <w:noProof/>
        </w:rPr>
        <w:fldChar w:fldCharType="end"/>
      </w:r>
    </w:p>
    <w:p w14:paraId="222D8904" w14:textId="190EA58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_Toc160651806 \h </w:instrText>
      </w:r>
      <w:r>
        <w:rPr>
          <w:noProof/>
        </w:rPr>
      </w:r>
      <w:r>
        <w:rPr>
          <w:noProof/>
        </w:rPr>
        <w:fldChar w:fldCharType="separate"/>
      </w:r>
      <w:r>
        <w:rPr>
          <w:noProof/>
        </w:rPr>
        <w:t>97</w:t>
      </w:r>
      <w:r>
        <w:rPr>
          <w:noProof/>
        </w:rPr>
        <w:fldChar w:fldCharType="end"/>
      </w:r>
    </w:p>
    <w:p w14:paraId="47EE27F5" w14:textId="1BE6385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_Toc160651807 \h </w:instrText>
      </w:r>
      <w:r>
        <w:rPr>
          <w:noProof/>
        </w:rPr>
      </w:r>
      <w:r>
        <w:rPr>
          <w:noProof/>
        </w:rPr>
        <w:fldChar w:fldCharType="separate"/>
      </w:r>
      <w:r>
        <w:rPr>
          <w:noProof/>
        </w:rPr>
        <w:t>100</w:t>
      </w:r>
      <w:r>
        <w:rPr>
          <w:noProof/>
        </w:rPr>
        <w:fldChar w:fldCharType="end"/>
      </w:r>
    </w:p>
    <w:p w14:paraId="167FC31D" w14:textId="22BA7DE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_Toc160651808 \h </w:instrText>
      </w:r>
      <w:r>
        <w:rPr>
          <w:noProof/>
        </w:rPr>
      </w:r>
      <w:r>
        <w:rPr>
          <w:noProof/>
        </w:rPr>
        <w:fldChar w:fldCharType="separate"/>
      </w:r>
      <w:r>
        <w:rPr>
          <w:noProof/>
        </w:rPr>
        <w:t>101</w:t>
      </w:r>
      <w:r>
        <w:rPr>
          <w:noProof/>
        </w:rPr>
        <w:fldChar w:fldCharType="end"/>
      </w:r>
    </w:p>
    <w:p w14:paraId="3E6CF299" w14:textId="62A2FF6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_Toc160651809 \h </w:instrText>
      </w:r>
      <w:r>
        <w:rPr>
          <w:noProof/>
        </w:rPr>
      </w:r>
      <w:r>
        <w:rPr>
          <w:noProof/>
        </w:rPr>
        <w:fldChar w:fldCharType="separate"/>
      </w:r>
      <w:r>
        <w:rPr>
          <w:noProof/>
        </w:rPr>
        <w:t>101</w:t>
      </w:r>
      <w:r>
        <w:rPr>
          <w:noProof/>
        </w:rPr>
        <w:fldChar w:fldCharType="end"/>
      </w:r>
    </w:p>
    <w:p w14:paraId="74A3A0DC" w14:textId="1554E2C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_Toc160651810 \h </w:instrText>
      </w:r>
      <w:r>
        <w:rPr>
          <w:noProof/>
        </w:rPr>
      </w:r>
      <w:r>
        <w:rPr>
          <w:noProof/>
        </w:rPr>
        <w:fldChar w:fldCharType="separate"/>
      </w:r>
      <w:r>
        <w:rPr>
          <w:noProof/>
        </w:rPr>
        <w:t>101</w:t>
      </w:r>
      <w:r>
        <w:rPr>
          <w:noProof/>
        </w:rPr>
        <w:fldChar w:fldCharType="end"/>
      </w:r>
    </w:p>
    <w:p w14:paraId="445F0A7D" w14:textId="7F493F4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_Toc160651811 \h </w:instrText>
      </w:r>
      <w:r>
        <w:rPr>
          <w:noProof/>
        </w:rPr>
      </w:r>
      <w:r>
        <w:rPr>
          <w:noProof/>
        </w:rPr>
        <w:fldChar w:fldCharType="separate"/>
      </w:r>
      <w:r>
        <w:rPr>
          <w:noProof/>
        </w:rPr>
        <w:t>101</w:t>
      </w:r>
      <w:r>
        <w:rPr>
          <w:noProof/>
        </w:rPr>
        <w:fldChar w:fldCharType="end"/>
      </w:r>
    </w:p>
    <w:p w14:paraId="0D222CEA" w14:textId="2999E09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_Toc160651812 \h </w:instrText>
      </w:r>
      <w:r>
        <w:rPr>
          <w:noProof/>
        </w:rPr>
      </w:r>
      <w:r>
        <w:rPr>
          <w:noProof/>
        </w:rPr>
        <w:fldChar w:fldCharType="separate"/>
      </w:r>
      <w:r>
        <w:rPr>
          <w:noProof/>
        </w:rPr>
        <w:t>101</w:t>
      </w:r>
      <w:r>
        <w:rPr>
          <w:noProof/>
        </w:rPr>
        <w:fldChar w:fldCharType="end"/>
      </w:r>
    </w:p>
    <w:p w14:paraId="7321B5C4" w14:textId="585A848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_Toc160651813 \h </w:instrText>
      </w:r>
      <w:r>
        <w:rPr>
          <w:noProof/>
        </w:rPr>
      </w:r>
      <w:r>
        <w:rPr>
          <w:noProof/>
        </w:rPr>
        <w:fldChar w:fldCharType="separate"/>
      </w:r>
      <w:r>
        <w:rPr>
          <w:noProof/>
        </w:rPr>
        <w:t>102</w:t>
      </w:r>
      <w:r>
        <w:rPr>
          <w:noProof/>
        </w:rPr>
        <w:fldChar w:fldCharType="end"/>
      </w:r>
    </w:p>
    <w:p w14:paraId="6F471936" w14:textId="4178D20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_Toc160651814 \h </w:instrText>
      </w:r>
      <w:r>
        <w:rPr>
          <w:noProof/>
        </w:rPr>
      </w:r>
      <w:r>
        <w:rPr>
          <w:noProof/>
        </w:rPr>
        <w:fldChar w:fldCharType="separate"/>
      </w:r>
      <w:r>
        <w:rPr>
          <w:noProof/>
        </w:rPr>
        <w:t>102</w:t>
      </w:r>
      <w:r>
        <w:rPr>
          <w:noProof/>
        </w:rPr>
        <w:fldChar w:fldCharType="end"/>
      </w:r>
    </w:p>
    <w:p w14:paraId="159F13F2" w14:textId="66B3782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_Toc160651815 \h </w:instrText>
      </w:r>
      <w:r>
        <w:rPr>
          <w:noProof/>
        </w:rPr>
      </w:r>
      <w:r>
        <w:rPr>
          <w:noProof/>
        </w:rPr>
        <w:fldChar w:fldCharType="separate"/>
      </w:r>
      <w:r>
        <w:rPr>
          <w:noProof/>
        </w:rPr>
        <w:t>102</w:t>
      </w:r>
      <w:r>
        <w:rPr>
          <w:noProof/>
        </w:rPr>
        <w:fldChar w:fldCharType="end"/>
      </w:r>
    </w:p>
    <w:p w14:paraId="12CCF0FA" w14:textId="125282B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_Toc160651816 \h </w:instrText>
      </w:r>
      <w:r>
        <w:rPr>
          <w:noProof/>
        </w:rPr>
      </w:r>
      <w:r>
        <w:rPr>
          <w:noProof/>
        </w:rPr>
        <w:fldChar w:fldCharType="separate"/>
      </w:r>
      <w:r>
        <w:rPr>
          <w:noProof/>
        </w:rPr>
        <w:t>102</w:t>
      </w:r>
      <w:r>
        <w:rPr>
          <w:noProof/>
        </w:rPr>
        <w:fldChar w:fldCharType="end"/>
      </w:r>
    </w:p>
    <w:p w14:paraId="5B4553ED" w14:textId="31CE26ED"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_Toc160651817 \h </w:instrText>
      </w:r>
      <w:r>
        <w:rPr>
          <w:noProof/>
        </w:rPr>
      </w:r>
      <w:r>
        <w:rPr>
          <w:noProof/>
        </w:rPr>
        <w:fldChar w:fldCharType="separate"/>
      </w:r>
      <w:r>
        <w:rPr>
          <w:noProof/>
        </w:rPr>
        <w:t>102</w:t>
      </w:r>
      <w:r>
        <w:rPr>
          <w:noProof/>
        </w:rPr>
        <w:fldChar w:fldCharType="end"/>
      </w:r>
    </w:p>
    <w:p w14:paraId="0DB19247" w14:textId="6388126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_Toc160651818 \h </w:instrText>
      </w:r>
      <w:r>
        <w:rPr>
          <w:noProof/>
        </w:rPr>
      </w:r>
      <w:r>
        <w:rPr>
          <w:noProof/>
        </w:rPr>
        <w:fldChar w:fldCharType="separate"/>
      </w:r>
      <w:r>
        <w:rPr>
          <w:noProof/>
        </w:rPr>
        <w:t>102</w:t>
      </w:r>
      <w:r>
        <w:rPr>
          <w:noProof/>
        </w:rPr>
        <w:fldChar w:fldCharType="end"/>
      </w:r>
    </w:p>
    <w:p w14:paraId="704565D6" w14:textId="1AE23F8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_Toc160651819 \h </w:instrText>
      </w:r>
      <w:r>
        <w:rPr>
          <w:noProof/>
        </w:rPr>
      </w:r>
      <w:r>
        <w:rPr>
          <w:noProof/>
        </w:rPr>
        <w:fldChar w:fldCharType="separate"/>
      </w:r>
      <w:r>
        <w:rPr>
          <w:noProof/>
        </w:rPr>
        <w:t>102</w:t>
      </w:r>
      <w:r>
        <w:rPr>
          <w:noProof/>
        </w:rPr>
        <w:fldChar w:fldCharType="end"/>
      </w:r>
    </w:p>
    <w:p w14:paraId="3160BDDA" w14:textId="185AF1F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_Toc160651820 \h </w:instrText>
      </w:r>
      <w:r>
        <w:rPr>
          <w:noProof/>
        </w:rPr>
      </w:r>
      <w:r>
        <w:rPr>
          <w:noProof/>
        </w:rPr>
        <w:fldChar w:fldCharType="separate"/>
      </w:r>
      <w:r>
        <w:rPr>
          <w:noProof/>
        </w:rPr>
        <w:t>102</w:t>
      </w:r>
      <w:r>
        <w:rPr>
          <w:noProof/>
        </w:rPr>
        <w:fldChar w:fldCharType="end"/>
      </w:r>
    </w:p>
    <w:p w14:paraId="67601874" w14:textId="196643B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_Toc160651821 \h </w:instrText>
      </w:r>
      <w:r>
        <w:rPr>
          <w:noProof/>
        </w:rPr>
      </w:r>
      <w:r>
        <w:rPr>
          <w:noProof/>
        </w:rPr>
        <w:fldChar w:fldCharType="separate"/>
      </w:r>
      <w:r>
        <w:rPr>
          <w:noProof/>
        </w:rPr>
        <w:t>103</w:t>
      </w:r>
      <w:r>
        <w:rPr>
          <w:noProof/>
        </w:rPr>
        <w:fldChar w:fldCharType="end"/>
      </w:r>
    </w:p>
    <w:p w14:paraId="6C97062F" w14:textId="4202319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_Toc160651822 \h </w:instrText>
      </w:r>
      <w:r>
        <w:rPr>
          <w:noProof/>
        </w:rPr>
      </w:r>
      <w:r>
        <w:rPr>
          <w:noProof/>
        </w:rPr>
        <w:fldChar w:fldCharType="separate"/>
      </w:r>
      <w:r>
        <w:rPr>
          <w:noProof/>
        </w:rPr>
        <w:t>103</w:t>
      </w:r>
      <w:r>
        <w:rPr>
          <w:noProof/>
        </w:rPr>
        <w:fldChar w:fldCharType="end"/>
      </w:r>
    </w:p>
    <w:p w14:paraId="78D5366D" w14:textId="35E7A3D1" w:rsidR="00AC0B17" w:rsidRDefault="00AC0B17">
      <w:pPr>
        <w:pStyle w:val="TOC2"/>
        <w:rPr>
          <w:rFonts w:asciiTheme="minorHAnsi" w:eastAsiaTheme="minorEastAsia" w:hAnsiTheme="minorHAnsi" w:cstheme="minorBidi"/>
          <w:noProof/>
          <w:kern w:val="2"/>
          <w:sz w:val="21"/>
          <w:szCs w:val="22"/>
          <w:lang w:val="en-US" w:eastAsia="zh-CN"/>
        </w:rPr>
      </w:pPr>
      <w:r>
        <w:rPr>
          <w:noProof/>
        </w:rPr>
        <w:lastRenderedPageBreak/>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_Toc160651823 \h </w:instrText>
      </w:r>
      <w:r>
        <w:rPr>
          <w:noProof/>
        </w:rPr>
      </w:r>
      <w:r>
        <w:rPr>
          <w:noProof/>
        </w:rPr>
        <w:fldChar w:fldCharType="separate"/>
      </w:r>
      <w:r>
        <w:rPr>
          <w:noProof/>
        </w:rPr>
        <w:t>103</w:t>
      </w:r>
      <w:r>
        <w:rPr>
          <w:noProof/>
        </w:rPr>
        <w:fldChar w:fldCharType="end"/>
      </w:r>
    </w:p>
    <w:p w14:paraId="2695EF75" w14:textId="0BE1E2F5" w:rsidR="00AC0B17" w:rsidRDefault="00AC0B17">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_Toc160651824 \h </w:instrText>
      </w:r>
      <w:r>
        <w:rPr>
          <w:noProof/>
        </w:rPr>
      </w:r>
      <w:r>
        <w:rPr>
          <w:noProof/>
        </w:rPr>
        <w:fldChar w:fldCharType="separate"/>
      </w:r>
      <w:r>
        <w:rPr>
          <w:noProof/>
        </w:rPr>
        <w:t>103</w:t>
      </w:r>
      <w:r>
        <w:rPr>
          <w:noProof/>
        </w:rPr>
        <w:fldChar w:fldCharType="end"/>
      </w:r>
    </w:p>
    <w:p w14:paraId="611018B8" w14:textId="5FFFA65B" w:rsidR="00AC0B17" w:rsidRDefault="00AC0B17">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_Toc160651825 \h </w:instrText>
      </w:r>
      <w:r>
        <w:rPr>
          <w:noProof/>
        </w:rPr>
      </w:r>
      <w:r>
        <w:rPr>
          <w:noProof/>
        </w:rPr>
        <w:fldChar w:fldCharType="separate"/>
      </w:r>
      <w:r>
        <w:rPr>
          <w:noProof/>
        </w:rPr>
        <w:t>104</w:t>
      </w:r>
      <w:r>
        <w:rPr>
          <w:noProof/>
        </w:rPr>
        <w:fldChar w:fldCharType="end"/>
      </w:r>
    </w:p>
    <w:p w14:paraId="4191340B" w14:textId="700E48E6" w:rsidR="00AC0B17" w:rsidRDefault="00AC0B17">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_Toc160651826 \h </w:instrText>
      </w:r>
      <w:r>
        <w:rPr>
          <w:noProof/>
        </w:rPr>
      </w:r>
      <w:r>
        <w:rPr>
          <w:noProof/>
        </w:rPr>
        <w:fldChar w:fldCharType="separate"/>
      </w:r>
      <w:r>
        <w:rPr>
          <w:noProof/>
        </w:rPr>
        <w:t>104</w:t>
      </w:r>
      <w:r>
        <w:rPr>
          <w:noProof/>
        </w:rPr>
        <w:fldChar w:fldCharType="end"/>
      </w:r>
    </w:p>
    <w:p w14:paraId="7A8664BB" w14:textId="15C21DD9" w:rsidR="00AC0B17" w:rsidRDefault="00AC0B17">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_Toc160651827 \h </w:instrText>
      </w:r>
      <w:r>
        <w:rPr>
          <w:noProof/>
        </w:rPr>
      </w:r>
      <w:r>
        <w:rPr>
          <w:noProof/>
        </w:rPr>
        <w:fldChar w:fldCharType="separate"/>
      </w:r>
      <w:r>
        <w:rPr>
          <w:noProof/>
        </w:rPr>
        <w:t>104</w:t>
      </w:r>
      <w:r>
        <w:rPr>
          <w:noProof/>
        </w:rPr>
        <w:fldChar w:fldCharType="end"/>
      </w:r>
    </w:p>
    <w:p w14:paraId="10D358DE" w14:textId="16EE4F95"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6.4.3.2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rPr>
        <w:t xml:space="preserve">Network Slice Optimization </w:t>
      </w:r>
      <w:r w:rsidRPr="00363141">
        <w:rPr>
          <w:noProof/>
          <w:lang w:val="en-US"/>
        </w:rPr>
        <w:t>Subscriptions</w:t>
      </w:r>
      <w:r>
        <w:rPr>
          <w:noProof/>
        </w:rPr>
        <w:tab/>
      </w:r>
      <w:r>
        <w:rPr>
          <w:noProof/>
        </w:rPr>
        <w:fldChar w:fldCharType="begin"/>
      </w:r>
      <w:r>
        <w:rPr>
          <w:noProof/>
        </w:rPr>
        <w:instrText xml:space="preserve"> PAGEREF _Toc160651828 \h </w:instrText>
      </w:r>
      <w:r>
        <w:rPr>
          <w:noProof/>
        </w:rPr>
      </w:r>
      <w:r>
        <w:rPr>
          <w:noProof/>
        </w:rPr>
        <w:fldChar w:fldCharType="separate"/>
      </w:r>
      <w:r>
        <w:rPr>
          <w:noProof/>
        </w:rPr>
        <w:t>105</w:t>
      </w:r>
      <w:r>
        <w:rPr>
          <w:noProof/>
        </w:rPr>
        <w:fldChar w:fldCharType="end"/>
      </w:r>
    </w:p>
    <w:p w14:paraId="1704E4BD" w14:textId="1EAEE5E6" w:rsidR="00AC0B17" w:rsidRDefault="00AC0B17">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_Toc160651829 \h </w:instrText>
      </w:r>
      <w:r>
        <w:rPr>
          <w:noProof/>
        </w:rPr>
      </w:r>
      <w:r>
        <w:rPr>
          <w:noProof/>
        </w:rPr>
        <w:fldChar w:fldCharType="separate"/>
      </w:r>
      <w:r>
        <w:rPr>
          <w:noProof/>
        </w:rPr>
        <w:t>105</w:t>
      </w:r>
      <w:r>
        <w:rPr>
          <w:noProof/>
        </w:rPr>
        <w:fldChar w:fldCharType="end"/>
      </w:r>
    </w:p>
    <w:p w14:paraId="31C7E0F5" w14:textId="403809AF" w:rsidR="00AC0B17" w:rsidRDefault="00AC0B17">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_Toc160651830 \h </w:instrText>
      </w:r>
      <w:r>
        <w:rPr>
          <w:noProof/>
        </w:rPr>
      </w:r>
      <w:r>
        <w:rPr>
          <w:noProof/>
        </w:rPr>
        <w:fldChar w:fldCharType="separate"/>
      </w:r>
      <w:r>
        <w:rPr>
          <w:noProof/>
        </w:rPr>
        <w:t>105</w:t>
      </w:r>
      <w:r>
        <w:rPr>
          <w:noProof/>
        </w:rPr>
        <w:fldChar w:fldCharType="end"/>
      </w:r>
    </w:p>
    <w:p w14:paraId="5C0DD69E" w14:textId="1D6961A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_Toc160651831 \h </w:instrText>
      </w:r>
      <w:r>
        <w:rPr>
          <w:noProof/>
        </w:rPr>
      </w:r>
      <w:r>
        <w:rPr>
          <w:noProof/>
        </w:rPr>
        <w:fldChar w:fldCharType="separate"/>
      </w:r>
      <w:r>
        <w:rPr>
          <w:noProof/>
        </w:rPr>
        <w:t>105</w:t>
      </w:r>
      <w:r>
        <w:rPr>
          <w:noProof/>
        </w:rPr>
        <w:fldChar w:fldCharType="end"/>
      </w:r>
    </w:p>
    <w:p w14:paraId="19EF4D68" w14:textId="0629728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_Toc160651832 \h </w:instrText>
      </w:r>
      <w:r>
        <w:rPr>
          <w:noProof/>
        </w:rPr>
      </w:r>
      <w:r>
        <w:rPr>
          <w:noProof/>
        </w:rPr>
        <w:fldChar w:fldCharType="separate"/>
      </w:r>
      <w:r>
        <w:rPr>
          <w:noProof/>
        </w:rPr>
        <w:t>105</w:t>
      </w:r>
      <w:r>
        <w:rPr>
          <w:noProof/>
        </w:rPr>
        <w:fldChar w:fldCharType="end"/>
      </w:r>
    </w:p>
    <w:p w14:paraId="0C7958BD" w14:textId="3038745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_Toc160651833 \h </w:instrText>
      </w:r>
      <w:r>
        <w:rPr>
          <w:noProof/>
        </w:rPr>
      </w:r>
      <w:r>
        <w:rPr>
          <w:noProof/>
        </w:rPr>
        <w:fldChar w:fldCharType="separate"/>
      </w:r>
      <w:r>
        <w:rPr>
          <w:noProof/>
        </w:rPr>
        <w:t>106</w:t>
      </w:r>
      <w:r>
        <w:rPr>
          <w:noProof/>
        </w:rPr>
        <w:fldChar w:fldCharType="end"/>
      </w:r>
    </w:p>
    <w:p w14:paraId="264E08DA" w14:textId="64CF0916" w:rsidR="00AC0B17" w:rsidRDefault="00AC0B17">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_Toc160651834 \h </w:instrText>
      </w:r>
      <w:r>
        <w:rPr>
          <w:noProof/>
        </w:rPr>
      </w:r>
      <w:r>
        <w:rPr>
          <w:noProof/>
        </w:rPr>
        <w:fldChar w:fldCharType="separate"/>
      </w:r>
      <w:r>
        <w:rPr>
          <w:noProof/>
        </w:rPr>
        <w:t>106</w:t>
      </w:r>
      <w:r>
        <w:rPr>
          <w:noProof/>
        </w:rPr>
        <w:fldChar w:fldCharType="end"/>
      </w:r>
    </w:p>
    <w:p w14:paraId="1AB663E5" w14:textId="03CD1C69" w:rsidR="00AC0B17" w:rsidRDefault="00AC0B1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_Toc160651835 \h </w:instrText>
      </w:r>
      <w:r>
        <w:rPr>
          <w:noProof/>
        </w:rPr>
      </w:r>
      <w:r>
        <w:rPr>
          <w:noProof/>
        </w:rPr>
        <w:fldChar w:fldCharType="separate"/>
      </w:r>
      <w:r>
        <w:rPr>
          <w:noProof/>
        </w:rPr>
        <w:t>106</w:t>
      </w:r>
      <w:r>
        <w:rPr>
          <w:noProof/>
        </w:rPr>
        <w:fldChar w:fldCharType="end"/>
      </w:r>
    </w:p>
    <w:p w14:paraId="622313B8" w14:textId="6CCDCD26" w:rsidR="00AC0B17" w:rsidRDefault="00AC0B1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_Toc160651836 \h </w:instrText>
      </w:r>
      <w:r>
        <w:rPr>
          <w:noProof/>
        </w:rPr>
      </w:r>
      <w:r>
        <w:rPr>
          <w:noProof/>
        </w:rPr>
        <w:fldChar w:fldCharType="separate"/>
      </w:r>
      <w:r>
        <w:rPr>
          <w:noProof/>
        </w:rPr>
        <w:t>106</w:t>
      </w:r>
      <w:r>
        <w:rPr>
          <w:noProof/>
        </w:rPr>
        <w:fldChar w:fldCharType="end"/>
      </w:r>
    </w:p>
    <w:p w14:paraId="76B85747" w14:textId="70A60AC6" w:rsidR="00AC0B17" w:rsidRDefault="00AC0B1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_Toc160651837 \h </w:instrText>
      </w:r>
      <w:r>
        <w:rPr>
          <w:noProof/>
        </w:rPr>
      </w:r>
      <w:r>
        <w:rPr>
          <w:noProof/>
        </w:rPr>
        <w:fldChar w:fldCharType="separate"/>
      </w:r>
      <w:r>
        <w:rPr>
          <w:noProof/>
        </w:rPr>
        <w:t>106</w:t>
      </w:r>
      <w:r>
        <w:rPr>
          <w:noProof/>
        </w:rPr>
        <w:fldChar w:fldCharType="end"/>
      </w:r>
    </w:p>
    <w:p w14:paraId="18F92C0B" w14:textId="2EF26FC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_Toc160651838 \h </w:instrText>
      </w:r>
      <w:r>
        <w:rPr>
          <w:noProof/>
        </w:rPr>
      </w:r>
      <w:r>
        <w:rPr>
          <w:noProof/>
        </w:rPr>
        <w:fldChar w:fldCharType="separate"/>
      </w:r>
      <w:r>
        <w:rPr>
          <w:noProof/>
        </w:rPr>
        <w:t>106</w:t>
      </w:r>
      <w:r>
        <w:rPr>
          <w:noProof/>
        </w:rPr>
        <w:fldChar w:fldCharType="end"/>
      </w:r>
    </w:p>
    <w:p w14:paraId="2A1B4F2E" w14:textId="1DFE3CF7"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_Toc160651839 \h </w:instrText>
      </w:r>
      <w:r>
        <w:rPr>
          <w:noProof/>
        </w:rPr>
      </w:r>
      <w:r>
        <w:rPr>
          <w:noProof/>
        </w:rPr>
        <w:fldChar w:fldCharType="separate"/>
      </w:r>
      <w:r>
        <w:rPr>
          <w:noProof/>
        </w:rPr>
        <w:t>107</w:t>
      </w:r>
      <w:r>
        <w:rPr>
          <w:noProof/>
        </w:rPr>
        <w:fldChar w:fldCharType="end"/>
      </w:r>
    </w:p>
    <w:p w14:paraId="74B95F7D" w14:textId="0F6E0C1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_Toc160651840 \h </w:instrText>
      </w:r>
      <w:r>
        <w:rPr>
          <w:noProof/>
        </w:rPr>
      </w:r>
      <w:r>
        <w:rPr>
          <w:noProof/>
        </w:rPr>
        <w:fldChar w:fldCharType="separate"/>
      </w:r>
      <w:r>
        <w:rPr>
          <w:noProof/>
        </w:rPr>
        <w:t>108</w:t>
      </w:r>
      <w:r>
        <w:rPr>
          <w:noProof/>
        </w:rPr>
        <w:fldChar w:fldCharType="end"/>
      </w:r>
    </w:p>
    <w:p w14:paraId="06913F11" w14:textId="5D58B92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_Toc160651841 \h </w:instrText>
      </w:r>
      <w:r>
        <w:rPr>
          <w:noProof/>
        </w:rPr>
      </w:r>
      <w:r>
        <w:rPr>
          <w:noProof/>
        </w:rPr>
        <w:fldChar w:fldCharType="separate"/>
      </w:r>
      <w:r>
        <w:rPr>
          <w:noProof/>
        </w:rPr>
        <w:t>109</w:t>
      </w:r>
      <w:r>
        <w:rPr>
          <w:noProof/>
        </w:rPr>
        <w:fldChar w:fldCharType="end"/>
      </w:r>
    </w:p>
    <w:p w14:paraId="0D2D1E02" w14:textId="201A616E" w:rsidR="00AC0B17" w:rsidRDefault="00AC0B1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_Toc160651842 \h </w:instrText>
      </w:r>
      <w:r>
        <w:rPr>
          <w:noProof/>
        </w:rPr>
      </w:r>
      <w:r>
        <w:rPr>
          <w:noProof/>
        </w:rPr>
        <w:fldChar w:fldCharType="separate"/>
      </w:r>
      <w:r>
        <w:rPr>
          <w:noProof/>
        </w:rPr>
        <w:t>110</w:t>
      </w:r>
      <w:r>
        <w:rPr>
          <w:noProof/>
        </w:rPr>
        <w:fldChar w:fldCharType="end"/>
      </w:r>
    </w:p>
    <w:p w14:paraId="16E4FA5C" w14:textId="224AAD8B" w:rsidR="00AC0B17" w:rsidRDefault="00AC0B17">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_Toc160651843 \h </w:instrText>
      </w:r>
      <w:r>
        <w:rPr>
          <w:noProof/>
        </w:rPr>
      </w:r>
      <w:r>
        <w:rPr>
          <w:noProof/>
        </w:rPr>
        <w:fldChar w:fldCharType="separate"/>
      </w:r>
      <w:r>
        <w:rPr>
          <w:noProof/>
        </w:rPr>
        <w:t>110</w:t>
      </w:r>
      <w:r>
        <w:rPr>
          <w:noProof/>
        </w:rPr>
        <w:fldChar w:fldCharType="end"/>
      </w:r>
    </w:p>
    <w:p w14:paraId="696567C6" w14:textId="6CF957EF" w:rsidR="00AC0B17" w:rsidRDefault="00AC0B17">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_Toc160651844 \h </w:instrText>
      </w:r>
      <w:r>
        <w:rPr>
          <w:noProof/>
        </w:rPr>
      </w:r>
      <w:r>
        <w:rPr>
          <w:noProof/>
        </w:rPr>
        <w:fldChar w:fldCharType="separate"/>
      </w:r>
      <w:r>
        <w:rPr>
          <w:noProof/>
        </w:rPr>
        <w:t>110</w:t>
      </w:r>
      <w:r>
        <w:rPr>
          <w:noProof/>
        </w:rPr>
        <w:fldChar w:fldCharType="end"/>
      </w:r>
    </w:p>
    <w:p w14:paraId="724AF44A" w14:textId="22A110EA" w:rsidR="00AC0B17" w:rsidRDefault="00AC0B17">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_Toc160651845 \h </w:instrText>
      </w:r>
      <w:r>
        <w:rPr>
          <w:noProof/>
        </w:rPr>
      </w:r>
      <w:r>
        <w:rPr>
          <w:noProof/>
        </w:rPr>
        <w:fldChar w:fldCharType="separate"/>
      </w:r>
      <w:r>
        <w:rPr>
          <w:noProof/>
        </w:rPr>
        <w:t>110</w:t>
      </w:r>
      <w:r>
        <w:rPr>
          <w:noProof/>
        </w:rPr>
        <w:fldChar w:fldCharType="end"/>
      </w:r>
    </w:p>
    <w:p w14:paraId="408AA129" w14:textId="6350FFA5" w:rsidR="00AC0B17" w:rsidRDefault="00AC0B17">
      <w:pPr>
        <w:pStyle w:val="TOC4"/>
        <w:rPr>
          <w:rFonts w:asciiTheme="minorHAnsi" w:eastAsiaTheme="minorEastAsia" w:hAnsiTheme="minorHAnsi" w:cstheme="minorBidi"/>
          <w:noProof/>
          <w:kern w:val="2"/>
          <w:sz w:val="21"/>
          <w:szCs w:val="22"/>
          <w:lang w:val="en-US" w:eastAsia="zh-CN"/>
        </w:rPr>
      </w:pPr>
      <w:r>
        <w:rPr>
          <w:noProof/>
        </w:rPr>
        <w:t>6.4</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63141">
        <w:rPr>
          <w:noProof/>
          <w:lang w:val="en-US"/>
        </w:rPr>
        <w:t>Notification</w:t>
      </w:r>
      <w:r>
        <w:rPr>
          <w:noProof/>
        </w:rPr>
        <w:tab/>
      </w:r>
      <w:r>
        <w:rPr>
          <w:noProof/>
        </w:rPr>
        <w:fldChar w:fldCharType="begin"/>
      </w:r>
      <w:r>
        <w:rPr>
          <w:noProof/>
        </w:rPr>
        <w:instrText xml:space="preserve"> PAGEREF _Toc160651846 \h </w:instrText>
      </w:r>
      <w:r>
        <w:rPr>
          <w:noProof/>
        </w:rPr>
      </w:r>
      <w:r>
        <w:rPr>
          <w:noProof/>
        </w:rPr>
        <w:fldChar w:fldCharType="separate"/>
      </w:r>
      <w:r>
        <w:rPr>
          <w:noProof/>
        </w:rPr>
        <w:t>111</w:t>
      </w:r>
      <w:r>
        <w:rPr>
          <w:noProof/>
        </w:rPr>
        <w:fldChar w:fldCharType="end"/>
      </w:r>
    </w:p>
    <w:p w14:paraId="2155797D" w14:textId="47CAE9E5" w:rsidR="00AC0B17" w:rsidRDefault="00AC0B17">
      <w:pPr>
        <w:pStyle w:val="TOC5"/>
        <w:rPr>
          <w:rFonts w:asciiTheme="minorHAnsi" w:eastAsiaTheme="minorEastAsia" w:hAnsiTheme="minorHAnsi" w:cstheme="minorBidi"/>
          <w:noProof/>
          <w:kern w:val="2"/>
          <w:sz w:val="21"/>
          <w:szCs w:val="22"/>
          <w:lang w:val="en-US" w:eastAsia="zh-CN"/>
        </w:rPr>
      </w:pPr>
      <w:r>
        <w:rPr>
          <w:noProof/>
        </w:rPr>
        <w:t>6.4</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_Toc160651847 \h </w:instrText>
      </w:r>
      <w:r>
        <w:rPr>
          <w:noProof/>
        </w:rPr>
      </w:r>
      <w:r>
        <w:rPr>
          <w:noProof/>
        </w:rPr>
        <w:fldChar w:fldCharType="separate"/>
      </w:r>
      <w:r>
        <w:rPr>
          <w:noProof/>
        </w:rPr>
        <w:t>111</w:t>
      </w:r>
      <w:r>
        <w:rPr>
          <w:noProof/>
        </w:rPr>
        <w:fldChar w:fldCharType="end"/>
      </w:r>
    </w:p>
    <w:p w14:paraId="672270D9" w14:textId="0FCF600B" w:rsidR="00AC0B17" w:rsidRDefault="00AC0B17">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_Toc160651848 \h </w:instrText>
      </w:r>
      <w:r>
        <w:rPr>
          <w:noProof/>
        </w:rPr>
      </w:r>
      <w:r>
        <w:rPr>
          <w:noProof/>
        </w:rPr>
        <w:fldChar w:fldCharType="separate"/>
      </w:r>
      <w:r>
        <w:rPr>
          <w:noProof/>
        </w:rPr>
        <w:t>111</w:t>
      </w:r>
      <w:r>
        <w:rPr>
          <w:noProof/>
        </w:rPr>
        <w:fldChar w:fldCharType="end"/>
      </w:r>
    </w:p>
    <w:p w14:paraId="2F5016C4" w14:textId="06B4B582" w:rsidR="00AC0B17" w:rsidRDefault="00AC0B17">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_Toc160651849 \h </w:instrText>
      </w:r>
      <w:r>
        <w:rPr>
          <w:noProof/>
        </w:rPr>
      </w:r>
      <w:r>
        <w:rPr>
          <w:noProof/>
        </w:rPr>
        <w:fldChar w:fldCharType="separate"/>
      </w:r>
      <w:r>
        <w:rPr>
          <w:noProof/>
        </w:rPr>
        <w:t>111</w:t>
      </w:r>
      <w:r>
        <w:rPr>
          <w:noProof/>
        </w:rPr>
        <w:fldChar w:fldCharType="end"/>
      </w:r>
    </w:p>
    <w:p w14:paraId="2E862031" w14:textId="19183D9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_Toc160651850 \h </w:instrText>
      </w:r>
      <w:r>
        <w:rPr>
          <w:noProof/>
        </w:rPr>
      </w:r>
      <w:r>
        <w:rPr>
          <w:noProof/>
        </w:rPr>
        <w:fldChar w:fldCharType="separate"/>
      </w:r>
      <w:r>
        <w:rPr>
          <w:noProof/>
        </w:rPr>
        <w:t>111</w:t>
      </w:r>
      <w:r>
        <w:rPr>
          <w:noProof/>
        </w:rPr>
        <w:fldChar w:fldCharType="end"/>
      </w:r>
    </w:p>
    <w:p w14:paraId="6A8DBA1C" w14:textId="775DF65C" w:rsidR="00AC0B17" w:rsidRDefault="00AC0B17">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_Toc160651851 \h </w:instrText>
      </w:r>
      <w:r>
        <w:rPr>
          <w:noProof/>
        </w:rPr>
      </w:r>
      <w:r>
        <w:rPr>
          <w:noProof/>
        </w:rPr>
        <w:fldChar w:fldCharType="separate"/>
      </w:r>
      <w:r>
        <w:rPr>
          <w:noProof/>
        </w:rPr>
        <w:t>112</w:t>
      </w:r>
      <w:r>
        <w:rPr>
          <w:noProof/>
        </w:rPr>
        <w:fldChar w:fldCharType="end"/>
      </w:r>
    </w:p>
    <w:p w14:paraId="5A29BADB" w14:textId="29316FE4" w:rsidR="00AC0B17" w:rsidRDefault="00AC0B17">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_Toc160651852 \h </w:instrText>
      </w:r>
      <w:r>
        <w:rPr>
          <w:noProof/>
        </w:rPr>
      </w:r>
      <w:r>
        <w:rPr>
          <w:noProof/>
        </w:rPr>
        <w:fldChar w:fldCharType="separate"/>
      </w:r>
      <w:r>
        <w:rPr>
          <w:noProof/>
        </w:rPr>
        <w:t>112</w:t>
      </w:r>
      <w:r>
        <w:rPr>
          <w:noProof/>
        </w:rPr>
        <w:fldChar w:fldCharType="end"/>
      </w:r>
    </w:p>
    <w:p w14:paraId="0DF258F9" w14:textId="6F35C40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_Toc160651853 \h </w:instrText>
      </w:r>
      <w:r>
        <w:rPr>
          <w:noProof/>
        </w:rPr>
      </w:r>
      <w:r>
        <w:rPr>
          <w:noProof/>
        </w:rPr>
        <w:fldChar w:fldCharType="separate"/>
      </w:r>
      <w:r>
        <w:rPr>
          <w:noProof/>
        </w:rPr>
        <w:t>112</w:t>
      </w:r>
      <w:r>
        <w:rPr>
          <w:noProof/>
        </w:rPr>
        <w:fldChar w:fldCharType="end"/>
      </w:r>
    </w:p>
    <w:p w14:paraId="254C1423" w14:textId="55930F3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_Toc160651854 \h </w:instrText>
      </w:r>
      <w:r>
        <w:rPr>
          <w:noProof/>
        </w:rPr>
      </w:r>
      <w:r>
        <w:rPr>
          <w:noProof/>
        </w:rPr>
        <w:fldChar w:fldCharType="separate"/>
      </w:r>
      <w:r>
        <w:rPr>
          <w:noProof/>
        </w:rPr>
        <w:t>112</w:t>
      </w:r>
      <w:r>
        <w:rPr>
          <w:noProof/>
        </w:rPr>
        <w:fldChar w:fldCharType="end"/>
      </w:r>
    </w:p>
    <w:p w14:paraId="72AD47B9" w14:textId="073A27E4" w:rsidR="00AC0B17" w:rsidRDefault="00AC0B17">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_Toc160651855 \h </w:instrText>
      </w:r>
      <w:r>
        <w:rPr>
          <w:noProof/>
        </w:rPr>
      </w:r>
      <w:r>
        <w:rPr>
          <w:noProof/>
        </w:rPr>
        <w:fldChar w:fldCharType="separate"/>
      </w:r>
      <w:r>
        <w:rPr>
          <w:noProof/>
        </w:rPr>
        <w:t>113</w:t>
      </w:r>
      <w:r>
        <w:rPr>
          <w:noProof/>
        </w:rPr>
        <w:fldChar w:fldCharType="end"/>
      </w:r>
    </w:p>
    <w:p w14:paraId="7CA56935" w14:textId="4226473D" w:rsidR="00AC0B17" w:rsidRDefault="00AC0B17">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_Toc160651856 \h </w:instrText>
      </w:r>
      <w:r>
        <w:rPr>
          <w:noProof/>
        </w:rPr>
      </w:r>
      <w:r>
        <w:rPr>
          <w:noProof/>
        </w:rPr>
        <w:fldChar w:fldCharType="separate"/>
      </w:r>
      <w:r>
        <w:rPr>
          <w:noProof/>
        </w:rPr>
        <w:t>114</w:t>
      </w:r>
      <w:r>
        <w:rPr>
          <w:noProof/>
        </w:rPr>
        <w:fldChar w:fldCharType="end"/>
      </w:r>
    </w:p>
    <w:p w14:paraId="70C210C2" w14:textId="3B043775" w:rsidR="00AC0B17" w:rsidRDefault="00AC0B17">
      <w:pPr>
        <w:pStyle w:val="TOC4"/>
        <w:rPr>
          <w:rFonts w:asciiTheme="minorHAnsi" w:eastAsiaTheme="minorEastAsia" w:hAnsiTheme="minorHAnsi" w:cstheme="minorBidi"/>
          <w:noProof/>
          <w:kern w:val="2"/>
          <w:sz w:val="21"/>
          <w:szCs w:val="22"/>
          <w:lang w:val="en-US" w:eastAsia="zh-CN"/>
        </w:rPr>
      </w:pPr>
      <w:r>
        <w:rPr>
          <w:noProof/>
        </w:rPr>
        <w:t>6.4</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_Toc160651857 \h </w:instrText>
      </w:r>
      <w:r>
        <w:rPr>
          <w:noProof/>
        </w:rPr>
      </w:r>
      <w:r>
        <w:rPr>
          <w:noProof/>
        </w:rPr>
        <w:fldChar w:fldCharType="separate"/>
      </w:r>
      <w:r>
        <w:rPr>
          <w:noProof/>
        </w:rPr>
        <w:t>115</w:t>
      </w:r>
      <w:r>
        <w:rPr>
          <w:noProof/>
        </w:rPr>
        <w:fldChar w:fldCharType="end"/>
      </w:r>
    </w:p>
    <w:p w14:paraId="6009E214" w14:textId="746F29CC" w:rsidR="00AC0B17" w:rsidRDefault="00AC0B17">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_Toc160651858 \h </w:instrText>
      </w:r>
      <w:r>
        <w:rPr>
          <w:noProof/>
        </w:rPr>
      </w:r>
      <w:r>
        <w:rPr>
          <w:noProof/>
        </w:rPr>
        <w:fldChar w:fldCharType="separate"/>
      </w:r>
      <w:r>
        <w:rPr>
          <w:noProof/>
        </w:rPr>
        <w:t>115</w:t>
      </w:r>
      <w:r>
        <w:rPr>
          <w:noProof/>
        </w:rPr>
        <w:fldChar w:fldCharType="end"/>
      </w:r>
    </w:p>
    <w:p w14:paraId="7632FFFD" w14:textId="6942959E" w:rsidR="00AC0B17" w:rsidRDefault="00AC0B17">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_Toc160651859 \h </w:instrText>
      </w:r>
      <w:r>
        <w:rPr>
          <w:noProof/>
        </w:rPr>
      </w:r>
      <w:r>
        <w:rPr>
          <w:noProof/>
        </w:rPr>
        <w:fldChar w:fldCharType="separate"/>
      </w:r>
      <w:r>
        <w:rPr>
          <w:noProof/>
        </w:rPr>
        <w:t>115</w:t>
      </w:r>
      <w:r>
        <w:rPr>
          <w:noProof/>
        </w:rPr>
        <w:fldChar w:fldCharType="end"/>
      </w:r>
    </w:p>
    <w:p w14:paraId="1D938E3D" w14:textId="5F21B00E" w:rsidR="00AC0B17" w:rsidRDefault="00AC0B17">
      <w:pPr>
        <w:pStyle w:val="TOC4"/>
        <w:rPr>
          <w:rFonts w:asciiTheme="minorHAnsi" w:eastAsiaTheme="minorEastAsia" w:hAnsiTheme="minorHAnsi" w:cstheme="minorBidi"/>
          <w:noProof/>
          <w:kern w:val="2"/>
          <w:sz w:val="21"/>
          <w:szCs w:val="22"/>
          <w:lang w:val="en-US" w:eastAsia="zh-CN"/>
        </w:rPr>
      </w:pPr>
      <w:r>
        <w:rPr>
          <w:noProof/>
        </w:rPr>
        <w:t>6.4</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_Toc160651860 \h </w:instrText>
      </w:r>
      <w:r>
        <w:rPr>
          <w:noProof/>
        </w:rPr>
      </w:r>
      <w:r>
        <w:rPr>
          <w:noProof/>
        </w:rPr>
        <w:fldChar w:fldCharType="separate"/>
      </w:r>
      <w:r>
        <w:rPr>
          <w:noProof/>
        </w:rPr>
        <w:t>115</w:t>
      </w:r>
      <w:r>
        <w:rPr>
          <w:noProof/>
        </w:rPr>
        <w:fldChar w:fldCharType="end"/>
      </w:r>
    </w:p>
    <w:p w14:paraId="40C4816B" w14:textId="543AD852" w:rsidR="00AC0B17" w:rsidRDefault="00AC0B17">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_Toc160651861 \h </w:instrText>
      </w:r>
      <w:r>
        <w:rPr>
          <w:noProof/>
        </w:rPr>
      </w:r>
      <w:r>
        <w:rPr>
          <w:noProof/>
        </w:rPr>
        <w:fldChar w:fldCharType="separate"/>
      </w:r>
      <w:r>
        <w:rPr>
          <w:noProof/>
        </w:rPr>
        <w:t>115</w:t>
      </w:r>
      <w:r>
        <w:rPr>
          <w:noProof/>
        </w:rPr>
        <w:fldChar w:fldCharType="end"/>
      </w:r>
    </w:p>
    <w:p w14:paraId="4DA5B5BF" w14:textId="39187630" w:rsidR="00AC0B17" w:rsidRDefault="00AC0B17">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_Toc160651862 \h </w:instrText>
      </w:r>
      <w:r>
        <w:rPr>
          <w:noProof/>
        </w:rPr>
      </w:r>
      <w:r>
        <w:rPr>
          <w:noProof/>
        </w:rPr>
        <w:fldChar w:fldCharType="separate"/>
      </w:r>
      <w:r>
        <w:rPr>
          <w:noProof/>
        </w:rPr>
        <w:t>115</w:t>
      </w:r>
      <w:r>
        <w:rPr>
          <w:noProof/>
        </w:rPr>
        <w:fldChar w:fldCharType="end"/>
      </w:r>
    </w:p>
    <w:p w14:paraId="693A2BFD" w14:textId="5D3E710B" w:rsidR="00AC0B17" w:rsidRDefault="00AC0B17">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_Toc160651863 \h </w:instrText>
      </w:r>
      <w:r>
        <w:rPr>
          <w:noProof/>
        </w:rPr>
      </w:r>
      <w:r>
        <w:rPr>
          <w:noProof/>
        </w:rPr>
        <w:fldChar w:fldCharType="separate"/>
      </w:r>
      <w:r>
        <w:rPr>
          <w:noProof/>
        </w:rPr>
        <w:t>115</w:t>
      </w:r>
      <w:r>
        <w:rPr>
          <w:noProof/>
        </w:rPr>
        <w:fldChar w:fldCharType="end"/>
      </w:r>
    </w:p>
    <w:p w14:paraId="77B66D50" w14:textId="74BF637C" w:rsidR="00AC0B17" w:rsidRDefault="00AC0B17">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_Toc160651864 \h </w:instrText>
      </w:r>
      <w:r>
        <w:rPr>
          <w:noProof/>
        </w:rPr>
      </w:r>
      <w:r>
        <w:rPr>
          <w:noProof/>
        </w:rPr>
        <w:fldChar w:fldCharType="separate"/>
      </w:r>
      <w:r>
        <w:rPr>
          <w:noProof/>
        </w:rPr>
        <w:t>115</w:t>
      </w:r>
      <w:r>
        <w:rPr>
          <w:noProof/>
        </w:rPr>
        <w:fldChar w:fldCharType="end"/>
      </w:r>
    </w:p>
    <w:p w14:paraId="2C8C7F30" w14:textId="687DACE6" w:rsidR="00AC0B17" w:rsidRDefault="00AC0B17">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_Toc160651865 \h </w:instrText>
      </w:r>
      <w:r>
        <w:rPr>
          <w:noProof/>
        </w:rPr>
      </w:r>
      <w:r>
        <w:rPr>
          <w:noProof/>
        </w:rPr>
        <w:fldChar w:fldCharType="separate"/>
      </w:r>
      <w:r>
        <w:rPr>
          <w:noProof/>
        </w:rPr>
        <w:t>115</w:t>
      </w:r>
      <w:r>
        <w:rPr>
          <w:noProof/>
        </w:rPr>
        <w:fldChar w:fldCharType="end"/>
      </w:r>
    </w:p>
    <w:p w14:paraId="24F82849" w14:textId="50D1F016" w:rsidR="00AC0B17" w:rsidRDefault="00AC0B17">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_Toc160651866 \h </w:instrText>
      </w:r>
      <w:r>
        <w:rPr>
          <w:noProof/>
        </w:rPr>
      </w:r>
      <w:r>
        <w:rPr>
          <w:noProof/>
        </w:rPr>
        <w:fldChar w:fldCharType="separate"/>
      </w:r>
      <w:r>
        <w:rPr>
          <w:noProof/>
        </w:rPr>
        <w:t>115</w:t>
      </w:r>
      <w:r>
        <w:rPr>
          <w:noProof/>
        </w:rPr>
        <w:fldChar w:fldCharType="end"/>
      </w:r>
    </w:p>
    <w:p w14:paraId="5F2E35CF" w14:textId="0C4D129D" w:rsidR="00AC0B17" w:rsidRDefault="00AC0B17">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_Toc160651867 \h </w:instrText>
      </w:r>
      <w:r>
        <w:rPr>
          <w:noProof/>
        </w:rPr>
      </w:r>
      <w:r>
        <w:rPr>
          <w:noProof/>
        </w:rPr>
        <w:fldChar w:fldCharType="separate"/>
      </w:r>
      <w:r>
        <w:rPr>
          <w:noProof/>
        </w:rPr>
        <w:t>115</w:t>
      </w:r>
      <w:r>
        <w:rPr>
          <w:noProof/>
        </w:rPr>
        <w:fldChar w:fldCharType="end"/>
      </w:r>
    </w:p>
    <w:p w14:paraId="0AD3365F" w14:textId="3B617C1B" w:rsidR="00AC0B17" w:rsidRDefault="00AC0B17">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_Toc160651868 \h </w:instrText>
      </w:r>
      <w:r>
        <w:rPr>
          <w:noProof/>
        </w:rPr>
      </w:r>
      <w:r>
        <w:rPr>
          <w:noProof/>
        </w:rPr>
        <w:fldChar w:fldCharType="separate"/>
      </w:r>
      <w:r>
        <w:rPr>
          <w:noProof/>
        </w:rPr>
        <w:t>116</w:t>
      </w:r>
      <w:r>
        <w:rPr>
          <w:noProof/>
        </w:rPr>
        <w:fldChar w:fldCharType="end"/>
      </w:r>
    </w:p>
    <w:p w14:paraId="63D98AC4" w14:textId="16A55C0A"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_Toc160651869 \h </w:instrText>
      </w:r>
      <w:r>
        <w:rPr>
          <w:noProof/>
        </w:rPr>
      </w:r>
      <w:r>
        <w:rPr>
          <w:noProof/>
        </w:rPr>
        <w:fldChar w:fldCharType="separate"/>
      </w:r>
      <w:r>
        <w:rPr>
          <w:noProof/>
        </w:rPr>
        <w:t>116</w:t>
      </w:r>
      <w:r>
        <w:rPr>
          <w:noProof/>
        </w:rPr>
        <w:fldChar w:fldCharType="end"/>
      </w:r>
    </w:p>
    <w:p w14:paraId="2BAD5A25" w14:textId="18C46DF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_Toc160651870 \h </w:instrText>
      </w:r>
      <w:r>
        <w:rPr>
          <w:noProof/>
        </w:rPr>
      </w:r>
      <w:r>
        <w:rPr>
          <w:noProof/>
        </w:rPr>
        <w:fldChar w:fldCharType="separate"/>
      </w:r>
      <w:r>
        <w:rPr>
          <w:noProof/>
        </w:rPr>
        <w:t>116</w:t>
      </w:r>
      <w:r>
        <w:rPr>
          <w:noProof/>
        </w:rPr>
        <w:fldChar w:fldCharType="end"/>
      </w:r>
    </w:p>
    <w:p w14:paraId="34680839" w14:textId="05AB62E7"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_Toc160651871 \h </w:instrText>
      </w:r>
      <w:r>
        <w:rPr>
          <w:noProof/>
        </w:rPr>
      </w:r>
      <w:r>
        <w:rPr>
          <w:noProof/>
        </w:rPr>
        <w:fldChar w:fldCharType="separate"/>
      </w:r>
      <w:r>
        <w:rPr>
          <w:noProof/>
        </w:rPr>
        <w:t>116</w:t>
      </w:r>
      <w:r>
        <w:rPr>
          <w:noProof/>
        </w:rPr>
        <w:fldChar w:fldCharType="end"/>
      </w:r>
    </w:p>
    <w:p w14:paraId="161030D3" w14:textId="193DD43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_Toc160651872 \h </w:instrText>
      </w:r>
      <w:r>
        <w:rPr>
          <w:noProof/>
        </w:rPr>
      </w:r>
      <w:r>
        <w:rPr>
          <w:noProof/>
        </w:rPr>
        <w:fldChar w:fldCharType="separate"/>
      </w:r>
      <w:r>
        <w:rPr>
          <w:noProof/>
        </w:rPr>
        <w:t>116</w:t>
      </w:r>
      <w:r>
        <w:rPr>
          <w:noProof/>
        </w:rPr>
        <w:fldChar w:fldCharType="end"/>
      </w:r>
    </w:p>
    <w:p w14:paraId="062DD863" w14:textId="2554763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_Toc160651873 \h </w:instrText>
      </w:r>
      <w:r>
        <w:rPr>
          <w:noProof/>
        </w:rPr>
      </w:r>
      <w:r>
        <w:rPr>
          <w:noProof/>
        </w:rPr>
        <w:fldChar w:fldCharType="separate"/>
      </w:r>
      <w:r>
        <w:rPr>
          <w:noProof/>
        </w:rPr>
        <w:t>116</w:t>
      </w:r>
      <w:r>
        <w:rPr>
          <w:noProof/>
        </w:rPr>
        <w:fldChar w:fldCharType="end"/>
      </w:r>
    </w:p>
    <w:p w14:paraId="27D2F741" w14:textId="27D2A7D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_Toc160651874 \h </w:instrText>
      </w:r>
      <w:r>
        <w:rPr>
          <w:noProof/>
        </w:rPr>
      </w:r>
      <w:r>
        <w:rPr>
          <w:noProof/>
        </w:rPr>
        <w:fldChar w:fldCharType="separate"/>
      </w:r>
      <w:r>
        <w:rPr>
          <w:noProof/>
        </w:rPr>
        <w:t>117</w:t>
      </w:r>
      <w:r>
        <w:rPr>
          <w:noProof/>
        </w:rPr>
        <w:fldChar w:fldCharType="end"/>
      </w:r>
    </w:p>
    <w:p w14:paraId="63642F4F" w14:textId="5467378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_Toc160651875 \h </w:instrText>
      </w:r>
      <w:r>
        <w:rPr>
          <w:noProof/>
        </w:rPr>
      </w:r>
      <w:r>
        <w:rPr>
          <w:noProof/>
        </w:rPr>
        <w:fldChar w:fldCharType="separate"/>
      </w:r>
      <w:r>
        <w:rPr>
          <w:noProof/>
        </w:rPr>
        <w:t>117</w:t>
      </w:r>
      <w:r>
        <w:rPr>
          <w:noProof/>
        </w:rPr>
        <w:fldChar w:fldCharType="end"/>
      </w:r>
    </w:p>
    <w:p w14:paraId="1577DA78" w14:textId="69941AC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_Toc160651876 \h </w:instrText>
      </w:r>
      <w:r>
        <w:rPr>
          <w:noProof/>
        </w:rPr>
      </w:r>
      <w:r>
        <w:rPr>
          <w:noProof/>
        </w:rPr>
        <w:fldChar w:fldCharType="separate"/>
      </w:r>
      <w:r>
        <w:rPr>
          <w:noProof/>
        </w:rPr>
        <w:t>117</w:t>
      </w:r>
      <w:r>
        <w:rPr>
          <w:noProof/>
        </w:rPr>
        <w:fldChar w:fldCharType="end"/>
      </w:r>
    </w:p>
    <w:p w14:paraId="3204EF3B" w14:textId="584D93B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_Toc160651877 \h </w:instrText>
      </w:r>
      <w:r>
        <w:rPr>
          <w:noProof/>
        </w:rPr>
      </w:r>
      <w:r>
        <w:rPr>
          <w:noProof/>
        </w:rPr>
        <w:fldChar w:fldCharType="separate"/>
      </w:r>
      <w:r>
        <w:rPr>
          <w:noProof/>
        </w:rPr>
        <w:t>118</w:t>
      </w:r>
      <w:r>
        <w:rPr>
          <w:noProof/>
        </w:rPr>
        <w:fldChar w:fldCharType="end"/>
      </w:r>
    </w:p>
    <w:p w14:paraId="025A88C6" w14:textId="128F3C2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_Toc160651878 \h </w:instrText>
      </w:r>
      <w:r>
        <w:rPr>
          <w:noProof/>
        </w:rPr>
      </w:r>
      <w:r>
        <w:rPr>
          <w:noProof/>
        </w:rPr>
        <w:fldChar w:fldCharType="separate"/>
      </w:r>
      <w:r>
        <w:rPr>
          <w:noProof/>
        </w:rPr>
        <w:t>118</w:t>
      </w:r>
      <w:r>
        <w:rPr>
          <w:noProof/>
        </w:rPr>
        <w:fldChar w:fldCharType="end"/>
      </w:r>
    </w:p>
    <w:p w14:paraId="663DBB57" w14:textId="43FCA1C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_Toc160651879 \h </w:instrText>
      </w:r>
      <w:r>
        <w:rPr>
          <w:noProof/>
        </w:rPr>
      </w:r>
      <w:r>
        <w:rPr>
          <w:noProof/>
        </w:rPr>
        <w:fldChar w:fldCharType="separate"/>
      </w:r>
      <w:r>
        <w:rPr>
          <w:noProof/>
        </w:rPr>
        <w:t>118</w:t>
      </w:r>
      <w:r>
        <w:rPr>
          <w:noProof/>
        </w:rPr>
        <w:fldChar w:fldCharType="end"/>
      </w:r>
    </w:p>
    <w:p w14:paraId="6948E746" w14:textId="7BFFAF4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_Toc160651880 \h </w:instrText>
      </w:r>
      <w:r>
        <w:rPr>
          <w:noProof/>
        </w:rPr>
      </w:r>
      <w:r>
        <w:rPr>
          <w:noProof/>
        </w:rPr>
        <w:fldChar w:fldCharType="separate"/>
      </w:r>
      <w:r>
        <w:rPr>
          <w:noProof/>
        </w:rPr>
        <w:t>118</w:t>
      </w:r>
      <w:r>
        <w:rPr>
          <w:noProof/>
        </w:rPr>
        <w:fldChar w:fldCharType="end"/>
      </w:r>
    </w:p>
    <w:p w14:paraId="2CDD6423" w14:textId="183560D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_Toc160651881 \h </w:instrText>
      </w:r>
      <w:r>
        <w:rPr>
          <w:noProof/>
        </w:rPr>
      </w:r>
      <w:r>
        <w:rPr>
          <w:noProof/>
        </w:rPr>
        <w:fldChar w:fldCharType="separate"/>
      </w:r>
      <w:r>
        <w:rPr>
          <w:noProof/>
        </w:rPr>
        <w:t>118</w:t>
      </w:r>
      <w:r>
        <w:rPr>
          <w:noProof/>
        </w:rPr>
        <w:fldChar w:fldCharType="end"/>
      </w:r>
    </w:p>
    <w:p w14:paraId="44576848" w14:textId="39800F3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lastRenderedPageBreak/>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_Toc160651882 \h </w:instrText>
      </w:r>
      <w:r>
        <w:rPr>
          <w:noProof/>
        </w:rPr>
      </w:r>
      <w:r>
        <w:rPr>
          <w:noProof/>
        </w:rPr>
        <w:fldChar w:fldCharType="separate"/>
      </w:r>
      <w:r>
        <w:rPr>
          <w:noProof/>
        </w:rPr>
        <w:t>118</w:t>
      </w:r>
      <w:r>
        <w:rPr>
          <w:noProof/>
        </w:rPr>
        <w:fldChar w:fldCharType="end"/>
      </w:r>
    </w:p>
    <w:p w14:paraId="68487CA1" w14:textId="7BACB72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_Toc160651883 \h </w:instrText>
      </w:r>
      <w:r>
        <w:rPr>
          <w:noProof/>
        </w:rPr>
      </w:r>
      <w:r>
        <w:rPr>
          <w:noProof/>
        </w:rPr>
        <w:fldChar w:fldCharType="separate"/>
      </w:r>
      <w:r>
        <w:rPr>
          <w:noProof/>
        </w:rPr>
        <w:t>119</w:t>
      </w:r>
      <w:r>
        <w:rPr>
          <w:noProof/>
        </w:rPr>
        <w:fldChar w:fldCharType="end"/>
      </w:r>
    </w:p>
    <w:p w14:paraId="3FE20A99" w14:textId="5403BCB3"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_Toc160651884 \h </w:instrText>
      </w:r>
      <w:r>
        <w:rPr>
          <w:noProof/>
        </w:rPr>
      </w:r>
      <w:r>
        <w:rPr>
          <w:noProof/>
        </w:rPr>
        <w:fldChar w:fldCharType="separate"/>
      </w:r>
      <w:r>
        <w:rPr>
          <w:noProof/>
        </w:rPr>
        <w:t>119</w:t>
      </w:r>
      <w:r>
        <w:rPr>
          <w:noProof/>
        </w:rPr>
        <w:fldChar w:fldCharType="end"/>
      </w:r>
    </w:p>
    <w:p w14:paraId="5DBD6ED0" w14:textId="5C7EFE5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_Toc160651885 \h </w:instrText>
      </w:r>
      <w:r>
        <w:rPr>
          <w:noProof/>
        </w:rPr>
      </w:r>
      <w:r>
        <w:rPr>
          <w:noProof/>
        </w:rPr>
        <w:fldChar w:fldCharType="separate"/>
      </w:r>
      <w:r>
        <w:rPr>
          <w:noProof/>
        </w:rPr>
        <w:t>120</w:t>
      </w:r>
      <w:r>
        <w:rPr>
          <w:noProof/>
        </w:rPr>
        <w:fldChar w:fldCharType="end"/>
      </w:r>
    </w:p>
    <w:p w14:paraId="47511C98" w14:textId="0EC0567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_Toc160651886 \h </w:instrText>
      </w:r>
      <w:r>
        <w:rPr>
          <w:noProof/>
        </w:rPr>
      </w:r>
      <w:r>
        <w:rPr>
          <w:noProof/>
        </w:rPr>
        <w:fldChar w:fldCharType="separate"/>
      </w:r>
      <w:r>
        <w:rPr>
          <w:noProof/>
        </w:rPr>
        <w:t>121</w:t>
      </w:r>
      <w:r>
        <w:rPr>
          <w:noProof/>
        </w:rPr>
        <w:fldChar w:fldCharType="end"/>
      </w:r>
    </w:p>
    <w:p w14:paraId="0DC2D6CD" w14:textId="26E4FD45"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_Toc160651887 \h </w:instrText>
      </w:r>
      <w:r>
        <w:rPr>
          <w:noProof/>
        </w:rPr>
      </w:r>
      <w:r>
        <w:rPr>
          <w:noProof/>
        </w:rPr>
        <w:fldChar w:fldCharType="separate"/>
      </w:r>
      <w:r>
        <w:rPr>
          <w:noProof/>
        </w:rPr>
        <w:t>122</w:t>
      </w:r>
      <w:r>
        <w:rPr>
          <w:noProof/>
        </w:rPr>
        <w:fldChar w:fldCharType="end"/>
      </w:r>
    </w:p>
    <w:p w14:paraId="06B73950" w14:textId="5915080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_Toc160651888 \h </w:instrText>
      </w:r>
      <w:r>
        <w:rPr>
          <w:noProof/>
        </w:rPr>
      </w:r>
      <w:r>
        <w:rPr>
          <w:noProof/>
        </w:rPr>
        <w:fldChar w:fldCharType="separate"/>
      </w:r>
      <w:r>
        <w:rPr>
          <w:noProof/>
        </w:rPr>
        <w:t>123</w:t>
      </w:r>
      <w:r>
        <w:rPr>
          <w:noProof/>
        </w:rPr>
        <w:fldChar w:fldCharType="end"/>
      </w:r>
    </w:p>
    <w:p w14:paraId="3E1E6670" w14:textId="1210C89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_Toc160651889 \h </w:instrText>
      </w:r>
      <w:r>
        <w:rPr>
          <w:noProof/>
        </w:rPr>
      </w:r>
      <w:r>
        <w:rPr>
          <w:noProof/>
        </w:rPr>
        <w:fldChar w:fldCharType="separate"/>
      </w:r>
      <w:r>
        <w:rPr>
          <w:noProof/>
        </w:rPr>
        <w:t>123</w:t>
      </w:r>
      <w:r>
        <w:rPr>
          <w:noProof/>
        </w:rPr>
        <w:fldChar w:fldCharType="end"/>
      </w:r>
    </w:p>
    <w:p w14:paraId="2F4CAF41" w14:textId="13A361F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_Toc160651890 \h </w:instrText>
      </w:r>
      <w:r>
        <w:rPr>
          <w:noProof/>
        </w:rPr>
      </w:r>
      <w:r>
        <w:rPr>
          <w:noProof/>
        </w:rPr>
        <w:fldChar w:fldCharType="separate"/>
      </w:r>
      <w:r>
        <w:rPr>
          <w:noProof/>
        </w:rPr>
        <w:t>123</w:t>
      </w:r>
      <w:r>
        <w:rPr>
          <w:noProof/>
        </w:rPr>
        <w:fldChar w:fldCharType="end"/>
      </w:r>
    </w:p>
    <w:p w14:paraId="2BEC1EEA" w14:textId="63EE311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_Toc160651891 \h </w:instrText>
      </w:r>
      <w:r>
        <w:rPr>
          <w:noProof/>
        </w:rPr>
      </w:r>
      <w:r>
        <w:rPr>
          <w:noProof/>
        </w:rPr>
        <w:fldChar w:fldCharType="separate"/>
      </w:r>
      <w:r>
        <w:rPr>
          <w:noProof/>
        </w:rPr>
        <w:t>123</w:t>
      </w:r>
      <w:r>
        <w:rPr>
          <w:noProof/>
        </w:rPr>
        <w:fldChar w:fldCharType="end"/>
      </w:r>
    </w:p>
    <w:p w14:paraId="1C6AC9BB" w14:textId="024A6E2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_Toc160651892 \h </w:instrText>
      </w:r>
      <w:r>
        <w:rPr>
          <w:noProof/>
        </w:rPr>
      </w:r>
      <w:r>
        <w:rPr>
          <w:noProof/>
        </w:rPr>
        <w:fldChar w:fldCharType="separate"/>
      </w:r>
      <w:r>
        <w:rPr>
          <w:noProof/>
        </w:rPr>
        <w:t>124</w:t>
      </w:r>
      <w:r>
        <w:rPr>
          <w:noProof/>
        </w:rPr>
        <w:fldChar w:fldCharType="end"/>
      </w:r>
    </w:p>
    <w:p w14:paraId="47C9D2CA" w14:textId="495C4D1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_Toc160651893 \h </w:instrText>
      </w:r>
      <w:r>
        <w:rPr>
          <w:noProof/>
        </w:rPr>
      </w:r>
      <w:r>
        <w:rPr>
          <w:noProof/>
        </w:rPr>
        <w:fldChar w:fldCharType="separate"/>
      </w:r>
      <w:r>
        <w:rPr>
          <w:noProof/>
        </w:rPr>
        <w:t>124</w:t>
      </w:r>
      <w:r>
        <w:rPr>
          <w:noProof/>
        </w:rPr>
        <w:fldChar w:fldCharType="end"/>
      </w:r>
    </w:p>
    <w:p w14:paraId="24A870A4" w14:textId="7FB8AD2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_Toc160651894 \h </w:instrText>
      </w:r>
      <w:r>
        <w:rPr>
          <w:noProof/>
        </w:rPr>
      </w:r>
      <w:r>
        <w:rPr>
          <w:noProof/>
        </w:rPr>
        <w:fldChar w:fldCharType="separate"/>
      </w:r>
      <w:r>
        <w:rPr>
          <w:noProof/>
        </w:rPr>
        <w:t>124</w:t>
      </w:r>
      <w:r>
        <w:rPr>
          <w:noProof/>
        </w:rPr>
        <w:fldChar w:fldCharType="end"/>
      </w:r>
    </w:p>
    <w:p w14:paraId="6CF61493" w14:textId="24393F5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_Toc160651895 \h </w:instrText>
      </w:r>
      <w:r>
        <w:rPr>
          <w:noProof/>
        </w:rPr>
      </w:r>
      <w:r>
        <w:rPr>
          <w:noProof/>
        </w:rPr>
        <w:fldChar w:fldCharType="separate"/>
      </w:r>
      <w:r>
        <w:rPr>
          <w:noProof/>
        </w:rPr>
        <w:t>124</w:t>
      </w:r>
      <w:r>
        <w:rPr>
          <w:noProof/>
        </w:rPr>
        <w:fldChar w:fldCharType="end"/>
      </w:r>
    </w:p>
    <w:p w14:paraId="378032CE" w14:textId="1626C4B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_Toc160651896 \h </w:instrText>
      </w:r>
      <w:r>
        <w:rPr>
          <w:noProof/>
        </w:rPr>
      </w:r>
      <w:r>
        <w:rPr>
          <w:noProof/>
        </w:rPr>
        <w:fldChar w:fldCharType="separate"/>
      </w:r>
      <w:r>
        <w:rPr>
          <w:noProof/>
        </w:rPr>
        <w:t>125</w:t>
      </w:r>
      <w:r>
        <w:rPr>
          <w:noProof/>
        </w:rPr>
        <w:fldChar w:fldCharType="end"/>
      </w:r>
    </w:p>
    <w:p w14:paraId="4C29D5C9" w14:textId="033F344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_Toc160651897 \h </w:instrText>
      </w:r>
      <w:r>
        <w:rPr>
          <w:noProof/>
        </w:rPr>
      </w:r>
      <w:r>
        <w:rPr>
          <w:noProof/>
        </w:rPr>
        <w:fldChar w:fldCharType="separate"/>
      </w:r>
      <w:r>
        <w:rPr>
          <w:noProof/>
        </w:rPr>
        <w:t>125</w:t>
      </w:r>
      <w:r>
        <w:rPr>
          <w:noProof/>
        </w:rPr>
        <w:fldChar w:fldCharType="end"/>
      </w:r>
    </w:p>
    <w:p w14:paraId="7BFB6EC3" w14:textId="5F4DC03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_Toc160651898 \h </w:instrText>
      </w:r>
      <w:r>
        <w:rPr>
          <w:noProof/>
        </w:rPr>
      </w:r>
      <w:r>
        <w:rPr>
          <w:noProof/>
        </w:rPr>
        <w:fldChar w:fldCharType="separate"/>
      </w:r>
      <w:r>
        <w:rPr>
          <w:noProof/>
        </w:rPr>
        <w:t>126</w:t>
      </w:r>
      <w:r>
        <w:rPr>
          <w:noProof/>
        </w:rPr>
        <w:fldChar w:fldCharType="end"/>
      </w:r>
    </w:p>
    <w:p w14:paraId="77D51A82" w14:textId="3C7C247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_Toc160651899 \h </w:instrText>
      </w:r>
      <w:r>
        <w:rPr>
          <w:noProof/>
        </w:rPr>
      </w:r>
      <w:r>
        <w:rPr>
          <w:noProof/>
        </w:rPr>
        <w:fldChar w:fldCharType="separate"/>
      </w:r>
      <w:r>
        <w:rPr>
          <w:noProof/>
        </w:rPr>
        <w:t>126</w:t>
      </w:r>
      <w:r>
        <w:rPr>
          <w:noProof/>
        </w:rPr>
        <w:fldChar w:fldCharType="end"/>
      </w:r>
    </w:p>
    <w:p w14:paraId="4566EE2E" w14:textId="0D871A6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_Toc160651900 \h </w:instrText>
      </w:r>
      <w:r>
        <w:rPr>
          <w:noProof/>
        </w:rPr>
      </w:r>
      <w:r>
        <w:rPr>
          <w:noProof/>
        </w:rPr>
        <w:fldChar w:fldCharType="separate"/>
      </w:r>
      <w:r>
        <w:rPr>
          <w:noProof/>
        </w:rPr>
        <w:t>126</w:t>
      </w:r>
      <w:r>
        <w:rPr>
          <w:noProof/>
        </w:rPr>
        <w:fldChar w:fldCharType="end"/>
      </w:r>
    </w:p>
    <w:p w14:paraId="18CC256B" w14:textId="659956A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_Toc160651901 \h </w:instrText>
      </w:r>
      <w:r>
        <w:rPr>
          <w:noProof/>
        </w:rPr>
      </w:r>
      <w:r>
        <w:rPr>
          <w:noProof/>
        </w:rPr>
        <w:fldChar w:fldCharType="separate"/>
      </w:r>
      <w:r>
        <w:rPr>
          <w:noProof/>
        </w:rPr>
        <w:t>126</w:t>
      </w:r>
      <w:r>
        <w:rPr>
          <w:noProof/>
        </w:rPr>
        <w:fldChar w:fldCharType="end"/>
      </w:r>
    </w:p>
    <w:p w14:paraId="6AC43104" w14:textId="732B8C0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_Toc160651902 \h </w:instrText>
      </w:r>
      <w:r>
        <w:rPr>
          <w:noProof/>
        </w:rPr>
      </w:r>
      <w:r>
        <w:rPr>
          <w:noProof/>
        </w:rPr>
        <w:fldChar w:fldCharType="separate"/>
      </w:r>
      <w:r>
        <w:rPr>
          <w:noProof/>
        </w:rPr>
        <w:t>127</w:t>
      </w:r>
      <w:r>
        <w:rPr>
          <w:noProof/>
        </w:rPr>
        <w:fldChar w:fldCharType="end"/>
      </w:r>
    </w:p>
    <w:p w14:paraId="03995AAC" w14:textId="71E5D6A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_Toc160651903 \h </w:instrText>
      </w:r>
      <w:r>
        <w:rPr>
          <w:noProof/>
        </w:rPr>
      </w:r>
      <w:r>
        <w:rPr>
          <w:noProof/>
        </w:rPr>
        <w:fldChar w:fldCharType="separate"/>
      </w:r>
      <w:r>
        <w:rPr>
          <w:noProof/>
        </w:rPr>
        <w:t>127</w:t>
      </w:r>
      <w:r>
        <w:rPr>
          <w:noProof/>
        </w:rPr>
        <w:fldChar w:fldCharType="end"/>
      </w:r>
    </w:p>
    <w:p w14:paraId="2D382179" w14:textId="56847B1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_Toc160651904 \h </w:instrText>
      </w:r>
      <w:r>
        <w:rPr>
          <w:noProof/>
        </w:rPr>
      </w:r>
      <w:r>
        <w:rPr>
          <w:noProof/>
        </w:rPr>
        <w:fldChar w:fldCharType="separate"/>
      </w:r>
      <w:r>
        <w:rPr>
          <w:noProof/>
        </w:rPr>
        <w:t>127</w:t>
      </w:r>
      <w:r>
        <w:rPr>
          <w:noProof/>
        </w:rPr>
        <w:fldChar w:fldCharType="end"/>
      </w:r>
    </w:p>
    <w:p w14:paraId="5D68E025" w14:textId="6B1D052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_Toc160651905 \h </w:instrText>
      </w:r>
      <w:r>
        <w:rPr>
          <w:noProof/>
        </w:rPr>
      </w:r>
      <w:r>
        <w:rPr>
          <w:noProof/>
        </w:rPr>
        <w:fldChar w:fldCharType="separate"/>
      </w:r>
      <w:r>
        <w:rPr>
          <w:noProof/>
        </w:rPr>
        <w:t>127</w:t>
      </w:r>
      <w:r>
        <w:rPr>
          <w:noProof/>
        </w:rPr>
        <w:fldChar w:fldCharType="end"/>
      </w:r>
    </w:p>
    <w:p w14:paraId="1B6BC655" w14:textId="729902B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_Toc160651906 \h </w:instrText>
      </w:r>
      <w:r>
        <w:rPr>
          <w:noProof/>
        </w:rPr>
      </w:r>
      <w:r>
        <w:rPr>
          <w:noProof/>
        </w:rPr>
        <w:fldChar w:fldCharType="separate"/>
      </w:r>
      <w:r>
        <w:rPr>
          <w:noProof/>
        </w:rPr>
        <w:t>127</w:t>
      </w:r>
      <w:r>
        <w:rPr>
          <w:noProof/>
        </w:rPr>
        <w:fldChar w:fldCharType="end"/>
      </w:r>
    </w:p>
    <w:p w14:paraId="10A46B05" w14:textId="05B7C25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_Toc160651907 \h </w:instrText>
      </w:r>
      <w:r>
        <w:rPr>
          <w:noProof/>
        </w:rPr>
      </w:r>
      <w:r>
        <w:rPr>
          <w:noProof/>
        </w:rPr>
        <w:fldChar w:fldCharType="separate"/>
      </w:r>
      <w:r>
        <w:rPr>
          <w:noProof/>
        </w:rPr>
        <w:t>127</w:t>
      </w:r>
      <w:r>
        <w:rPr>
          <w:noProof/>
        </w:rPr>
        <w:fldChar w:fldCharType="end"/>
      </w:r>
    </w:p>
    <w:p w14:paraId="0EAA64E1" w14:textId="7EB1F98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_Toc160651908 \h </w:instrText>
      </w:r>
      <w:r>
        <w:rPr>
          <w:noProof/>
        </w:rPr>
      </w:r>
      <w:r>
        <w:rPr>
          <w:noProof/>
        </w:rPr>
        <w:fldChar w:fldCharType="separate"/>
      </w:r>
      <w:r>
        <w:rPr>
          <w:noProof/>
        </w:rPr>
        <w:t>127</w:t>
      </w:r>
      <w:r>
        <w:rPr>
          <w:noProof/>
        </w:rPr>
        <w:fldChar w:fldCharType="end"/>
      </w:r>
    </w:p>
    <w:p w14:paraId="39ECB8D9" w14:textId="144A77B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_Toc160651909 \h </w:instrText>
      </w:r>
      <w:r>
        <w:rPr>
          <w:noProof/>
        </w:rPr>
      </w:r>
      <w:r>
        <w:rPr>
          <w:noProof/>
        </w:rPr>
        <w:fldChar w:fldCharType="separate"/>
      </w:r>
      <w:r>
        <w:rPr>
          <w:noProof/>
        </w:rPr>
        <w:t>127</w:t>
      </w:r>
      <w:r>
        <w:rPr>
          <w:noProof/>
        </w:rPr>
        <w:fldChar w:fldCharType="end"/>
      </w:r>
    </w:p>
    <w:p w14:paraId="497C1DA5" w14:textId="4E17B46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_Toc160651910 \h </w:instrText>
      </w:r>
      <w:r>
        <w:rPr>
          <w:noProof/>
        </w:rPr>
      </w:r>
      <w:r>
        <w:rPr>
          <w:noProof/>
        </w:rPr>
        <w:fldChar w:fldCharType="separate"/>
      </w:r>
      <w:r>
        <w:rPr>
          <w:noProof/>
        </w:rPr>
        <w:t>127</w:t>
      </w:r>
      <w:r>
        <w:rPr>
          <w:noProof/>
        </w:rPr>
        <w:fldChar w:fldCharType="end"/>
      </w:r>
    </w:p>
    <w:p w14:paraId="398A215A" w14:textId="176FEEE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_Toc160651911 \h </w:instrText>
      </w:r>
      <w:r>
        <w:rPr>
          <w:noProof/>
        </w:rPr>
      </w:r>
      <w:r>
        <w:rPr>
          <w:noProof/>
        </w:rPr>
        <w:fldChar w:fldCharType="separate"/>
      </w:r>
      <w:r>
        <w:rPr>
          <w:noProof/>
        </w:rPr>
        <w:t>127</w:t>
      </w:r>
      <w:r>
        <w:rPr>
          <w:noProof/>
        </w:rPr>
        <w:fldChar w:fldCharType="end"/>
      </w:r>
    </w:p>
    <w:p w14:paraId="032E4E71" w14:textId="1D473A9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_Toc160651912 \h </w:instrText>
      </w:r>
      <w:r>
        <w:rPr>
          <w:noProof/>
        </w:rPr>
      </w:r>
      <w:r>
        <w:rPr>
          <w:noProof/>
        </w:rPr>
        <w:fldChar w:fldCharType="separate"/>
      </w:r>
      <w:r>
        <w:rPr>
          <w:noProof/>
        </w:rPr>
        <w:t>128</w:t>
      </w:r>
      <w:r>
        <w:rPr>
          <w:noProof/>
        </w:rPr>
        <w:fldChar w:fldCharType="end"/>
      </w:r>
    </w:p>
    <w:p w14:paraId="2284093D" w14:textId="2C91E95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_Toc160651913 \h </w:instrText>
      </w:r>
      <w:r>
        <w:rPr>
          <w:noProof/>
        </w:rPr>
      </w:r>
      <w:r>
        <w:rPr>
          <w:noProof/>
        </w:rPr>
        <w:fldChar w:fldCharType="separate"/>
      </w:r>
      <w:r>
        <w:rPr>
          <w:noProof/>
        </w:rPr>
        <w:t>128</w:t>
      </w:r>
      <w:r>
        <w:rPr>
          <w:noProof/>
        </w:rPr>
        <w:fldChar w:fldCharType="end"/>
      </w:r>
    </w:p>
    <w:p w14:paraId="3E6327E1" w14:textId="5057784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_Toc160651914 \h </w:instrText>
      </w:r>
      <w:r>
        <w:rPr>
          <w:noProof/>
        </w:rPr>
      </w:r>
      <w:r>
        <w:rPr>
          <w:noProof/>
        </w:rPr>
        <w:fldChar w:fldCharType="separate"/>
      </w:r>
      <w:r>
        <w:rPr>
          <w:noProof/>
        </w:rPr>
        <w:t>128</w:t>
      </w:r>
      <w:r>
        <w:rPr>
          <w:noProof/>
        </w:rPr>
        <w:fldChar w:fldCharType="end"/>
      </w:r>
    </w:p>
    <w:p w14:paraId="7CFDAE7D" w14:textId="0C75EDA1"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 xml:space="preserve"> API</w:t>
      </w:r>
      <w:r>
        <w:rPr>
          <w:noProof/>
        </w:rPr>
        <w:tab/>
      </w:r>
      <w:r>
        <w:rPr>
          <w:noProof/>
        </w:rPr>
        <w:fldChar w:fldCharType="begin"/>
      </w:r>
      <w:r>
        <w:rPr>
          <w:noProof/>
        </w:rPr>
        <w:instrText xml:space="preserve"> PAGEREF _Toc160651915 \h </w:instrText>
      </w:r>
      <w:r>
        <w:rPr>
          <w:noProof/>
        </w:rPr>
      </w:r>
      <w:r>
        <w:rPr>
          <w:noProof/>
        </w:rPr>
        <w:fldChar w:fldCharType="separate"/>
      </w:r>
      <w:r>
        <w:rPr>
          <w:noProof/>
        </w:rPr>
        <w:t>128</w:t>
      </w:r>
      <w:r>
        <w:rPr>
          <w:noProof/>
        </w:rPr>
        <w:fldChar w:fldCharType="end"/>
      </w:r>
    </w:p>
    <w:p w14:paraId="2B1BE3C1" w14:textId="1A24FCB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_Toc160651916 \h </w:instrText>
      </w:r>
      <w:r>
        <w:rPr>
          <w:noProof/>
        </w:rPr>
      </w:r>
      <w:r>
        <w:rPr>
          <w:noProof/>
        </w:rPr>
        <w:fldChar w:fldCharType="separate"/>
      </w:r>
      <w:r>
        <w:rPr>
          <w:noProof/>
        </w:rPr>
        <w:t>128</w:t>
      </w:r>
      <w:r>
        <w:rPr>
          <w:noProof/>
        </w:rPr>
        <w:fldChar w:fldCharType="end"/>
      </w:r>
    </w:p>
    <w:p w14:paraId="67FD1DC8" w14:textId="36553EC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_Toc160651917 \h </w:instrText>
      </w:r>
      <w:r>
        <w:rPr>
          <w:noProof/>
        </w:rPr>
      </w:r>
      <w:r>
        <w:rPr>
          <w:noProof/>
        </w:rPr>
        <w:fldChar w:fldCharType="separate"/>
      </w:r>
      <w:r>
        <w:rPr>
          <w:noProof/>
        </w:rPr>
        <w:t>128</w:t>
      </w:r>
      <w:r>
        <w:rPr>
          <w:noProof/>
        </w:rPr>
        <w:fldChar w:fldCharType="end"/>
      </w:r>
    </w:p>
    <w:p w14:paraId="746C641C" w14:textId="06BEFA2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_Toc160651918 \h </w:instrText>
      </w:r>
      <w:r>
        <w:rPr>
          <w:noProof/>
        </w:rPr>
      </w:r>
      <w:r>
        <w:rPr>
          <w:noProof/>
        </w:rPr>
        <w:fldChar w:fldCharType="separate"/>
      </w:r>
      <w:r>
        <w:rPr>
          <w:noProof/>
        </w:rPr>
        <w:t>129</w:t>
      </w:r>
      <w:r>
        <w:rPr>
          <w:noProof/>
        </w:rPr>
        <w:fldChar w:fldCharType="end"/>
      </w:r>
    </w:p>
    <w:p w14:paraId="7D4979EF" w14:textId="44E096D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_Toc160651919 \h </w:instrText>
      </w:r>
      <w:r>
        <w:rPr>
          <w:noProof/>
        </w:rPr>
      </w:r>
      <w:r>
        <w:rPr>
          <w:noProof/>
        </w:rPr>
        <w:fldChar w:fldCharType="separate"/>
      </w:r>
      <w:r>
        <w:rPr>
          <w:noProof/>
        </w:rPr>
        <w:t>129</w:t>
      </w:r>
      <w:r>
        <w:rPr>
          <w:noProof/>
        </w:rPr>
        <w:fldChar w:fldCharType="end"/>
      </w:r>
    </w:p>
    <w:p w14:paraId="06D7B818" w14:textId="130EAB7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_Toc160651920 \h </w:instrText>
      </w:r>
      <w:r>
        <w:rPr>
          <w:noProof/>
        </w:rPr>
      </w:r>
      <w:r>
        <w:rPr>
          <w:noProof/>
        </w:rPr>
        <w:fldChar w:fldCharType="separate"/>
      </w:r>
      <w:r>
        <w:rPr>
          <w:noProof/>
        </w:rPr>
        <w:t>130</w:t>
      </w:r>
      <w:r>
        <w:rPr>
          <w:noProof/>
        </w:rPr>
        <w:fldChar w:fldCharType="end"/>
      </w:r>
    </w:p>
    <w:p w14:paraId="1CBE2459" w14:textId="01E9EA6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_Toc160651921 \h </w:instrText>
      </w:r>
      <w:r>
        <w:rPr>
          <w:noProof/>
        </w:rPr>
      </w:r>
      <w:r>
        <w:rPr>
          <w:noProof/>
        </w:rPr>
        <w:fldChar w:fldCharType="separate"/>
      </w:r>
      <w:r>
        <w:rPr>
          <w:noProof/>
        </w:rPr>
        <w:t>130</w:t>
      </w:r>
      <w:r>
        <w:rPr>
          <w:noProof/>
        </w:rPr>
        <w:fldChar w:fldCharType="end"/>
      </w:r>
    </w:p>
    <w:p w14:paraId="45852394" w14:textId="654BB52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_Toc160651922 \h </w:instrText>
      </w:r>
      <w:r>
        <w:rPr>
          <w:noProof/>
        </w:rPr>
      </w:r>
      <w:r>
        <w:rPr>
          <w:noProof/>
        </w:rPr>
        <w:fldChar w:fldCharType="separate"/>
      </w:r>
      <w:r>
        <w:rPr>
          <w:noProof/>
        </w:rPr>
        <w:t>130</w:t>
      </w:r>
      <w:r>
        <w:rPr>
          <w:noProof/>
        </w:rPr>
        <w:fldChar w:fldCharType="end"/>
      </w:r>
    </w:p>
    <w:p w14:paraId="1FB2B5EA" w14:textId="5FF39EE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_Toc160651923 \h </w:instrText>
      </w:r>
      <w:r>
        <w:rPr>
          <w:noProof/>
        </w:rPr>
      </w:r>
      <w:r>
        <w:rPr>
          <w:noProof/>
        </w:rPr>
        <w:fldChar w:fldCharType="separate"/>
      </w:r>
      <w:r>
        <w:rPr>
          <w:noProof/>
        </w:rPr>
        <w:t>130</w:t>
      </w:r>
      <w:r>
        <w:rPr>
          <w:noProof/>
        </w:rPr>
        <w:fldChar w:fldCharType="end"/>
      </w:r>
    </w:p>
    <w:p w14:paraId="25F9A0FC" w14:textId="4E55DBC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_Toc160651924 \h </w:instrText>
      </w:r>
      <w:r>
        <w:rPr>
          <w:noProof/>
        </w:rPr>
      </w:r>
      <w:r>
        <w:rPr>
          <w:noProof/>
        </w:rPr>
        <w:fldChar w:fldCharType="separate"/>
      </w:r>
      <w:r>
        <w:rPr>
          <w:noProof/>
        </w:rPr>
        <w:t>130</w:t>
      </w:r>
      <w:r>
        <w:rPr>
          <w:noProof/>
        </w:rPr>
        <w:fldChar w:fldCharType="end"/>
      </w:r>
    </w:p>
    <w:p w14:paraId="74A1A841" w14:textId="39E3C54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_Toc160651925 \h </w:instrText>
      </w:r>
      <w:r>
        <w:rPr>
          <w:noProof/>
        </w:rPr>
      </w:r>
      <w:r>
        <w:rPr>
          <w:noProof/>
        </w:rPr>
        <w:fldChar w:fldCharType="separate"/>
      </w:r>
      <w:r>
        <w:rPr>
          <w:noProof/>
        </w:rPr>
        <w:t>131</w:t>
      </w:r>
      <w:r>
        <w:rPr>
          <w:noProof/>
        </w:rPr>
        <w:fldChar w:fldCharType="end"/>
      </w:r>
    </w:p>
    <w:p w14:paraId="78C0B51A" w14:textId="0F27128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_Toc160651926 \h </w:instrText>
      </w:r>
      <w:r>
        <w:rPr>
          <w:noProof/>
        </w:rPr>
      </w:r>
      <w:r>
        <w:rPr>
          <w:noProof/>
        </w:rPr>
        <w:fldChar w:fldCharType="separate"/>
      </w:r>
      <w:r>
        <w:rPr>
          <w:noProof/>
        </w:rPr>
        <w:t>131</w:t>
      </w:r>
      <w:r>
        <w:rPr>
          <w:noProof/>
        </w:rPr>
        <w:fldChar w:fldCharType="end"/>
      </w:r>
    </w:p>
    <w:p w14:paraId="13F0B171" w14:textId="6DC9393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_Toc160651927 \h </w:instrText>
      </w:r>
      <w:r>
        <w:rPr>
          <w:noProof/>
        </w:rPr>
      </w:r>
      <w:r>
        <w:rPr>
          <w:noProof/>
        </w:rPr>
        <w:fldChar w:fldCharType="separate"/>
      </w:r>
      <w:r>
        <w:rPr>
          <w:noProof/>
        </w:rPr>
        <w:t>131</w:t>
      </w:r>
      <w:r>
        <w:rPr>
          <w:noProof/>
        </w:rPr>
        <w:fldChar w:fldCharType="end"/>
      </w:r>
    </w:p>
    <w:p w14:paraId="13D3ED6E" w14:textId="262F802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_Toc160651928 \h </w:instrText>
      </w:r>
      <w:r>
        <w:rPr>
          <w:noProof/>
        </w:rPr>
      </w:r>
      <w:r>
        <w:rPr>
          <w:noProof/>
        </w:rPr>
        <w:fldChar w:fldCharType="separate"/>
      </w:r>
      <w:r>
        <w:rPr>
          <w:noProof/>
        </w:rPr>
        <w:t>131</w:t>
      </w:r>
      <w:r>
        <w:rPr>
          <w:noProof/>
        </w:rPr>
        <w:fldChar w:fldCharType="end"/>
      </w:r>
    </w:p>
    <w:p w14:paraId="44486356" w14:textId="4F5FD88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_Toc160651929 \h </w:instrText>
      </w:r>
      <w:r>
        <w:rPr>
          <w:noProof/>
        </w:rPr>
      </w:r>
      <w:r>
        <w:rPr>
          <w:noProof/>
        </w:rPr>
        <w:fldChar w:fldCharType="separate"/>
      </w:r>
      <w:r>
        <w:rPr>
          <w:noProof/>
        </w:rPr>
        <w:t>131</w:t>
      </w:r>
      <w:r>
        <w:rPr>
          <w:noProof/>
        </w:rPr>
        <w:fldChar w:fldCharType="end"/>
      </w:r>
    </w:p>
    <w:p w14:paraId="2817B3EF" w14:textId="737005B4"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_Toc160651930 \h </w:instrText>
      </w:r>
      <w:r>
        <w:rPr>
          <w:noProof/>
        </w:rPr>
      </w:r>
      <w:r>
        <w:rPr>
          <w:noProof/>
        </w:rPr>
        <w:fldChar w:fldCharType="separate"/>
      </w:r>
      <w:r>
        <w:rPr>
          <w:noProof/>
        </w:rPr>
        <w:t>131</w:t>
      </w:r>
      <w:r>
        <w:rPr>
          <w:noProof/>
        </w:rPr>
        <w:fldChar w:fldCharType="end"/>
      </w:r>
    </w:p>
    <w:p w14:paraId="305E9B90" w14:textId="1EB1A826"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_Toc160651931 \h </w:instrText>
      </w:r>
      <w:r>
        <w:rPr>
          <w:noProof/>
        </w:rPr>
      </w:r>
      <w:r>
        <w:rPr>
          <w:noProof/>
        </w:rPr>
        <w:fldChar w:fldCharType="separate"/>
      </w:r>
      <w:r>
        <w:rPr>
          <w:noProof/>
        </w:rPr>
        <w:t>132</w:t>
      </w:r>
      <w:r>
        <w:rPr>
          <w:noProof/>
        </w:rPr>
        <w:fldChar w:fldCharType="end"/>
      </w:r>
    </w:p>
    <w:p w14:paraId="38829E95" w14:textId="5B67C37B"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_Toc160651932 \h </w:instrText>
      </w:r>
      <w:r>
        <w:rPr>
          <w:noProof/>
        </w:rPr>
      </w:r>
      <w:r>
        <w:rPr>
          <w:noProof/>
        </w:rPr>
        <w:fldChar w:fldCharType="separate"/>
      </w:r>
      <w:r>
        <w:rPr>
          <w:noProof/>
        </w:rPr>
        <w:t>133</w:t>
      </w:r>
      <w:r>
        <w:rPr>
          <w:noProof/>
        </w:rPr>
        <w:fldChar w:fldCharType="end"/>
      </w:r>
    </w:p>
    <w:p w14:paraId="060A879C" w14:textId="5CC30B5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_Toc160651933 \h </w:instrText>
      </w:r>
      <w:r>
        <w:rPr>
          <w:noProof/>
        </w:rPr>
      </w:r>
      <w:r>
        <w:rPr>
          <w:noProof/>
        </w:rPr>
        <w:fldChar w:fldCharType="separate"/>
      </w:r>
      <w:r>
        <w:rPr>
          <w:noProof/>
        </w:rPr>
        <w:t>135</w:t>
      </w:r>
      <w:r>
        <w:rPr>
          <w:noProof/>
        </w:rPr>
        <w:fldChar w:fldCharType="end"/>
      </w:r>
    </w:p>
    <w:p w14:paraId="5D01181A" w14:textId="5654A28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_Toc160651934 \h </w:instrText>
      </w:r>
      <w:r>
        <w:rPr>
          <w:noProof/>
        </w:rPr>
      </w:r>
      <w:r>
        <w:rPr>
          <w:noProof/>
        </w:rPr>
        <w:fldChar w:fldCharType="separate"/>
      </w:r>
      <w:r>
        <w:rPr>
          <w:noProof/>
        </w:rPr>
        <w:t>135</w:t>
      </w:r>
      <w:r>
        <w:rPr>
          <w:noProof/>
        </w:rPr>
        <w:fldChar w:fldCharType="end"/>
      </w:r>
    </w:p>
    <w:p w14:paraId="0E0692A3" w14:textId="3A09118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363141">
        <w:rPr>
          <w:noProof/>
        </w:rPr>
        <w:t xml:space="preserve"> Subscriptions</w:t>
      </w:r>
      <w:r>
        <w:rPr>
          <w:noProof/>
        </w:rPr>
        <w:tab/>
      </w:r>
      <w:r>
        <w:rPr>
          <w:noProof/>
        </w:rPr>
        <w:fldChar w:fldCharType="begin"/>
      </w:r>
      <w:r>
        <w:rPr>
          <w:noProof/>
        </w:rPr>
        <w:instrText xml:space="preserve"> PAGEREF _Toc160651935 \h </w:instrText>
      </w:r>
      <w:r>
        <w:rPr>
          <w:noProof/>
        </w:rPr>
      </w:r>
      <w:r>
        <w:rPr>
          <w:noProof/>
        </w:rPr>
        <w:fldChar w:fldCharType="separate"/>
      </w:r>
      <w:r>
        <w:rPr>
          <w:noProof/>
        </w:rPr>
        <w:t>136</w:t>
      </w:r>
      <w:r>
        <w:rPr>
          <w:noProof/>
        </w:rPr>
        <w:fldChar w:fldCharType="end"/>
      </w:r>
    </w:p>
    <w:p w14:paraId="2D342DFD" w14:textId="5887185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_Toc160651936 \h </w:instrText>
      </w:r>
      <w:r>
        <w:rPr>
          <w:noProof/>
        </w:rPr>
      </w:r>
      <w:r>
        <w:rPr>
          <w:noProof/>
        </w:rPr>
        <w:fldChar w:fldCharType="separate"/>
      </w:r>
      <w:r>
        <w:rPr>
          <w:noProof/>
        </w:rPr>
        <w:t>136</w:t>
      </w:r>
      <w:r>
        <w:rPr>
          <w:noProof/>
        </w:rPr>
        <w:fldChar w:fldCharType="end"/>
      </w:r>
    </w:p>
    <w:p w14:paraId="45D51448" w14:textId="4D23119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_Toc160651937 \h </w:instrText>
      </w:r>
      <w:r>
        <w:rPr>
          <w:noProof/>
        </w:rPr>
      </w:r>
      <w:r>
        <w:rPr>
          <w:noProof/>
        </w:rPr>
        <w:fldChar w:fldCharType="separate"/>
      </w:r>
      <w:r>
        <w:rPr>
          <w:noProof/>
        </w:rPr>
        <w:t>136</w:t>
      </w:r>
      <w:r>
        <w:rPr>
          <w:noProof/>
        </w:rPr>
        <w:fldChar w:fldCharType="end"/>
      </w:r>
    </w:p>
    <w:p w14:paraId="1A77F20A" w14:textId="40E8C3F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_Toc160651938 \h </w:instrText>
      </w:r>
      <w:r>
        <w:rPr>
          <w:noProof/>
        </w:rPr>
      </w:r>
      <w:r>
        <w:rPr>
          <w:noProof/>
        </w:rPr>
        <w:fldChar w:fldCharType="separate"/>
      </w:r>
      <w:r>
        <w:rPr>
          <w:noProof/>
        </w:rPr>
        <w:t>136</w:t>
      </w:r>
      <w:r>
        <w:rPr>
          <w:noProof/>
        </w:rPr>
        <w:fldChar w:fldCharType="end"/>
      </w:r>
    </w:p>
    <w:p w14:paraId="068D21FC" w14:textId="6E9BEDE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_Toc160651939 \h </w:instrText>
      </w:r>
      <w:r>
        <w:rPr>
          <w:noProof/>
        </w:rPr>
      </w:r>
      <w:r>
        <w:rPr>
          <w:noProof/>
        </w:rPr>
        <w:fldChar w:fldCharType="separate"/>
      </w:r>
      <w:r>
        <w:rPr>
          <w:noProof/>
        </w:rPr>
        <w:t>136</w:t>
      </w:r>
      <w:r>
        <w:rPr>
          <w:noProof/>
        </w:rPr>
        <w:fldChar w:fldCharType="end"/>
      </w:r>
    </w:p>
    <w:p w14:paraId="6F5D646F" w14:textId="36587B8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_Toc160651940 \h </w:instrText>
      </w:r>
      <w:r>
        <w:rPr>
          <w:noProof/>
        </w:rPr>
      </w:r>
      <w:r>
        <w:rPr>
          <w:noProof/>
        </w:rPr>
        <w:fldChar w:fldCharType="separate"/>
      </w:r>
      <w:r>
        <w:rPr>
          <w:noProof/>
        </w:rPr>
        <w:t>137</w:t>
      </w:r>
      <w:r>
        <w:rPr>
          <w:noProof/>
        </w:rPr>
        <w:fldChar w:fldCharType="end"/>
      </w:r>
    </w:p>
    <w:p w14:paraId="6CE2F6C0" w14:textId="5D75DB5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363141">
        <w:rPr>
          <w:noProof/>
        </w:rPr>
        <w:t xml:space="preserve"> Subscription</w:t>
      </w:r>
      <w:r>
        <w:rPr>
          <w:noProof/>
        </w:rPr>
        <w:tab/>
      </w:r>
      <w:r>
        <w:rPr>
          <w:noProof/>
        </w:rPr>
        <w:fldChar w:fldCharType="begin"/>
      </w:r>
      <w:r>
        <w:rPr>
          <w:noProof/>
        </w:rPr>
        <w:instrText xml:space="preserve"> PAGEREF _Toc160651941 \h </w:instrText>
      </w:r>
      <w:r>
        <w:rPr>
          <w:noProof/>
        </w:rPr>
      </w:r>
      <w:r>
        <w:rPr>
          <w:noProof/>
        </w:rPr>
        <w:fldChar w:fldCharType="separate"/>
      </w:r>
      <w:r>
        <w:rPr>
          <w:noProof/>
        </w:rPr>
        <w:t>137</w:t>
      </w:r>
      <w:r>
        <w:rPr>
          <w:noProof/>
        </w:rPr>
        <w:fldChar w:fldCharType="end"/>
      </w:r>
    </w:p>
    <w:p w14:paraId="5A210A7A" w14:textId="2B08840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_Toc160651942 \h </w:instrText>
      </w:r>
      <w:r>
        <w:rPr>
          <w:noProof/>
        </w:rPr>
      </w:r>
      <w:r>
        <w:rPr>
          <w:noProof/>
        </w:rPr>
        <w:fldChar w:fldCharType="separate"/>
      </w:r>
      <w:r>
        <w:rPr>
          <w:noProof/>
        </w:rPr>
        <w:t>137</w:t>
      </w:r>
      <w:r>
        <w:rPr>
          <w:noProof/>
        </w:rPr>
        <w:fldChar w:fldCharType="end"/>
      </w:r>
    </w:p>
    <w:p w14:paraId="409BC55C" w14:textId="2757056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_Toc160651943 \h </w:instrText>
      </w:r>
      <w:r>
        <w:rPr>
          <w:noProof/>
        </w:rPr>
      </w:r>
      <w:r>
        <w:rPr>
          <w:noProof/>
        </w:rPr>
        <w:fldChar w:fldCharType="separate"/>
      </w:r>
      <w:r>
        <w:rPr>
          <w:noProof/>
        </w:rPr>
        <w:t>137</w:t>
      </w:r>
      <w:r>
        <w:rPr>
          <w:noProof/>
        </w:rPr>
        <w:fldChar w:fldCharType="end"/>
      </w:r>
    </w:p>
    <w:p w14:paraId="32EF2880" w14:textId="0AECA39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_Toc160651944 \h </w:instrText>
      </w:r>
      <w:r>
        <w:rPr>
          <w:noProof/>
        </w:rPr>
      </w:r>
      <w:r>
        <w:rPr>
          <w:noProof/>
        </w:rPr>
        <w:fldChar w:fldCharType="separate"/>
      </w:r>
      <w:r>
        <w:rPr>
          <w:noProof/>
        </w:rPr>
        <w:t>137</w:t>
      </w:r>
      <w:r>
        <w:rPr>
          <w:noProof/>
        </w:rPr>
        <w:fldChar w:fldCharType="end"/>
      </w:r>
    </w:p>
    <w:p w14:paraId="1BF17452" w14:textId="6C30A97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_Toc160651945 \h </w:instrText>
      </w:r>
      <w:r>
        <w:rPr>
          <w:noProof/>
        </w:rPr>
      </w:r>
      <w:r>
        <w:rPr>
          <w:noProof/>
        </w:rPr>
        <w:fldChar w:fldCharType="separate"/>
      </w:r>
      <w:r>
        <w:rPr>
          <w:noProof/>
        </w:rPr>
        <w:t>137</w:t>
      </w:r>
      <w:r>
        <w:rPr>
          <w:noProof/>
        </w:rPr>
        <w:fldChar w:fldCharType="end"/>
      </w:r>
    </w:p>
    <w:p w14:paraId="19081BA6" w14:textId="0552F8D5"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_Toc160651946 \h </w:instrText>
      </w:r>
      <w:r>
        <w:rPr>
          <w:noProof/>
        </w:rPr>
      </w:r>
      <w:r>
        <w:rPr>
          <w:noProof/>
        </w:rPr>
        <w:fldChar w:fldCharType="separate"/>
      </w:r>
      <w:r>
        <w:rPr>
          <w:noProof/>
        </w:rPr>
        <w:t>138</w:t>
      </w:r>
      <w:r>
        <w:rPr>
          <w:noProof/>
        </w:rPr>
        <w:fldChar w:fldCharType="end"/>
      </w:r>
    </w:p>
    <w:p w14:paraId="67196913" w14:textId="34281F4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_Toc160651947 \h </w:instrText>
      </w:r>
      <w:r>
        <w:rPr>
          <w:noProof/>
        </w:rPr>
      </w:r>
      <w:r>
        <w:rPr>
          <w:noProof/>
        </w:rPr>
        <w:fldChar w:fldCharType="separate"/>
      </w:r>
      <w:r>
        <w:rPr>
          <w:noProof/>
        </w:rPr>
        <w:t>139</w:t>
      </w:r>
      <w:r>
        <w:rPr>
          <w:noProof/>
        </w:rPr>
        <w:fldChar w:fldCharType="end"/>
      </w:r>
    </w:p>
    <w:p w14:paraId="54E0D977" w14:textId="00CF006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_Toc160651948 \h </w:instrText>
      </w:r>
      <w:r>
        <w:rPr>
          <w:noProof/>
        </w:rPr>
      </w:r>
      <w:r>
        <w:rPr>
          <w:noProof/>
        </w:rPr>
        <w:fldChar w:fldCharType="separate"/>
      </w:r>
      <w:r>
        <w:rPr>
          <w:noProof/>
        </w:rPr>
        <w:t>140</w:t>
      </w:r>
      <w:r>
        <w:rPr>
          <w:noProof/>
        </w:rPr>
        <w:fldChar w:fldCharType="end"/>
      </w:r>
    </w:p>
    <w:p w14:paraId="510382B8" w14:textId="6B55B23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_Toc160651949 \h </w:instrText>
      </w:r>
      <w:r>
        <w:rPr>
          <w:noProof/>
        </w:rPr>
      </w:r>
      <w:r>
        <w:rPr>
          <w:noProof/>
        </w:rPr>
        <w:fldChar w:fldCharType="separate"/>
      </w:r>
      <w:r>
        <w:rPr>
          <w:noProof/>
        </w:rPr>
        <w:t>141</w:t>
      </w:r>
      <w:r>
        <w:rPr>
          <w:noProof/>
        </w:rPr>
        <w:fldChar w:fldCharType="end"/>
      </w:r>
    </w:p>
    <w:p w14:paraId="0EBABA8B" w14:textId="26204E5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_Toc160651950 \h </w:instrText>
      </w:r>
      <w:r>
        <w:rPr>
          <w:noProof/>
        </w:rPr>
      </w:r>
      <w:r>
        <w:rPr>
          <w:noProof/>
        </w:rPr>
        <w:fldChar w:fldCharType="separate"/>
      </w:r>
      <w:r>
        <w:rPr>
          <w:noProof/>
        </w:rPr>
        <w:t>141</w:t>
      </w:r>
      <w:r>
        <w:rPr>
          <w:noProof/>
        </w:rPr>
        <w:fldChar w:fldCharType="end"/>
      </w:r>
    </w:p>
    <w:p w14:paraId="2C9316FA" w14:textId="0DBB8DF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_Toc160651951 \h </w:instrText>
      </w:r>
      <w:r>
        <w:rPr>
          <w:noProof/>
        </w:rPr>
      </w:r>
      <w:r>
        <w:rPr>
          <w:noProof/>
        </w:rPr>
        <w:fldChar w:fldCharType="separate"/>
      </w:r>
      <w:r>
        <w:rPr>
          <w:noProof/>
        </w:rPr>
        <w:t>142</w:t>
      </w:r>
      <w:r>
        <w:rPr>
          <w:noProof/>
        </w:rPr>
        <w:fldChar w:fldCharType="end"/>
      </w:r>
    </w:p>
    <w:p w14:paraId="21E53C4E" w14:textId="3854F98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_Toc160651952 \h </w:instrText>
      </w:r>
      <w:r>
        <w:rPr>
          <w:noProof/>
        </w:rPr>
      </w:r>
      <w:r>
        <w:rPr>
          <w:noProof/>
        </w:rPr>
        <w:fldChar w:fldCharType="separate"/>
      </w:r>
      <w:r>
        <w:rPr>
          <w:noProof/>
        </w:rPr>
        <w:t>142</w:t>
      </w:r>
      <w:r>
        <w:rPr>
          <w:noProof/>
        </w:rPr>
        <w:fldChar w:fldCharType="end"/>
      </w:r>
    </w:p>
    <w:p w14:paraId="72473AC0" w14:textId="7F1BE59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_Toc160651953 \h </w:instrText>
      </w:r>
      <w:r>
        <w:rPr>
          <w:noProof/>
        </w:rPr>
      </w:r>
      <w:r>
        <w:rPr>
          <w:noProof/>
        </w:rPr>
        <w:fldChar w:fldCharType="separate"/>
      </w:r>
      <w:r>
        <w:rPr>
          <w:noProof/>
        </w:rPr>
        <w:t>142</w:t>
      </w:r>
      <w:r>
        <w:rPr>
          <w:noProof/>
        </w:rPr>
        <w:fldChar w:fldCharType="end"/>
      </w:r>
    </w:p>
    <w:p w14:paraId="31A5BD5B" w14:textId="287EC22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_Toc160651954 \h </w:instrText>
      </w:r>
      <w:r>
        <w:rPr>
          <w:noProof/>
        </w:rPr>
      </w:r>
      <w:r>
        <w:rPr>
          <w:noProof/>
        </w:rPr>
        <w:fldChar w:fldCharType="separate"/>
      </w:r>
      <w:r>
        <w:rPr>
          <w:noProof/>
        </w:rPr>
        <w:t>143</w:t>
      </w:r>
      <w:r>
        <w:rPr>
          <w:noProof/>
        </w:rPr>
        <w:fldChar w:fldCharType="end"/>
      </w:r>
    </w:p>
    <w:p w14:paraId="3E5E0B39" w14:textId="6C0E66B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_Toc160651955 \h </w:instrText>
      </w:r>
      <w:r>
        <w:rPr>
          <w:noProof/>
        </w:rPr>
      </w:r>
      <w:r>
        <w:rPr>
          <w:noProof/>
        </w:rPr>
        <w:fldChar w:fldCharType="separate"/>
      </w:r>
      <w:r>
        <w:rPr>
          <w:noProof/>
        </w:rPr>
        <w:t>143</w:t>
      </w:r>
      <w:r>
        <w:rPr>
          <w:noProof/>
        </w:rPr>
        <w:fldChar w:fldCharType="end"/>
      </w:r>
    </w:p>
    <w:p w14:paraId="38E16844" w14:textId="776F216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_Toc160651956 \h </w:instrText>
      </w:r>
      <w:r>
        <w:rPr>
          <w:noProof/>
        </w:rPr>
      </w:r>
      <w:r>
        <w:rPr>
          <w:noProof/>
        </w:rPr>
        <w:fldChar w:fldCharType="separate"/>
      </w:r>
      <w:r>
        <w:rPr>
          <w:noProof/>
        </w:rPr>
        <w:t>143</w:t>
      </w:r>
      <w:r>
        <w:rPr>
          <w:noProof/>
        </w:rPr>
        <w:fldChar w:fldCharType="end"/>
      </w:r>
    </w:p>
    <w:p w14:paraId="3A69DB62" w14:textId="56F8C1F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_Toc160651957 \h </w:instrText>
      </w:r>
      <w:r>
        <w:rPr>
          <w:noProof/>
        </w:rPr>
      </w:r>
      <w:r>
        <w:rPr>
          <w:noProof/>
        </w:rPr>
        <w:fldChar w:fldCharType="separate"/>
      </w:r>
      <w:r>
        <w:rPr>
          <w:noProof/>
        </w:rPr>
        <w:t>143</w:t>
      </w:r>
      <w:r>
        <w:rPr>
          <w:noProof/>
        </w:rPr>
        <w:fldChar w:fldCharType="end"/>
      </w:r>
    </w:p>
    <w:p w14:paraId="0A1220E9" w14:textId="795C854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_Toc160651958 \h </w:instrText>
      </w:r>
      <w:r>
        <w:rPr>
          <w:noProof/>
        </w:rPr>
      </w:r>
      <w:r>
        <w:rPr>
          <w:noProof/>
        </w:rPr>
        <w:fldChar w:fldCharType="separate"/>
      </w:r>
      <w:r>
        <w:rPr>
          <w:noProof/>
        </w:rPr>
        <w:t>144</w:t>
      </w:r>
      <w:r>
        <w:rPr>
          <w:noProof/>
        </w:rPr>
        <w:fldChar w:fldCharType="end"/>
      </w:r>
    </w:p>
    <w:p w14:paraId="74854A1B" w14:textId="4963D8A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_Toc160651959 \h </w:instrText>
      </w:r>
      <w:r>
        <w:rPr>
          <w:noProof/>
        </w:rPr>
      </w:r>
      <w:r>
        <w:rPr>
          <w:noProof/>
        </w:rPr>
        <w:fldChar w:fldCharType="separate"/>
      </w:r>
      <w:r>
        <w:rPr>
          <w:noProof/>
        </w:rPr>
        <w:t>144</w:t>
      </w:r>
      <w:r>
        <w:rPr>
          <w:noProof/>
        </w:rPr>
        <w:fldChar w:fldCharType="end"/>
      </w:r>
    </w:p>
    <w:p w14:paraId="3878E83E" w14:textId="1BF8AE7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_Toc160651960 \h </w:instrText>
      </w:r>
      <w:r>
        <w:rPr>
          <w:noProof/>
        </w:rPr>
      </w:r>
      <w:r>
        <w:rPr>
          <w:noProof/>
        </w:rPr>
        <w:fldChar w:fldCharType="separate"/>
      </w:r>
      <w:r>
        <w:rPr>
          <w:noProof/>
        </w:rPr>
        <w:t>144</w:t>
      </w:r>
      <w:r>
        <w:rPr>
          <w:noProof/>
        </w:rPr>
        <w:fldChar w:fldCharType="end"/>
      </w:r>
    </w:p>
    <w:p w14:paraId="117264DF" w14:textId="4C96DCD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_Toc160651961 \h </w:instrText>
      </w:r>
      <w:r>
        <w:rPr>
          <w:noProof/>
        </w:rPr>
      </w:r>
      <w:r>
        <w:rPr>
          <w:noProof/>
        </w:rPr>
        <w:fldChar w:fldCharType="separate"/>
      </w:r>
      <w:r>
        <w:rPr>
          <w:noProof/>
        </w:rPr>
        <w:t>145</w:t>
      </w:r>
      <w:r>
        <w:rPr>
          <w:noProof/>
        </w:rPr>
        <w:fldChar w:fldCharType="end"/>
      </w:r>
    </w:p>
    <w:p w14:paraId="6C948A63" w14:textId="28BDEBE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_Toc160651962 \h </w:instrText>
      </w:r>
      <w:r>
        <w:rPr>
          <w:noProof/>
        </w:rPr>
      </w:r>
      <w:r>
        <w:rPr>
          <w:noProof/>
        </w:rPr>
        <w:fldChar w:fldCharType="separate"/>
      </w:r>
      <w:r>
        <w:rPr>
          <w:noProof/>
        </w:rPr>
        <w:t>145</w:t>
      </w:r>
      <w:r>
        <w:rPr>
          <w:noProof/>
        </w:rPr>
        <w:fldChar w:fldCharType="end"/>
      </w:r>
    </w:p>
    <w:p w14:paraId="198DEDD4" w14:textId="08E96DC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_Toc160651963 \h </w:instrText>
      </w:r>
      <w:r>
        <w:rPr>
          <w:noProof/>
        </w:rPr>
      </w:r>
      <w:r>
        <w:rPr>
          <w:noProof/>
        </w:rPr>
        <w:fldChar w:fldCharType="separate"/>
      </w:r>
      <w:r>
        <w:rPr>
          <w:noProof/>
        </w:rPr>
        <w:t>146</w:t>
      </w:r>
      <w:r>
        <w:rPr>
          <w:noProof/>
        </w:rPr>
        <w:fldChar w:fldCharType="end"/>
      </w:r>
    </w:p>
    <w:p w14:paraId="74E9AD36" w14:textId="5E40943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_Toc160651964 \h </w:instrText>
      </w:r>
      <w:r>
        <w:rPr>
          <w:noProof/>
        </w:rPr>
      </w:r>
      <w:r>
        <w:rPr>
          <w:noProof/>
        </w:rPr>
        <w:fldChar w:fldCharType="separate"/>
      </w:r>
      <w:r>
        <w:rPr>
          <w:noProof/>
        </w:rPr>
        <w:t>146</w:t>
      </w:r>
      <w:r>
        <w:rPr>
          <w:noProof/>
        </w:rPr>
        <w:fldChar w:fldCharType="end"/>
      </w:r>
    </w:p>
    <w:p w14:paraId="43A6F098" w14:textId="426F54E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_Toc160651965 \h </w:instrText>
      </w:r>
      <w:r>
        <w:rPr>
          <w:noProof/>
        </w:rPr>
      </w:r>
      <w:r>
        <w:rPr>
          <w:noProof/>
        </w:rPr>
        <w:fldChar w:fldCharType="separate"/>
      </w:r>
      <w:r>
        <w:rPr>
          <w:noProof/>
        </w:rPr>
        <w:t>146</w:t>
      </w:r>
      <w:r>
        <w:rPr>
          <w:noProof/>
        </w:rPr>
        <w:fldChar w:fldCharType="end"/>
      </w:r>
    </w:p>
    <w:p w14:paraId="7668DA59" w14:textId="0C7EDB5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_Toc160651966 \h </w:instrText>
      </w:r>
      <w:r>
        <w:rPr>
          <w:noProof/>
        </w:rPr>
      </w:r>
      <w:r>
        <w:rPr>
          <w:noProof/>
        </w:rPr>
        <w:fldChar w:fldCharType="separate"/>
      </w:r>
      <w:r>
        <w:rPr>
          <w:noProof/>
        </w:rPr>
        <w:t>146</w:t>
      </w:r>
      <w:r>
        <w:rPr>
          <w:noProof/>
        </w:rPr>
        <w:fldChar w:fldCharType="end"/>
      </w:r>
    </w:p>
    <w:p w14:paraId="2F8D6E16" w14:textId="77F6BA5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_Toc160651967 \h </w:instrText>
      </w:r>
      <w:r>
        <w:rPr>
          <w:noProof/>
        </w:rPr>
      </w:r>
      <w:r>
        <w:rPr>
          <w:noProof/>
        </w:rPr>
        <w:fldChar w:fldCharType="separate"/>
      </w:r>
      <w:r>
        <w:rPr>
          <w:noProof/>
        </w:rPr>
        <w:t>147</w:t>
      </w:r>
      <w:r>
        <w:rPr>
          <w:noProof/>
        </w:rPr>
        <w:fldChar w:fldCharType="end"/>
      </w:r>
    </w:p>
    <w:p w14:paraId="5FC50F3E" w14:textId="10AE304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_Toc160651968 \h </w:instrText>
      </w:r>
      <w:r>
        <w:rPr>
          <w:noProof/>
        </w:rPr>
      </w:r>
      <w:r>
        <w:rPr>
          <w:noProof/>
        </w:rPr>
        <w:fldChar w:fldCharType="separate"/>
      </w:r>
      <w:r>
        <w:rPr>
          <w:noProof/>
        </w:rPr>
        <w:t>147</w:t>
      </w:r>
      <w:r>
        <w:rPr>
          <w:noProof/>
        </w:rPr>
        <w:fldChar w:fldCharType="end"/>
      </w:r>
    </w:p>
    <w:p w14:paraId="25E6A1C8" w14:textId="0B56E96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_Toc160651969 \h </w:instrText>
      </w:r>
      <w:r>
        <w:rPr>
          <w:noProof/>
        </w:rPr>
      </w:r>
      <w:r>
        <w:rPr>
          <w:noProof/>
        </w:rPr>
        <w:fldChar w:fldCharType="separate"/>
      </w:r>
      <w:r>
        <w:rPr>
          <w:noProof/>
        </w:rPr>
        <w:t>148</w:t>
      </w:r>
      <w:r>
        <w:rPr>
          <w:noProof/>
        </w:rPr>
        <w:fldChar w:fldCharType="end"/>
      </w:r>
    </w:p>
    <w:p w14:paraId="1BD92A7C" w14:textId="2651A52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_Toc160651970 \h </w:instrText>
      </w:r>
      <w:r>
        <w:rPr>
          <w:noProof/>
        </w:rPr>
      </w:r>
      <w:r>
        <w:rPr>
          <w:noProof/>
        </w:rPr>
        <w:fldChar w:fldCharType="separate"/>
      </w:r>
      <w:r>
        <w:rPr>
          <w:noProof/>
        </w:rPr>
        <w:t>148</w:t>
      </w:r>
      <w:r>
        <w:rPr>
          <w:noProof/>
        </w:rPr>
        <w:fldChar w:fldCharType="end"/>
      </w:r>
    </w:p>
    <w:p w14:paraId="753F8CB1" w14:textId="08A73C7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_Toc160651971 \h </w:instrText>
      </w:r>
      <w:r>
        <w:rPr>
          <w:noProof/>
        </w:rPr>
      </w:r>
      <w:r>
        <w:rPr>
          <w:noProof/>
        </w:rPr>
        <w:fldChar w:fldCharType="separate"/>
      </w:r>
      <w:r>
        <w:rPr>
          <w:noProof/>
        </w:rPr>
        <w:t>149</w:t>
      </w:r>
      <w:r>
        <w:rPr>
          <w:noProof/>
        </w:rPr>
        <w:fldChar w:fldCharType="end"/>
      </w:r>
    </w:p>
    <w:p w14:paraId="2205649A" w14:textId="1C526FB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_Toc160651972 \h </w:instrText>
      </w:r>
      <w:r>
        <w:rPr>
          <w:noProof/>
        </w:rPr>
      </w:r>
      <w:r>
        <w:rPr>
          <w:noProof/>
        </w:rPr>
        <w:fldChar w:fldCharType="separate"/>
      </w:r>
      <w:r>
        <w:rPr>
          <w:noProof/>
        </w:rPr>
        <w:t>149</w:t>
      </w:r>
      <w:r>
        <w:rPr>
          <w:noProof/>
        </w:rPr>
        <w:fldChar w:fldCharType="end"/>
      </w:r>
    </w:p>
    <w:p w14:paraId="43F13CFD" w14:textId="35B4CAA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_Toc160651973 \h </w:instrText>
      </w:r>
      <w:r>
        <w:rPr>
          <w:noProof/>
        </w:rPr>
      </w:r>
      <w:r>
        <w:rPr>
          <w:noProof/>
        </w:rPr>
        <w:fldChar w:fldCharType="separate"/>
      </w:r>
      <w:r>
        <w:rPr>
          <w:noProof/>
        </w:rPr>
        <w:t>150</w:t>
      </w:r>
      <w:r>
        <w:rPr>
          <w:noProof/>
        </w:rPr>
        <w:fldChar w:fldCharType="end"/>
      </w:r>
    </w:p>
    <w:p w14:paraId="18BD95F9" w14:textId="5C1AF56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_Toc160651974 \h </w:instrText>
      </w:r>
      <w:r>
        <w:rPr>
          <w:noProof/>
        </w:rPr>
      </w:r>
      <w:r>
        <w:rPr>
          <w:noProof/>
        </w:rPr>
        <w:fldChar w:fldCharType="separate"/>
      </w:r>
      <w:r>
        <w:rPr>
          <w:noProof/>
        </w:rPr>
        <w:t>150</w:t>
      </w:r>
      <w:r>
        <w:rPr>
          <w:noProof/>
        </w:rPr>
        <w:fldChar w:fldCharType="end"/>
      </w:r>
    </w:p>
    <w:p w14:paraId="3C2F1FB0" w14:textId="53DEE09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_Toc160651975 \h </w:instrText>
      </w:r>
      <w:r>
        <w:rPr>
          <w:noProof/>
        </w:rPr>
      </w:r>
      <w:r>
        <w:rPr>
          <w:noProof/>
        </w:rPr>
        <w:fldChar w:fldCharType="separate"/>
      </w:r>
      <w:r>
        <w:rPr>
          <w:noProof/>
        </w:rPr>
        <w:t>150</w:t>
      </w:r>
      <w:r>
        <w:rPr>
          <w:noProof/>
        </w:rPr>
        <w:fldChar w:fldCharType="end"/>
      </w:r>
    </w:p>
    <w:p w14:paraId="76DF7F8C" w14:textId="3E71832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_Toc160651976 \h </w:instrText>
      </w:r>
      <w:r>
        <w:rPr>
          <w:noProof/>
        </w:rPr>
      </w:r>
      <w:r>
        <w:rPr>
          <w:noProof/>
        </w:rPr>
        <w:fldChar w:fldCharType="separate"/>
      </w:r>
      <w:r>
        <w:rPr>
          <w:noProof/>
        </w:rPr>
        <w:t>151</w:t>
      </w:r>
      <w:r>
        <w:rPr>
          <w:noProof/>
        </w:rPr>
        <w:fldChar w:fldCharType="end"/>
      </w:r>
    </w:p>
    <w:p w14:paraId="772D0B2D" w14:textId="6B86051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_Toc160651977 \h </w:instrText>
      </w:r>
      <w:r>
        <w:rPr>
          <w:noProof/>
        </w:rPr>
      </w:r>
      <w:r>
        <w:rPr>
          <w:noProof/>
        </w:rPr>
        <w:fldChar w:fldCharType="separate"/>
      </w:r>
      <w:r>
        <w:rPr>
          <w:noProof/>
        </w:rPr>
        <w:t>151</w:t>
      </w:r>
      <w:r>
        <w:rPr>
          <w:noProof/>
        </w:rPr>
        <w:fldChar w:fldCharType="end"/>
      </w:r>
    </w:p>
    <w:p w14:paraId="1612BE27" w14:textId="2A70B8E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_Toc160651978 \h </w:instrText>
      </w:r>
      <w:r>
        <w:rPr>
          <w:noProof/>
        </w:rPr>
      </w:r>
      <w:r>
        <w:rPr>
          <w:noProof/>
        </w:rPr>
        <w:fldChar w:fldCharType="separate"/>
      </w:r>
      <w:r>
        <w:rPr>
          <w:noProof/>
        </w:rPr>
        <w:t>152</w:t>
      </w:r>
      <w:r>
        <w:rPr>
          <w:noProof/>
        </w:rPr>
        <w:fldChar w:fldCharType="end"/>
      </w:r>
    </w:p>
    <w:p w14:paraId="68159AEF" w14:textId="723B661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_Toc160651979 \h </w:instrText>
      </w:r>
      <w:r>
        <w:rPr>
          <w:noProof/>
        </w:rPr>
      </w:r>
      <w:r>
        <w:rPr>
          <w:noProof/>
        </w:rPr>
        <w:fldChar w:fldCharType="separate"/>
      </w:r>
      <w:r>
        <w:rPr>
          <w:noProof/>
        </w:rPr>
        <w:t>152</w:t>
      </w:r>
      <w:r>
        <w:rPr>
          <w:noProof/>
        </w:rPr>
        <w:fldChar w:fldCharType="end"/>
      </w:r>
    </w:p>
    <w:p w14:paraId="1FE5A894" w14:textId="4E61428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_Toc160651980 \h </w:instrText>
      </w:r>
      <w:r>
        <w:rPr>
          <w:noProof/>
        </w:rPr>
      </w:r>
      <w:r>
        <w:rPr>
          <w:noProof/>
        </w:rPr>
        <w:fldChar w:fldCharType="separate"/>
      </w:r>
      <w:r>
        <w:rPr>
          <w:noProof/>
        </w:rPr>
        <w:t>152</w:t>
      </w:r>
      <w:r>
        <w:rPr>
          <w:noProof/>
        </w:rPr>
        <w:fldChar w:fldCharType="end"/>
      </w:r>
    </w:p>
    <w:p w14:paraId="488102DE" w14:textId="13EA4E9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_Toc160651981 \h </w:instrText>
      </w:r>
      <w:r>
        <w:rPr>
          <w:noProof/>
        </w:rPr>
      </w:r>
      <w:r>
        <w:rPr>
          <w:noProof/>
        </w:rPr>
        <w:fldChar w:fldCharType="separate"/>
      </w:r>
      <w:r>
        <w:rPr>
          <w:noProof/>
        </w:rPr>
        <w:t>152</w:t>
      </w:r>
      <w:r>
        <w:rPr>
          <w:noProof/>
        </w:rPr>
        <w:fldChar w:fldCharType="end"/>
      </w:r>
    </w:p>
    <w:p w14:paraId="1857D4F8" w14:textId="6D20670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_Toc160651982 \h </w:instrText>
      </w:r>
      <w:r>
        <w:rPr>
          <w:noProof/>
        </w:rPr>
      </w:r>
      <w:r>
        <w:rPr>
          <w:noProof/>
        </w:rPr>
        <w:fldChar w:fldCharType="separate"/>
      </w:r>
      <w:r>
        <w:rPr>
          <w:noProof/>
        </w:rPr>
        <w:t>152</w:t>
      </w:r>
      <w:r>
        <w:rPr>
          <w:noProof/>
        </w:rPr>
        <w:fldChar w:fldCharType="end"/>
      </w:r>
    </w:p>
    <w:p w14:paraId="7C91EB28" w14:textId="564F821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_Toc160651983 \h </w:instrText>
      </w:r>
      <w:r>
        <w:rPr>
          <w:noProof/>
        </w:rPr>
      </w:r>
      <w:r>
        <w:rPr>
          <w:noProof/>
        </w:rPr>
        <w:fldChar w:fldCharType="separate"/>
      </w:r>
      <w:r>
        <w:rPr>
          <w:noProof/>
        </w:rPr>
        <w:t>153</w:t>
      </w:r>
      <w:r>
        <w:rPr>
          <w:noProof/>
        </w:rPr>
        <w:fldChar w:fldCharType="end"/>
      </w:r>
    </w:p>
    <w:p w14:paraId="04F75F29" w14:textId="1C95F1C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_Toc160651984 \h </w:instrText>
      </w:r>
      <w:r>
        <w:rPr>
          <w:noProof/>
        </w:rPr>
      </w:r>
      <w:r>
        <w:rPr>
          <w:noProof/>
        </w:rPr>
        <w:fldChar w:fldCharType="separate"/>
      </w:r>
      <w:r>
        <w:rPr>
          <w:noProof/>
        </w:rPr>
        <w:t>153</w:t>
      </w:r>
      <w:r>
        <w:rPr>
          <w:noProof/>
        </w:rPr>
        <w:fldChar w:fldCharType="end"/>
      </w:r>
    </w:p>
    <w:p w14:paraId="210A64AA" w14:textId="6812BAF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_Toc160651985 \h </w:instrText>
      </w:r>
      <w:r>
        <w:rPr>
          <w:noProof/>
        </w:rPr>
      </w:r>
      <w:r>
        <w:rPr>
          <w:noProof/>
        </w:rPr>
        <w:fldChar w:fldCharType="separate"/>
      </w:r>
      <w:r>
        <w:rPr>
          <w:noProof/>
        </w:rPr>
        <w:t>153</w:t>
      </w:r>
      <w:r>
        <w:rPr>
          <w:noProof/>
        </w:rPr>
        <w:fldChar w:fldCharType="end"/>
      </w:r>
    </w:p>
    <w:p w14:paraId="26C48D26" w14:textId="4345060C"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_Toc160651986 \h </w:instrText>
      </w:r>
      <w:r>
        <w:rPr>
          <w:noProof/>
        </w:rPr>
      </w:r>
      <w:r>
        <w:rPr>
          <w:noProof/>
        </w:rPr>
        <w:fldChar w:fldCharType="separate"/>
      </w:r>
      <w:r>
        <w:rPr>
          <w:noProof/>
        </w:rPr>
        <w:t>153</w:t>
      </w:r>
      <w:r>
        <w:rPr>
          <w:noProof/>
        </w:rPr>
        <w:fldChar w:fldCharType="end"/>
      </w:r>
    </w:p>
    <w:p w14:paraId="5D67B7E8" w14:textId="59C6EE2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_Toc160651987 \h </w:instrText>
      </w:r>
      <w:r>
        <w:rPr>
          <w:noProof/>
        </w:rPr>
      </w:r>
      <w:r>
        <w:rPr>
          <w:noProof/>
        </w:rPr>
        <w:fldChar w:fldCharType="separate"/>
      </w:r>
      <w:r>
        <w:rPr>
          <w:noProof/>
        </w:rPr>
        <w:t>153</w:t>
      </w:r>
      <w:r>
        <w:rPr>
          <w:noProof/>
        </w:rPr>
        <w:fldChar w:fldCharType="end"/>
      </w:r>
    </w:p>
    <w:p w14:paraId="6F071599" w14:textId="7C95CA6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_Toc160651988 \h </w:instrText>
      </w:r>
      <w:r>
        <w:rPr>
          <w:noProof/>
        </w:rPr>
      </w:r>
      <w:r>
        <w:rPr>
          <w:noProof/>
        </w:rPr>
        <w:fldChar w:fldCharType="separate"/>
      </w:r>
      <w:r>
        <w:rPr>
          <w:noProof/>
        </w:rPr>
        <w:t>153</w:t>
      </w:r>
      <w:r>
        <w:rPr>
          <w:noProof/>
        </w:rPr>
        <w:fldChar w:fldCharType="end"/>
      </w:r>
    </w:p>
    <w:p w14:paraId="7DD47202" w14:textId="57373AE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_Toc160651989 \h </w:instrText>
      </w:r>
      <w:r>
        <w:rPr>
          <w:noProof/>
        </w:rPr>
      </w:r>
      <w:r>
        <w:rPr>
          <w:noProof/>
        </w:rPr>
        <w:fldChar w:fldCharType="separate"/>
      </w:r>
      <w:r>
        <w:rPr>
          <w:noProof/>
        </w:rPr>
        <w:t>153</w:t>
      </w:r>
      <w:r>
        <w:rPr>
          <w:noProof/>
        </w:rPr>
        <w:fldChar w:fldCharType="end"/>
      </w:r>
    </w:p>
    <w:p w14:paraId="5A26B86D" w14:textId="39804900"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_Toc160651990 \h </w:instrText>
      </w:r>
      <w:r>
        <w:rPr>
          <w:noProof/>
        </w:rPr>
      </w:r>
      <w:r>
        <w:rPr>
          <w:noProof/>
        </w:rPr>
        <w:fldChar w:fldCharType="separate"/>
      </w:r>
      <w:r>
        <w:rPr>
          <w:noProof/>
        </w:rPr>
        <w:t>154</w:t>
      </w:r>
      <w:r>
        <w:rPr>
          <w:noProof/>
        </w:rPr>
        <w:fldChar w:fldCharType="end"/>
      </w:r>
    </w:p>
    <w:p w14:paraId="1A7E17A0" w14:textId="1A8D050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_Toc160651991 \h </w:instrText>
      </w:r>
      <w:r>
        <w:rPr>
          <w:noProof/>
        </w:rPr>
      </w:r>
      <w:r>
        <w:rPr>
          <w:noProof/>
        </w:rPr>
        <w:fldChar w:fldCharType="separate"/>
      </w:r>
      <w:r>
        <w:rPr>
          <w:noProof/>
        </w:rPr>
        <w:t>154</w:t>
      </w:r>
      <w:r>
        <w:rPr>
          <w:noProof/>
        </w:rPr>
        <w:fldChar w:fldCharType="end"/>
      </w:r>
    </w:p>
    <w:p w14:paraId="725D096C" w14:textId="5B0C58BE" w:rsidR="00AC0B17" w:rsidRDefault="00AC0B17">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_Toc160651992 \h </w:instrText>
      </w:r>
      <w:r>
        <w:rPr>
          <w:noProof/>
        </w:rPr>
      </w:r>
      <w:r>
        <w:rPr>
          <w:noProof/>
        </w:rPr>
        <w:fldChar w:fldCharType="separate"/>
      </w:r>
      <w:r>
        <w:rPr>
          <w:noProof/>
        </w:rPr>
        <w:t>154</w:t>
      </w:r>
      <w:r>
        <w:rPr>
          <w:noProof/>
        </w:rPr>
        <w:fldChar w:fldCharType="end"/>
      </w:r>
    </w:p>
    <w:p w14:paraId="763F6C31" w14:textId="51212E44" w:rsidR="00AC0B17" w:rsidRDefault="00AC0B17">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_Toc160651993 \h </w:instrText>
      </w:r>
      <w:r>
        <w:rPr>
          <w:noProof/>
        </w:rPr>
      </w:r>
      <w:r>
        <w:rPr>
          <w:noProof/>
        </w:rPr>
        <w:fldChar w:fldCharType="separate"/>
      </w:r>
      <w:r>
        <w:rPr>
          <w:noProof/>
        </w:rPr>
        <w:t>154</w:t>
      </w:r>
      <w:r>
        <w:rPr>
          <w:noProof/>
        </w:rPr>
        <w:fldChar w:fldCharType="end"/>
      </w:r>
    </w:p>
    <w:p w14:paraId="7A268CA8" w14:textId="2B30785B" w:rsidR="00AC0B17" w:rsidRDefault="00AC0B17">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_Toc160651994 \h </w:instrText>
      </w:r>
      <w:r>
        <w:rPr>
          <w:noProof/>
        </w:rPr>
      </w:r>
      <w:r>
        <w:rPr>
          <w:noProof/>
        </w:rPr>
        <w:fldChar w:fldCharType="separate"/>
      </w:r>
      <w:r>
        <w:rPr>
          <w:noProof/>
        </w:rPr>
        <w:t>154</w:t>
      </w:r>
      <w:r>
        <w:rPr>
          <w:noProof/>
        </w:rPr>
        <w:fldChar w:fldCharType="end"/>
      </w:r>
    </w:p>
    <w:p w14:paraId="33EF08C9" w14:textId="293C6C61" w:rsidR="00AC0B17" w:rsidRDefault="00AC0B17">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_Toc160651995 \h </w:instrText>
      </w:r>
      <w:r>
        <w:rPr>
          <w:noProof/>
        </w:rPr>
      </w:r>
      <w:r>
        <w:rPr>
          <w:noProof/>
        </w:rPr>
        <w:fldChar w:fldCharType="separate"/>
      </w:r>
      <w:r>
        <w:rPr>
          <w:noProof/>
        </w:rPr>
        <w:t>154</w:t>
      </w:r>
      <w:r>
        <w:rPr>
          <w:noProof/>
        </w:rPr>
        <w:fldChar w:fldCharType="end"/>
      </w:r>
    </w:p>
    <w:p w14:paraId="7430D551" w14:textId="25B6FEA5" w:rsidR="00AC0B17" w:rsidRDefault="00AC0B17">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_Toc160651996 \h </w:instrText>
      </w:r>
      <w:r>
        <w:rPr>
          <w:noProof/>
        </w:rPr>
      </w:r>
      <w:r>
        <w:rPr>
          <w:noProof/>
        </w:rPr>
        <w:fldChar w:fldCharType="separate"/>
      </w:r>
      <w:r>
        <w:rPr>
          <w:noProof/>
        </w:rPr>
        <w:t>154</w:t>
      </w:r>
      <w:r>
        <w:rPr>
          <w:noProof/>
        </w:rPr>
        <w:fldChar w:fldCharType="end"/>
      </w:r>
    </w:p>
    <w:p w14:paraId="10747D83" w14:textId="594D513C"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6.7.3.2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rPr>
        <w:t xml:space="preserve">Information Collection </w:t>
      </w:r>
      <w:r w:rsidRPr="00363141">
        <w:rPr>
          <w:noProof/>
          <w:lang w:val="en-US"/>
        </w:rPr>
        <w:t>Subscriptions</w:t>
      </w:r>
      <w:r>
        <w:rPr>
          <w:noProof/>
        </w:rPr>
        <w:tab/>
      </w:r>
      <w:r>
        <w:rPr>
          <w:noProof/>
        </w:rPr>
        <w:fldChar w:fldCharType="begin"/>
      </w:r>
      <w:r>
        <w:rPr>
          <w:noProof/>
        </w:rPr>
        <w:instrText xml:space="preserve"> PAGEREF _Toc160651997 \h </w:instrText>
      </w:r>
      <w:r>
        <w:rPr>
          <w:noProof/>
        </w:rPr>
      </w:r>
      <w:r>
        <w:rPr>
          <w:noProof/>
        </w:rPr>
        <w:fldChar w:fldCharType="separate"/>
      </w:r>
      <w:r>
        <w:rPr>
          <w:noProof/>
        </w:rPr>
        <w:t>155</w:t>
      </w:r>
      <w:r>
        <w:rPr>
          <w:noProof/>
        </w:rPr>
        <w:fldChar w:fldCharType="end"/>
      </w:r>
    </w:p>
    <w:p w14:paraId="5FFFD272" w14:textId="576D628A" w:rsidR="00AC0B17" w:rsidRDefault="00AC0B17">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_Toc160651998 \h </w:instrText>
      </w:r>
      <w:r>
        <w:rPr>
          <w:noProof/>
        </w:rPr>
      </w:r>
      <w:r>
        <w:rPr>
          <w:noProof/>
        </w:rPr>
        <w:fldChar w:fldCharType="separate"/>
      </w:r>
      <w:r>
        <w:rPr>
          <w:noProof/>
        </w:rPr>
        <w:t>155</w:t>
      </w:r>
      <w:r>
        <w:rPr>
          <w:noProof/>
        </w:rPr>
        <w:fldChar w:fldCharType="end"/>
      </w:r>
    </w:p>
    <w:p w14:paraId="743940AB" w14:textId="671D9EAF" w:rsidR="00AC0B17" w:rsidRDefault="00AC0B17">
      <w:pPr>
        <w:pStyle w:val="TOC5"/>
        <w:rPr>
          <w:rFonts w:asciiTheme="minorHAnsi" w:eastAsiaTheme="minorEastAsia" w:hAnsiTheme="minorHAnsi" w:cstheme="minorBidi"/>
          <w:noProof/>
          <w:kern w:val="2"/>
          <w:sz w:val="21"/>
          <w:szCs w:val="22"/>
          <w:lang w:val="en-US" w:eastAsia="zh-CN"/>
        </w:rPr>
      </w:pPr>
      <w:r>
        <w:rPr>
          <w:noProof/>
        </w:rPr>
        <w:lastRenderedPageBreak/>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_Toc160651999 \h </w:instrText>
      </w:r>
      <w:r>
        <w:rPr>
          <w:noProof/>
        </w:rPr>
      </w:r>
      <w:r>
        <w:rPr>
          <w:noProof/>
        </w:rPr>
        <w:fldChar w:fldCharType="separate"/>
      </w:r>
      <w:r>
        <w:rPr>
          <w:noProof/>
        </w:rPr>
        <w:t>155</w:t>
      </w:r>
      <w:r>
        <w:rPr>
          <w:noProof/>
        </w:rPr>
        <w:fldChar w:fldCharType="end"/>
      </w:r>
    </w:p>
    <w:p w14:paraId="5372D77B" w14:textId="02B8D188" w:rsidR="00AC0B17" w:rsidRDefault="00AC0B17">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_Toc160652000 \h </w:instrText>
      </w:r>
      <w:r>
        <w:rPr>
          <w:noProof/>
        </w:rPr>
      </w:r>
      <w:r>
        <w:rPr>
          <w:noProof/>
        </w:rPr>
        <w:fldChar w:fldCharType="separate"/>
      </w:r>
      <w:r>
        <w:rPr>
          <w:noProof/>
        </w:rPr>
        <w:t>156</w:t>
      </w:r>
      <w:r>
        <w:rPr>
          <w:noProof/>
        </w:rPr>
        <w:fldChar w:fldCharType="end"/>
      </w:r>
    </w:p>
    <w:p w14:paraId="77C17128" w14:textId="1C906973"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_Toc160652001 \h </w:instrText>
      </w:r>
      <w:r>
        <w:rPr>
          <w:noProof/>
        </w:rPr>
      </w:r>
      <w:r>
        <w:rPr>
          <w:noProof/>
        </w:rPr>
        <w:fldChar w:fldCharType="separate"/>
      </w:r>
      <w:r>
        <w:rPr>
          <w:noProof/>
        </w:rPr>
        <w:t>156</w:t>
      </w:r>
      <w:r>
        <w:rPr>
          <w:noProof/>
        </w:rPr>
        <w:fldChar w:fldCharType="end"/>
      </w:r>
    </w:p>
    <w:p w14:paraId="531F05D0" w14:textId="327D1AB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_Toc160652002 \h </w:instrText>
      </w:r>
      <w:r>
        <w:rPr>
          <w:noProof/>
        </w:rPr>
      </w:r>
      <w:r>
        <w:rPr>
          <w:noProof/>
        </w:rPr>
        <w:fldChar w:fldCharType="separate"/>
      </w:r>
      <w:r>
        <w:rPr>
          <w:noProof/>
        </w:rPr>
        <w:t>156</w:t>
      </w:r>
      <w:r>
        <w:rPr>
          <w:noProof/>
        </w:rPr>
        <w:fldChar w:fldCharType="end"/>
      </w:r>
    </w:p>
    <w:p w14:paraId="682EE72F" w14:textId="698F5310" w:rsidR="00AC0B17" w:rsidRDefault="00AC0B17">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_Toc160652003 \h </w:instrText>
      </w:r>
      <w:r>
        <w:rPr>
          <w:noProof/>
        </w:rPr>
      </w:r>
      <w:r>
        <w:rPr>
          <w:noProof/>
        </w:rPr>
        <w:fldChar w:fldCharType="separate"/>
      </w:r>
      <w:r>
        <w:rPr>
          <w:noProof/>
        </w:rPr>
        <w:t>156</w:t>
      </w:r>
      <w:r>
        <w:rPr>
          <w:noProof/>
        </w:rPr>
        <w:fldChar w:fldCharType="end"/>
      </w:r>
    </w:p>
    <w:p w14:paraId="6A67E21E" w14:textId="7A43D743" w:rsidR="00AC0B17" w:rsidRDefault="00AC0B1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_Toc160652004 \h </w:instrText>
      </w:r>
      <w:r>
        <w:rPr>
          <w:noProof/>
        </w:rPr>
      </w:r>
      <w:r>
        <w:rPr>
          <w:noProof/>
        </w:rPr>
        <w:fldChar w:fldCharType="separate"/>
      </w:r>
      <w:r>
        <w:rPr>
          <w:noProof/>
        </w:rPr>
        <w:t>156</w:t>
      </w:r>
      <w:r>
        <w:rPr>
          <w:noProof/>
        </w:rPr>
        <w:fldChar w:fldCharType="end"/>
      </w:r>
    </w:p>
    <w:p w14:paraId="2E5A9641" w14:textId="7C13A035" w:rsidR="00AC0B17" w:rsidRDefault="00AC0B1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_Toc160652005 \h </w:instrText>
      </w:r>
      <w:r>
        <w:rPr>
          <w:noProof/>
        </w:rPr>
      </w:r>
      <w:r>
        <w:rPr>
          <w:noProof/>
        </w:rPr>
        <w:fldChar w:fldCharType="separate"/>
      </w:r>
      <w:r>
        <w:rPr>
          <w:noProof/>
        </w:rPr>
        <w:t>156</w:t>
      </w:r>
      <w:r>
        <w:rPr>
          <w:noProof/>
        </w:rPr>
        <w:fldChar w:fldCharType="end"/>
      </w:r>
    </w:p>
    <w:p w14:paraId="64431108" w14:textId="5F461093" w:rsidR="00AC0B17" w:rsidRDefault="00AC0B1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_Toc160652006 \h </w:instrText>
      </w:r>
      <w:r>
        <w:rPr>
          <w:noProof/>
        </w:rPr>
      </w:r>
      <w:r>
        <w:rPr>
          <w:noProof/>
        </w:rPr>
        <w:fldChar w:fldCharType="separate"/>
      </w:r>
      <w:r>
        <w:rPr>
          <w:noProof/>
        </w:rPr>
        <w:t>157</w:t>
      </w:r>
      <w:r>
        <w:rPr>
          <w:noProof/>
        </w:rPr>
        <w:fldChar w:fldCharType="end"/>
      </w:r>
    </w:p>
    <w:p w14:paraId="7BF13C70" w14:textId="42F22D6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_Toc160652007 \h </w:instrText>
      </w:r>
      <w:r>
        <w:rPr>
          <w:noProof/>
        </w:rPr>
      </w:r>
      <w:r>
        <w:rPr>
          <w:noProof/>
        </w:rPr>
        <w:fldChar w:fldCharType="separate"/>
      </w:r>
      <w:r>
        <w:rPr>
          <w:noProof/>
        </w:rPr>
        <w:t>157</w:t>
      </w:r>
      <w:r>
        <w:rPr>
          <w:noProof/>
        </w:rPr>
        <w:fldChar w:fldCharType="end"/>
      </w:r>
    </w:p>
    <w:p w14:paraId="70A8A166" w14:textId="6FBAFB91"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_Toc160652008 \h </w:instrText>
      </w:r>
      <w:r>
        <w:rPr>
          <w:noProof/>
        </w:rPr>
      </w:r>
      <w:r>
        <w:rPr>
          <w:noProof/>
        </w:rPr>
        <w:fldChar w:fldCharType="separate"/>
      </w:r>
      <w:r>
        <w:rPr>
          <w:noProof/>
        </w:rPr>
        <w:t>158</w:t>
      </w:r>
      <w:r>
        <w:rPr>
          <w:noProof/>
        </w:rPr>
        <w:fldChar w:fldCharType="end"/>
      </w:r>
    </w:p>
    <w:p w14:paraId="1044CB0E" w14:textId="15C88D4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_Toc160652009 \h </w:instrText>
      </w:r>
      <w:r>
        <w:rPr>
          <w:noProof/>
        </w:rPr>
      </w:r>
      <w:r>
        <w:rPr>
          <w:noProof/>
        </w:rPr>
        <w:fldChar w:fldCharType="separate"/>
      </w:r>
      <w:r>
        <w:rPr>
          <w:noProof/>
        </w:rPr>
        <w:t>159</w:t>
      </w:r>
      <w:r>
        <w:rPr>
          <w:noProof/>
        </w:rPr>
        <w:fldChar w:fldCharType="end"/>
      </w:r>
    </w:p>
    <w:p w14:paraId="3A2E9B72" w14:textId="2B882FF5"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_Toc160652010 \h </w:instrText>
      </w:r>
      <w:r>
        <w:rPr>
          <w:noProof/>
        </w:rPr>
      </w:r>
      <w:r>
        <w:rPr>
          <w:noProof/>
        </w:rPr>
        <w:fldChar w:fldCharType="separate"/>
      </w:r>
      <w:r>
        <w:rPr>
          <w:noProof/>
        </w:rPr>
        <w:t>160</w:t>
      </w:r>
      <w:r>
        <w:rPr>
          <w:noProof/>
        </w:rPr>
        <w:fldChar w:fldCharType="end"/>
      </w:r>
    </w:p>
    <w:p w14:paraId="290E4992" w14:textId="709E47B7" w:rsidR="00AC0B17" w:rsidRDefault="00AC0B1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_Toc160652011 \h </w:instrText>
      </w:r>
      <w:r>
        <w:rPr>
          <w:noProof/>
        </w:rPr>
      </w:r>
      <w:r>
        <w:rPr>
          <w:noProof/>
        </w:rPr>
        <w:fldChar w:fldCharType="separate"/>
      </w:r>
      <w:r>
        <w:rPr>
          <w:noProof/>
        </w:rPr>
        <w:t>161</w:t>
      </w:r>
      <w:r>
        <w:rPr>
          <w:noProof/>
        </w:rPr>
        <w:fldChar w:fldCharType="end"/>
      </w:r>
    </w:p>
    <w:p w14:paraId="242921C2" w14:textId="134E727B" w:rsidR="00AC0B17" w:rsidRDefault="00AC0B17">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_Toc160652012 \h </w:instrText>
      </w:r>
      <w:r>
        <w:rPr>
          <w:noProof/>
        </w:rPr>
      </w:r>
      <w:r>
        <w:rPr>
          <w:noProof/>
        </w:rPr>
        <w:fldChar w:fldCharType="separate"/>
      </w:r>
      <w:r>
        <w:rPr>
          <w:noProof/>
        </w:rPr>
        <w:t>161</w:t>
      </w:r>
      <w:r>
        <w:rPr>
          <w:noProof/>
        </w:rPr>
        <w:fldChar w:fldCharType="end"/>
      </w:r>
    </w:p>
    <w:p w14:paraId="5900E066" w14:textId="042B6879" w:rsidR="00AC0B17" w:rsidRDefault="00AC0B17">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_Toc160652013 \h </w:instrText>
      </w:r>
      <w:r>
        <w:rPr>
          <w:noProof/>
        </w:rPr>
      </w:r>
      <w:r>
        <w:rPr>
          <w:noProof/>
        </w:rPr>
        <w:fldChar w:fldCharType="separate"/>
      </w:r>
      <w:r>
        <w:rPr>
          <w:noProof/>
        </w:rPr>
        <w:t>161</w:t>
      </w:r>
      <w:r>
        <w:rPr>
          <w:noProof/>
        </w:rPr>
        <w:fldChar w:fldCharType="end"/>
      </w:r>
    </w:p>
    <w:p w14:paraId="11AD897E" w14:textId="0BDD5AED" w:rsidR="00AC0B17" w:rsidRDefault="00AC0B17">
      <w:pPr>
        <w:pStyle w:val="TOC4"/>
        <w:rPr>
          <w:rFonts w:asciiTheme="minorHAnsi" w:eastAsiaTheme="minorEastAsia" w:hAnsiTheme="minorHAnsi" w:cstheme="minorBidi"/>
          <w:noProof/>
          <w:kern w:val="2"/>
          <w:sz w:val="21"/>
          <w:szCs w:val="22"/>
          <w:lang w:val="en-US" w:eastAsia="zh-CN"/>
        </w:rPr>
      </w:pPr>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_Toc160652014 \h </w:instrText>
      </w:r>
      <w:r>
        <w:rPr>
          <w:noProof/>
        </w:rPr>
      </w:r>
      <w:r>
        <w:rPr>
          <w:noProof/>
        </w:rPr>
        <w:fldChar w:fldCharType="separate"/>
      </w:r>
      <w:r>
        <w:rPr>
          <w:noProof/>
        </w:rPr>
        <w:t>161</w:t>
      </w:r>
      <w:r>
        <w:rPr>
          <w:noProof/>
        </w:rPr>
        <w:fldChar w:fldCharType="end"/>
      </w:r>
    </w:p>
    <w:p w14:paraId="4980517B" w14:textId="6ED657AC" w:rsidR="00AC0B17" w:rsidRDefault="00AC0B17">
      <w:pPr>
        <w:pStyle w:val="TOC4"/>
        <w:rPr>
          <w:rFonts w:asciiTheme="minorHAnsi" w:eastAsiaTheme="minorEastAsia" w:hAnsiTheme="minorHAnsi" w:cstheme="minorBidi"/>
          <w:noProof/>
          <w:kern w:val="2"/>
          <w:sz w:val="21"/>
          <w:szCs w:val="22"/>
          <w:lang w:val="en-US" w:eastAsia="zh-CN"/>
        </w:rPr>
      </w:pPr>
      <w:r>
        <w:rPr>
          <w:noProof/>
        </w:rPr>
        <w:t>6.7</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363141">
        <w:rPr>
          <w:noProof/>
          <w:lang w:val="en-US"/>
        </w:rPr>
        <w:t>Notification</w:t>
      </w:r>
      <w:r>
        <w:rPr>
          <w:noProof/>
        </w:rPr>
        <w:tab/>
      </w:r>
      <w:r>
        <w:rPr>
          <w:noProof/>
        </w:rPr>
        <w:fldChar w:fldCharType="begin"/>
      </w:r>
      <w:r>
        <w:rPr>
          <w:noProof/>
        </w:rPr>
        <w:instrText xml:space="preserve"> PAGEREF _Toc160652015 \h </w:instrText>
      </w:r>
      <w:r>
        <w:rPr>
          <w:noProof/>
        </w:rPr>
      </w:r>
      <w:r>
        <w:rPr>
          <w:noProof/>
        </w:rPr>
        <w:fldChar w:fldCharType="separate"/>
      </w:r>
      <w:r>
        <w:rPr>
          <w:noProof/>
        </w:rPr>
        <w:t>162</w:t>
      </w:r>
      <w:r>
        <w:rPr>
          <w:noProof/>
        </w:rPr>
        <w:fldChar w:fldCharType="end"/>
      </w:r>
    </w:p>
    <w:p w14:paraId="5AC2CA0D" w14:textId="4B2EDFE0" w:rsidR="00AC0B17" w:rsidRDefault="00AC0B17">
      <w:pPr>
        <w:pStyle w:val="TOC5"/>
        <w:rPr>
          <w:rFonts w:asciiTheme="minorHAnsi" w:eastAsiaTheme="minorEastAsia" w:hAnsiTheme="minorHAnsi" w:cstheme="minorBidi"/>
          <w:noProof/>
          <w:kern w:val="2"/>
          <w:sz w:val="21"/>
          <w:szCs w:val="22"/>
          <w:lang w:val="en-US" w:eastAsia="zh-CN"/>
        </w:rPr>
      </w:pPr>
      <w:r>
        <w:rPr>
          <w:noProof/>
        </w:rPr>
        <w:t>6.7</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_Toc160652016 \h </w:instrText>
      </w:r>
      <w:r>
        <w:rPr>
          <w:noProof/>
        </w:rPr>
      </w:r>
      <w:r>
        <w:rPr>
          <w:noProof/>
        </w:rPr>
        <w:fldChar w:fldCharType="separate"/>
      </w:r>
      <w:r>
        <w:rPr>
          <w:noProof/>
        </w:rPr>
        <w:t>162</w:t>
      </w:r>
      <w:r>
        <w:rPr>
          <w:noProof/>
        </w:rPr>
        <w:fldChar w:fldCharType="end"/>
      </w:r>
    </w:p>
    <w:p w14:paraId="7DCE43EA" w14:textId="630A2324" w:rsidR="00AC0B17" w:rsidRDefault="00AC0B17">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_Toc160652017 \h </w:instrText>
      </w:r>
      <w:r>
        <w:rPr>
          <w:noProof/>
        </w:rPr>
      </w:r>
      <w:r>
        <w:rPr>
          <w:noProof/>
        </w:rPr>
        <w:fldChar w:fldCharType="separate"/>
      </w:r>
      <w:r>
        <w:rPr>
          <w:noProof/>
        </w:rPr>
        <w:t>162</w:t>
      </w:r>
      <w:r>
        <w:rPr>
          <w:noProof/>
        </w:rPr>
        <w:fldChar w:fldCharType="end"/>
      </w:r>
    </w:p>
    <w:p w14:paraId="6D105720" w14:textId="1B8696D3" w:rsidR="00AC0B17" w:rsidRDefault="00AC0B17">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_Toc160652018 \h </w:instrText>
      </w:r>
      <w:r>
        <w:rPr>
          <w:noProof/>
        </w:rPr>
      </w:r>
      <w:r>
        <w:rPr>
          <w:noProof/>
        </w:rPr>
        <w:fldChar w:fldCharType="separate"/>
      </w:r>
      <w:r>
        <w:rPr>
          <w:noProof/>
        </w:rPr>
        <w:t>162</w:t>
      </w:r>
      <w:r>
        <w:rPr>
          <w:noProof/>
        </w:rPr>
        <w:fldChar w:fldCharType="end"/>
      </w:r>
    </w:p>
    <w:p w14:paraId="26EB4EDA" w14:textId="45CF29D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_Toc160652019 \h </w:instrText>
      </w:r>
      <w:r>
        <w:rPr>
          <w:noProof/>
        </w:rPr>
      </w:r>
      <w:r>
        <w:rPr>
          <w:noProof/>
        </w:rPr>
        <w:fldChar w:fldCharType="separate"/>
      </w:r>
      <w:r>
        <w:rPr>
          <w:noProof/>
        </w:rPr>
        <w:t>162</w:t>
      </w:r>
      <w:r>
        <w:rPr>
          <w:noProof/>
        </w:rPr>
        <w:fldChar w:fldCharType="end"/>
      </w:r>
    </w:p>
    <w:p w14:paraId="2C3CCE26" w14:textId="0CF0261B" w:rsidR="00AC0B17" w:rsidRDefault="00AC0B17">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_Toc160652020 \h </w:instrText>
      </w:r>
      <w:r>
        <w:rPr>
          <w:noProof/>
        </w:rPr>
      </w:r>
      <w:r>
        <w:rPr>
          <w:noProof/>
        </w:rPr>
        <w:fldChar w:fldCharType="separate"/>
      </w:r>
      <w:r>
        <w:rPr>
          <w:noProof/>
        </w:rPr>
        <w:t>163</w:t>
      </w:r>
      <w:r>
        <w:rPr>
          <w:noProof/>
        </w:rPr>
        <w:fldChar w:fldCharType="end"/>
      </w:r>
    </w:p>
    <w:p w14:paraId="33BD5030" w14:textId="265FFB01" w:rsidR="00AC0B17" w:rsidRDefault="00AC0B17">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_Toc160652021 \h </w:instrText>
      </w:r>
      <w:r>
        <w:rPr>
          <w:noProof/>
        </w:rPr>
      </w:r>
      <w:r>
        <w:rPr>
          <w:noProof/>
        </w:rPr>
        <w:fldChar w:fldCharType="separate"/>
      </w:r>
      <w:r>
        <w:rPr>
          <w:noProof/>
        </w:rPr>
        <w:t>163</w:t>
      </w:r>
      <w:r>
        <w:rPr>
          <w:noProof/>
        </w:rPr>
        <w:fldChar w:fldCharType="end"/>
      </w:r>
    </w:p>
    <w:p w14:paraId="00BA06C0" w14:textId="09B9992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_Toc160652022 \h </w:instrText>
      </w:r>
      <w:r>
        <w:rPr>
          <w:noProof/>
        </w:rPr>
      </w:r>
      <w:r>
        <w:rPr>
          <w:noProof/>
        </w:rPr>
        <w:fldChar w:fldCharType="separate"/>
      </w:r>
      <w:r>
        <w:rPr>
          <w:noProof/>
        </w:rPr>
        <w:t>164</w:t>
      </w:r>
      <w:r>
        <w:rPr>
          <w:noProof/>
        </w:rPr>
        <w:fldChar w:fldCharType="end"/>
      </w:r>
    </w:p>
    <w:p w14:paraId="7BA1A7E6" w14:textId="3EA16CA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_Toc160652023 \h </w:instrText>
      </w:r>
      <w:r>
        <w:rPr>
          <w:noProof/>
        </w:rPr>
      </w:r>
      <w:r>
        <w:rPr>
          <w:noProof/>
        </w:rPr>
        <w:fldChar w:fldCharType="separate"/>
      </w:r>
      <w:r>
        <w:rPr>
          <w:noProof/>
        </w:rPr>
        <w:t>164</w:t>
      </w:r>
      <w:r>
        <w:rPr>
          <w:noProof/>
        </w:rPr>
        <w:fldChar w:fldCharType="end"/>
      </w:r>
    </w:p>
    <w:p w14:paraId="03B30C95" w14:textId="6CF45E0E" w:rsidR="00AC0B17" w:rsidRDefault="00AC0B17">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InfoCollectSubsc</w:t>
      </w:r>
      <w:r>
        <w:rPr>
          <w:noProof/>
        </w:rPr>
        <w:tab/>
      </w:r>
      <w:r>
        <w:rPr>
          <w:noProof/>
        </w:rPr>
        <w:fldChar w:fldCharType="begin"/>
      </w:r>
      <w:r>
        <w:rPr>
          <w:noProof/>
        </w:rPr>
        <w:instrText xml:space="preserve"> PAGEREF _Toc160652024 \h </w:instrText>
      </w:r>
      <w:r>
        <w:rPr>
          <w:noProof/>
        </w:rPr>
      </w:r>
      <w:r>
        <w:rPr>
          <w:noProof/>
        </w:rPr>
        <w:fldChar w:fldCharType="separate"/>
      </w:r>
      <w:r>
        <w:rPr>
          <w:noProof/>
        </w:rPr>
        <w:t>164</w:t>
      </w:r>
      <w:r>
        <w:rPr>
          <w:noProof/>
        </w:rPr>
        <w:fldChar w:fldCharType="end"/>
      </w:r>
    </w:p>
    <w:p w14:paraId="06F6700C" w14:textId="07AAA419" w:rsidR="00AC0B17" w:rsidRDefault="00AC0B17">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InfoCollectSubscPatch</w:t>
      </w:r>
      <w:r>
        <w:rPr>
          <w:noProof/>
        </w:rPr>
        <w:tab/>
      </w:r>
      <w:r>
        <w:rPr>
          <w:noProof/>
        </w:rPr>
        <w:fldChar w:fldCharType="begin"/>
      </w:r>
      <w:r>
        <w:rPr>
          <w:noProof/>
        </w:rPr>
        <w:instrText xml:space="preserve"> PAGEREF _Toc160652025 \h </w:instrText>
      </w:r>
      <w:r>
        <w:rPr>
          <w:noProof/>
        </w:rPr>
      </w:r>
      <w:r>
        <w:rPr>
          <w:noProof/>
        </w:rPr>
        <w:fldChar w:fldCharType="separate"/>
      </w:r>
      <w:r>
        <w:rPr>
          <w:noProof/>
        </w:rPr>
        <w:t>165</w:t>
      </w:r>
      <w:r>
        <w:rPr>
          <w:noProof/>
        </w:rPr>
        <w:fldChar w:fldCharType="end"/>
      </w:r>
    </w:p>
    <w:p w14:paraId="37352D83" w14:textId="49FD75E2" w:rsidR="00AC0B17" w:rsidRDefault="00AC0B17">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6.2.5</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CollectInfo</w:t>
      </w:r>
      <w:r>
        <w:rPr>
          <w:noProof/>
        </w:rPr>
        <w:tab/>
      </w:r>
      <w:r>
        <w:rPr>
          <w:noProof/>
        </w:rPr>
        <w:fldChar w:fldCharType="begin"/>
      </w:r>
      <w:r>
        <w:rPr>
          <w:noProof/>
        </w:rPr>
        <w:instrText xml:space="preserve"> PAGEREF _Toc160652026 \h </w:instrText>
      </w:r>
      <w:r>
        <w:rPr>
          <w:noProof/>
        </w:rPr>
      </w:r>
      <w:r>
        <w:rPr>
          <w:noProof/>
        </w:rPr>
        <w:fldChar w:fldCharType="separate"/>
      </w:r>
      <w:r>
        <w:rPr>
          <w:noProof/>
        </w:rPr>
        <w:t>165</w:t>
      </w:r>
      <w:r>
        <w:rPr>
          <w:noProof/>
        </w:rPr>
        <w:fldChar w:fldCharType="end"/>
      </w:r>
    </w:p>
    <w:p w14:paraId="0E1FDA6D" w14:textId="1945C8B9" w:rsidR="00AC0B17" w:rsidRDefault="00AC0B17">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QoSMetric</w:t>
      </w:r>
      <w:r>
        <w:rPr>
          <w:noProof/>
        </w:rPr>
        <w:tab/>
      </w:r>
      <w:r>
        <w:rPr>
          <w:noProof/>
        </w:rPr>
        <w:fldChar w:fldCharType="begin"/>
      </w:r>
      <w:r>
        <w:rPr>
          <w:noProof/>
        </w:rPr>
        <w:instrText xml:space="preserve"> PAGEREF _Toc160652027 \h </w:instrText>
      </w:r>
      <w:r>
        <w:rPr>
          <w:noProof/>
        </w:rPr>
      </w:r>
      <w:r>
        <w:rPr>
          <w:noProof/>
        </w:rPr>
        <w:fldChar w:fldCharType="separate"/>
      </w:r>
      <w:r>
        <w:rPr>
          <w:noProof/>
        </w:rPr>
        <w:t>166</w:t>
      </w:r>
      <w:r>
        <w:rPr>
          <w:noProof/>
        </w:rPr>
        <w:fldChar w:fldCharType="end"/>
      </w:r>
    </w:p>
    <w:p w14:paraId="770B4749" w14:textId="0A6F123F" w:rsidR="00AC0B17" w:rsidRDefault="00AC0B17">
      <w:pPr>
        <w:pStyle w:val="TOC4"/>
        <w:rPr>
          <w:rFonts w:asciiTheme="minorHAnsi" w:eastAsiaTheme="minorEastAsia" w:hAnsiTheme="minorHAnsi" w:cstheme="minorBidi"/>
          <w:noProof/>
          <w:kern w:val="2"/>
          <w:sz w:val="21"/>
          <w:szCs w:val="22"/>
          <w:lang w:val="en-US" w:eastAsia="zh-CN"/>
        </w:rPr>
      </w:pPr>
      <w:r>
        <w:rPr>
          <w:noProof/>
        </w:rPr>
        <w:t>6.7</w:t>
      </w:r>
      <w:r w:rsidRPr="00363141">
        <w:rPr>
          <w:noProof/>
          <w:lang w:val="en-US" w:eastAsia="zh-CN"/>
        </w:rPr>
        <w:t>.</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_Toc160652028 \h </w:instrText>
      </w:r>
      <w:r>
        <w:rPr>
          <w:noProof/>
        </w:rPr>
      </w:r>
      <w:r>
        <w:rPr>
          <w:noProof/>
        </w:rPr>
        <w:fldChar w:fldCharType="separate"/>
      </w:r>
      <w:r>
        <w:rPr>
          <w:noProof/>
        </w:rPr>
        <w:t>166</w:t>
      </w:r>
      <w:r>
        <w:rPr>
          <w:noProof/>
        </w:rPr>
        <w:fldChar w:fldCharType="end"/>
      </w:r>
    </w:p>
    <w:p w14:paraId="06BAA47F" w14:textId="611A30B0" w:rsidR="00AC0B17" w:rsidRDefault="00AC0B17">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_Toc160652029 \h </w:instrText>
      </w:r>
      <w:r>
        <w:rPr>
          <w:noProof/>
        </w:rPr>
      </w:r>
      <w:r>
        <w:rPr>
          <w:noProof/>
        </w:rPr>
        <w:fldChar w:fldCharType="separate"/>
      </w:r>
      <w:r>
        <w:rPr>
          <w:noProof/>
        </w:rPr>
        <w:t>166</w:t>
      </w:r>
      <w:r>
        <w:rPr>
          <w:noProof/>
        </w:rPr>
        <w:fldChar w:fldCharType="end"/>
      </w:r>
    </w:p>
    <w:p w14:paraId="4145620C" w14:textId="2812D310" w:rsidR="00AC0B17" w:rsidRDefault="00AC0B17">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_Toc160652030 \h </w:instrText>
      </w:r>
      <w:r>
        <w:rPr>
          <w:noProof/>
        </w:rPr>
      </w:r>
      <w:r>
        <w:rPr>
          <w:noProof/>
        </w:rPr>
        <w:fldChar w:fldCharType="separate"/>
      </w:r>
      <w:r>
        <w:rPr>
          <w:noProof/>
        </w:rPr>
        <w:t>166</w:t>
      </w:r>
      <w:r>
        <w:rPr>
          <w:noProof/>
        </w:rPr>
        <w:fldChar w:fldCharType="end"/>
      </w:r>
    </w:p>
    <w:p w14:paraId="1DCF2BE5" w14:textId="52AB51B4" w:rsidR="00AC0B17" w:rsidRDefault="00AC0B17">
      <w:pPr>
        <w:pStyle w:val="TOC5"/>
        <w:rPr>
          <w:rFonts w:asciiTheme="minorHAnsi" w:eastAsiaTheme="minorEastAsia" w:hAnsiTheme="minorHAnsi" w:cstheme="minorBidi"/>
          <w:noProof/>
          <w:kern w:val="2"/>
          <w:sz w:val="21"/>
          <w:szCs w:val="22"/>
          <w:lang w:val="en-US" w:eastAsia="zh-CN"/>
        </w:rPr>
      </w:pPr>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_Toc160652031 \h </w:instrText>
      </w:r>
      <w:r>
        <w:rPr>
          <w:noProof/>
        </w:rPr>
      </w:r>
      <w:r>
        <w:rPr>
          <w:noProof/>
        </w:rPr>
        <w:fldChar w:fldCharType="separate"/>
      </w:r>
      <w:r>
        <w:rPr>
          <w:noProof/>
        </w:rPr>
        <w:t>166</w:t>
      </w:r>
      <w:r>
        <w:rPr>
          <w:noProof/>
        </w:rPr>
        <w:fldChar w:fldCharType="end"/>
      </w:r>
    </w:p>
    <w:p w14:paraId="2FD3B93F" w14:textId="02E3C213"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6.7</w:t>
      </w:r>
      <w:r w:rsidRPr="00363141">
        <w:rPr>
          <w:noProof/>
          <w:lang w:val="en-US" w:eastAsia="zh-CN"/>
        </w:rPr>
        <w:t>.</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_Toc160652032 \h </w:instrText>
      </w:r>
      <w:r>
        <w:rPr>
          <w:noProof/>
        </w:rPr>
      </w:r>
      <w:r>
        <w:rPr>
          <w:noProof/>
        </w:rPr>
        <w:fldChar w:fldCharType="separate"/>
      </w:r>
      <w:r>
        <w:rPr>
          <w:noProof/>
        </w:rPr>
        <w:t>166</w:t>
      </w:r>
      <w:r>
        <w:rPr>
          <w:noProof/>
        </w:rPr>
        <w:fldChar w:fldCharType="end"/>
      </w:r>
    </w:p>
    <w:p w14:paraId="6876838C" w14:textId="4A3C055D" w:rsidR="00AC0B17" w:rsidRDefault="00AC0B17">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_Toc160652033 \h </w:instrText>
      </w:r>
      <w:r>
        <w:rPr>
          <w:noProof/>
        </w:rPr>
      </w:r>
      <w:r>
        <w:rPr>
          <w:noProof/>
        </w:rPr>
        <w:fldChar w:fldCharType="separate"/>
      </w:r>
      <w:r>
        <w:rPr>
          <w:noProof/>
        </w:rPr>
        <w:t>167</w:t>
      </w:r>
      <w:r>
        <w:rPr>
          <w:noProof/>
        </w:rPr>
        <w:fldChar w:fldCharType="end"/>
      </w:r>
    </w:p>
    <w:p w14:paraId="25A16DA6" w14:textId="1BF57E6A" w:rsidR="00AC0B17" w:rsidRDefault="00AC0B17">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_Toc160652034 \h </w:instrText>
      </w:r>
      <w:r>
        <w:rPr>
          <w:noProof/>
        </w:rPr>
      </w:r>
      <w:r>
        <w:rPr>
          <w:noProof/>
        </w:rPr>
        <w:fldChar w:fldCharType="separate"/>
      </w:r>
      <w:r>
        <w:rPr>
          <w:noProof/>
        </w:rPr>
        <w:t>167</w:t>
      </w:r>
      <w:r>
        <w:rPr>
          <w:noProof/>
        </w:rPr>
        <w:fldChar w:fldCharType="end"/>
      </w:r>
    </w:p>
    <w:p w14:paraId="3CF84056" w14:textId="6C7AADA7" w:rsidR="00AC0B17" w:rsidRDefault="00AC0B17">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_Toc160652035 \h </w:instrText>
      </w:r>
      <w:r>
        <w:rPr>
          <w:noProof/>
        </w:rPr>
      </w:r>
      <w:r>
        <w:rPr>
          <w:noProof/>
        </w:rPr>
        <w:fldChar w:fldCharType="separate"/>
      </w:r>
      <w:r>
        <w:rPr>
          <w:noProof/>
        </w:rPr>
        <w:t>167</w:t>
      </w:r>
      <w:r>
        <w:rPr>
          <w:noProof/>
        </w:rPr>
        <w:fldChar w:fldCharType="end"/>
      </w:r>
    </w:p>
    <w:p w14:paraId="1AC90494" w14:textId="69330464" w:rsidR="00AC0B17" w:rsidRDefault="00AC0B17">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_Toc160652036 \h </w:instrText>
      </w:r>
      <w:r>
        <w:rPr>
          <w:noProof/>
        </w:rPr>
      </w:r>
      <w:r>
        <w:rPr>
          <w:noProof/>
        </w:rPr>
        <w:fldChar w:fldCharType="separate"/>
      </w:r>
      <w:r>
        <w:rPr>
          <w:noProof/>
        </w:rPr>
        <w:t>167</w:t>
      </w:r>
      <w:r>
        <w:rPr>
          <w:noProof/>
        </w:rPr>
        <w:fldChar w:fldCharType="end"/>
      </w:r>
    </w:p>
    <w:p w14:paraId="2CC1535F" w14:textId="47EEF738" w:rsidR="00AC0B17" w:rsidRDefault="00AC0B17">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_Toc160652037 \h </w:instrText>
      </w:r>
      <w:r>
        <w:rPr>
          <w:noProof/>
        </w:rPr>
      </w:r>
      <w:r>
        <w:rPr>
          <w:noProof/>
        </w:rPr>
        <w:fldChar w:fldCharType="separate"/>
      </w:r>
      <w:r>
        <w:rPr>
          <w:noProof/>
        </w:rPr>
        <w:t>167</w:t>
      </w:r>
      <w:r>
        <w:rPr>
          <w:noProof/>
        </w:rPr>
        <w:fldChar w:fldCharType="end"/>
      </w:r>
    </w:p>
    <w:p w14:paraId="0FA8206F" w14:textId="1EFD0E8A" w:rsidR="00AC0B17" w:rsidRDefault="00AC0B17">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_Toc160652038 \h </w:instrText>
      </w:r>
      <w:r>
        <w:rPr>
          <w:noProof/>
        </w:rPr>
      </w:r>
      <w:r>
        <w:rPr>
          <w:noProof/>
        </w:rPr>
        <w:fldChar w:fldCharType="separate"/>
      </w:r>
      <w:r>
        <w:rPr>
          <w:noProof/>
        </w:rPr>
        <w:t>167</w:t>
      </w:r>
      <w:r>
        <w:rPr>
          <w:noProof/>
        </w:rPr>
        <w:fldChar w:fldCharType="end"/>
      </w:r>
    </w:p>
    <w:p w14:paraId="3FF0E94A" w14:textId="10BBE126" w:rsidR="00AC0B17" w:rsidRDefault="00AC0B17">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_Toc160652039 \h </w:instrText>
      </w:r>
      <w:r>
        <w:rPr>
          <w:noProof/>
        </w:rPr>
      </w:r>
      <w:r>
        <w:rPr>
          <w:noProof/>
        </w:rPr>
        <w:fldChar w:fldCharType="separate"/>
      </w:r>
      <w:r>
        <w:rPr>
          <w:noProof/>
        </w:rPr>
        <w:t>167</w:t>
      </w:r>
      <w:r>
        <w:rPr>
          <w:noProof/>
        </w:rPr>
        <w:fldChar w:fldCharType="end"/>
      </w:r>
    </w:p>
    <w:p w14:paraId="183280BF" w14:textId="388EF447" w:rsidR="00AC0B17" w:rsidRDefault="00AC0B17">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_Toc160652040 \h </w:instrText>
      </w:r>
      <w:r>
        <w:rPr>
          <w:noProof/>
        </w:rPr>
      </w:r>
      <w:r>
        <w:rPr>
          <w:noProof/>
        </w:rPr>
        <w:fldChar w:fldCharType="separate"/>
      </w:r>
      <w:r>
        <w:rPr>
          <w:noProof/>
        </w:rPr>
        <w:t>167</w:t>
      </w:r>
      <w:r>
        <w:rPr>
          <w:noProof/>
        </w:rPr>
        <w:fldChar w:fldCharType="end"/>
      </w:r>
    </w:p>
    <w:p w14:paraId="6481D017" w14:textId="6DE6C24F" w:rsidR="00AC0B17" w:rsidRDefault="00AC0B17">
      <w:pPr>
        <w:pStyle w:val="TOC2"/>
        <w:rPr>
          <w:rFonts w:asciiTheme="minorHAnsi" w:eastAsiaTheme="minorEastAsia" w:hAnsiTheme="minorHAnsi" w:cstheme="minorBidi"/>
          <w:noProof/>
          <w:kern w:val="2"/>
          <w:sz w:val="21"/>
          <w:szCs w:val="22"/>
          <w:lang w:val="en-US" w:eastAsia="zh-CN"/>
        </w:rPr>
      </w:pPr>
      <w:r>
        <w:rPr>
          <w:noProof/>
        </w:rPr>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_Toc160652041 \h </w:instrText>
      </w:r>
      <w:r>
        <w:rPr>
          <w:noProof/>
        </w:rPr>
      </w:r>
      <w:r>
        <w:rPr>
          <w:noProof/>
        </w:rPr>
        <w:fldChar w:fldCharType="separate"/>
      </w:r>
      <w:r>
        <w:rPr>
          <w:noProof/>
        </w:rPr>
        <w:t>167</w:t>
      </w:r>
      <w:r>
        <w:rPr>
          <w:noProof/>
        </w:rPr>
        <w:fldChar w:fldCharType="end"/>
      </w:r>
    </w:p>
    <w:p w14:paraId="6318DEBE" w14:textId="50AB5A35" w:rsidR="00AC0B17" w:rsidRDefault="00AC0B17">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_Toc160652042 \h </w:instrText>
      </w:r>
      <w:r>
        <w:rPr>
          <w:noProof/>
        </w:rPr>
      </w:r>
      <w:r>
        <w:rPr>
          <w:noProof/>
        </w:rPr>
        <w:fldChar w:fldCharType="separate"/>
      </w:r>
      <w:r>
        <w:rPr>
          <w:noProof/>
        </w:rPr>
        <w:t>167</w:t>
      </w:r>
      <w:r>
        <w:rPr>
          <w:noProof/>
        </w:rPr>
        <w:fldChar w:fldCharType="end"/>
      </w:r>
    </w:p>
    <w:p w14:paraId="4C25F770" w14:textId="1EF9B92B" w:rsidR="00AC0B17" w:rsidRDefault="00AC0B17">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_Toc160652043 \h </w:instrText>
      </w:r>
      <w:r>
        <w:rPr>
          <w:noProof/>
        </w:rPr>
      </w:r>
      <w:r>
        <w:rPr>
          <w:noProof/>
        </w:rPr>
        <w:fldChar w:fldCharType="separate"/>
      </w:r>
      <w:r>
        <w:rPr>
          <w:noProof/>
        </w:rPr>
        <w:t>168</w:t>
      </w:r>
      <w:r>
        <w:rPr>
          <w:noProof/>
        </w:rPr>
        <w:fldChar w:fldCharType="end"/>
      </w:r>
    </w:p>
    <w:p w14:paraId="67926A69" w14:textId="779740B8" w:rsidR="00AC0B17" w:rsidRDefault="00AC0B17">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_Toc160652044 \h </w:instrText>
      </w:r>
      <w:r>
        <w:rPr>
          <w:noProof/>
        </w:rPr>
      </w:r>
      <w:r>
        <w:rPr>
          <w:noProof/>
        </w:rPr>
        <w:fldChar w:fldCharType="separate"/>
      </w:r>
      <w:r>
        <w:rPr>
          <w:noProof/>
        </w:rPr>
        <w:t>168</w:t>
      </w:r>
      <w:r>
        <w:rPr>
          <w:noProof/>
        </w:rPr>
        <w:fldChar w:fldCharType="end"/>
      </w:r>
    </w:p>
    <w:p w14:paraId="77093F78" w14:textId="04BD1DFC" w:rsidR="00AC0B17" w:rsidRDefault="00AC0B17">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_Toc160652045 \h </w:instrText>
      </w:r>
      <w:r>
        <w:rPr>
          <w:noProof/>
        </w:rPr>
      </w:r>
      <w:r>
        <w:rPr>
          <w:noProof/>
        </w:rPr>
        <w:fldChar w:fldCharType="separate"/>
      </w:r>
      <w:r>
        <w:rPr>
          <w:noProof/>
        </w:rPr>
        <w:t>168</w:t>
      </w:r>
      <w:r>
        <w:rPr>
          <w:noProof/>
        </w:rPr>
        <w:fldChar w:fldCharType="end"/>
      </w:r>
    </w:p>
    <w:p w14:paraId="38D4CC11" w14:textId="7E041117" w:rsidR="00AC0B17" w:rsidRDefault="00AC0B17">
      <w:pPr>
        <w:pStyle w:val="TOC3"/>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_Toc160652046 \h </w:instrText>
      </w:r>
      <w:r>
        <w:rPr>
          <w:noProof/>
        </w:rPr>
      </w:r>
      <w:r>
        <w:rPr>
          <w:noProof/>
        </w:rPr>
        <w:fldChar w:fldCharType="separate"/>
      </w:r>
      <w:r>
        <w:rPr>
          <w:noProof/>
        </w:rPr>
        <w:t>168</w:t>
      </w:r>
      <w:r>
        <w:rPr>
          <w:noProof/>
        </w:rPr>
        <w:fldChar w:fldCharType="end"/>
      </w:r>
    </w:p>
    <w:p w14:paraId="56A56A30" w14:textId="4445E56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_Toc160652047 \h </w:instrText>
      </w:r>
      <w:r>
        <w:rPr>
          <w:noProof/>
        </w:rPr>
      </w:r>
      <w:r>
        <w:rPr>
          <w:noProof/>
        </w:rPr>
        <w:fldChar w:fldCharType="separate"/>
      </w:r>
      <w:r>
        <w:rPr>
          <w:noProof/>
        </w:rPr>
        <w:t>168</w:t>
      </w:r>
      <w:r>
        <w:rPr>
          <w:noProof/>
        </w:rPr>
        <w:fldChar w:fldCharType="end"/>
      </w:r>
    </w:p>
    <w:p w14:paraId="22E78E41" w14:textId="63D4F0F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_Toc160652048 \h </w:instrText>
      </w:r>
      <w:r>
        <w:rPr>
          <w:noProof/>
        </w:rPr>
      </w:r>
      <w:r>
        <w:rPr>
          <w:noProof/>
        </w:rPr>
        <w:fldChar w:fldCharType="separate"/>
      </w:r>
      <w:r>
        <w:rPr>
          <w:noProof/>
        </w:rPr>
        <w:t>168</w:t>
      </w:r>
      <w:r>
        <w:rPr>
          <w:noProof/>
        </w:rPr>
        <w:fldChar w:fldCharType="end"/>
      </w:r>
    </w:p>
    <w:p w14:paraId="28490CC9" w14:textId="0A5A56A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_Toc160652049 \h </w:instrText>
      </w:r>
      <w:r>
        <w:rPr>
          <w:noProof/>
        </w:rPr>
      </w:r>
      <w:r>
        <w:rPr>
          <w:noProof/>
        </w:rPr>
        <w:fldChar w:fldCharType="separate"/>
      </w:r>
      <w:r>
        <w:rPr>
          <w:noProof/>
        </w:rPr>
        <w:t>168</w:t>
      </w:r>
      <w:r>
        <w:rPr>
          <w:noProof/>
        </w:rPr>
        <w:fldChar w:fldCharType="end"/>
      </w:r>
    </w:p>
    <w:p w14:paraId="157C4534" w14:textId="16571EC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_Toc160652050 \h </w:instrText>
      </w:r>
      <w:r>
        <w:rPr>
          <w:noProof/>
        </w:rPr>
      </w:r>
      <w:r>
        <w:rPr>
          <w:noProof/>
        </w:rPr>
        <w:fldChar w:fldCharType="separate"/>
      </w:r>
      <w:r>
        <w:rPr>
          <w:noProof/>
        </w:rPr>
        <w:t>168</w:t>
      </w:r>
      <w:r>
        <w:rPr>
          <w:noProof/>
        </w:rPr>
        <w:fldChar w:fldCharType="end"/>
      </w:r>
    </w:p>
    <w:p w14:paraId="5B77889F" w14:textId="1D3A7183" w:rsidR="00AC0B17" w:rsidRDefault="00AC0B17">
      <w:pPr>
        <w:pStyle w:val="TOC3"/>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_Toc160652051 \h </w:instrText>
      </w:r>
      <w:r>
        <w:rPr>
          <w:noProof/>
        </w:rPr>
      </w:r>
      <w:r>
        <w:rPr>
          <w:noProof/>
        </w:rPr>
        <w:fldChar w:fldCharType="separate"/>
      </w:r>
      <w:r>
        <w:rPr>
          <w:noProof/>
        </w:rPr>
        <w:t>168</w:t>
      </w:r>
      <w:r>
        <w:rPr>
          <w:noProof/>
        </w:rPr>
        <w:fldChar w:fldCharType="end"/>
      </w:r>
    </w:p>
    <w:p w14:paraId="13C12676" w14:textId="0D0441E1" w:rsidR="00AC0B17" w:rsidRDefault="00AC0B17">
      <w:pPr>
        <w:pStyle w:val="TOC3"/>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_Toc160652052 \h </w:instrText>
      </w:r>
      <w:r>
        <w:rPr>
          <w:noProof/>
        </w:rPr>
      </w:r>
      <w:r>
        <w:rPr>
          <w:noProof/>
        </w:rPr>
        <w:fldChar w:fldCharType="separate"/>
      </w:r>
      <w:r>
        <w:rPr>
          <w:noProof/>
        </w:rPr>
        <w:t>168</w:t>
      </w:r>
      <w:r>
        <w:rPr>
          <w:noProof/>
        </w:rPr>
        <w:fldChar w:fldCharType="end"/>
      </w:r>
    </w:p>
    <w:p w14:paraId="73ED4984" w14:textId="28ABF136" w:rsidR="00AC0B17" w:rsidRDefault="00AC0B17">
      <w:pPr>
        <w:pStyle w:val="TOC4"/>
        <w:rPr>
          <w:rFonts w:asciiTheme="minorHAnsi" w:eastAsiaTheme="minorEastAsia" w:hAnsiTheme="minorHAnsi" w:cstheme="minorBidi"/>
          <w:noProof/>
          <w:kern w:val="2"/>
          <w:sz w:val="21"/>
          <w:szCs w:val="22"/>
          <w:lang w:val="en-US" w:eastAsia="zh-CN"/>
        </w:rPr>
      </w:pPr>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_Toc160652053 \h </w:instrText>
      </w:r>
      <w:r>
        <w:rPr>
          <w:noProof/>
        </w:rPr>
      </w:r>
      <w:r>
        <w:rPr>
          <w:noProof/>
        </w:rPr>
        <w:fldChar w:fldCharType="separate"/>
      </w:r>
      <w:r>
        <w:rPr>
          <w:noProof/>
        </w:rPr>
        <w:t>168</w:t>
      </w:r>
      <w:r>
        <w:rPr>
          <w:noProof/>
        </w:rPr>
        <w:fldChar w:fldCharType="end"/>
      </w:r>
    </w:p>
    <w:p w14:paraId="712A462F" w14:textId="015E917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_Toc160652054 \h </w:instrText>
      </w:r>
      <w:r>
        <w:rPr>
          <w:noProof/>
        </w:rPr>
      </w:r>
      <w:r>
        <w:rPr>
          <w:noProof/>
        </w:rPr>
        <w:fldChar w:fldCharType="separate"/>
      </w:r>
      <w:r>
        <w:rPr>
          <w:noProof/>
        </w:rPr>
        <w:t>168</w:t>
      </w:r>
      <w:r>
        <w:rPr>
          <w:noProof/>
        </w:rPr>
        <w:fldChar w:fldCharType="end"/>
      </w:r>
    </w:p>
    <w:p w14:paraId="7DD37560" w14:textId="4040601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_Toc160652055 \h </w:instrText>
      </w:r>
      <w:r>
        <w:rPr>
          <w:noProof/>
        </w:rPr>
      </w:r>
      <w:r>
        <w:rPr>
          <w:noProof/>
        </w:rPr>
        <w:fldChar w:fldCharType="separate"/>
      </w:r>
      <w:r>
        <w:rPr>
          <w:noProof/>
        </w:rPr>
        <w:t>168</w:t>
      </w:r>
      <w:r>
        <w:rPr>
          <w:noProof/>
        </w:rPr>
        <w:fldChar w:fldCharType="end"/>
      </w:r>
    </w:p>
    <w:p w14:paraId="344AF144" w14:textId="034714D4" w:rsidR="00AC0B17" w:rsidRDefault="00AC0B17">
      <w:pPr>
        <w:pStyle w:val="TOC5"/>
        <w:rPr>
          <w:rFonts w:asciiTheme="minorHAnsi" w:eastAsiaTheme="minorEastAsia" w:hAnsiTheme="minorHAnsi" w:cstheme="minorBidi"/>
          <w:noProof/>
          <w:kern w:val="2"/>
          <w:sz w:val="21"/>
          <w:szCs w:val="22"/>
          <w:lang w:val="en-US" w:eastAsia="zh-CN"/>
        </w:rPr>
      </w:pPr>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_Toc160652056 \h </w:instrText>
      </w:r>
      <w:r>
        <w:rPr>
          <w:noProof/>
        </w:rPr>
      </w:r>
      <w:r>
        <w:rPr>
          <w:noProof/>
        </w:rPr>
        <w:fldChar w:fldCharType="separate"/>
      </w:r>
      <w:r>
        <w:rPr>
          <w:noProof/>
        </w:rPr>
        <w:t>168</w:t>
      </w:r>
      <w:r>
        <w:rPr>
          <w:noProof/>
        </w:rPr>
        <w:fldChar w:fldCharType="end"/>
      </w:r>
    </w:p>
    <w:p w14:paraId="3A168E40" w14:textId="0A6C267F" w:rsidR="00AC0B17" w:rsidRDefault="00AC0B17">
      <w:pPr>
        <w:pStyle w:val="TOC4"/>
        <w:rPr>
          <w:rFonts w:asciiTheme="minorHAnsi" w:eastAsiaTheme="minorEastAsia" w:hAnsiTheme="minorHAnsi" w:cstheme="minorBidi"/>
          <w:noProof/>
          <w:kern w:val="2"/>
          <w:sz w:val="21"/>
          <w:szCs w:val="22"/>
          <w:lang w:val="en-US" w:eastAsia="zh-CN"/>
        </w:rPr>
      </w:pPr>
      <w:r>
        <w:rPr>
          <w:noProof/>
        </w:rPr>
        <w:t>6.9</w:t>
      </w:r>
      <w:r w:rsidRPr="00363141">
        <w:rPr>
          <w:noProof/>
          <w:lang w:val="en-US" w:eastAsia="zh-CN"/>
        </w:rPr>
        <w:t>.</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_Toc160652057 \h </w:instrText>
      </w:r>
      <w:r>
        <w:rPr>
          <w:noProof/>
        </w:rPr>
      </w:r>
      <w:r>
        <w:rPr>
          <w:noProof/>
        </w:rPr>
        <w:fldChar w:fldCharType="separate"/>
      </w:r>
      <w:r>
        <w:rPr>
          <w:noProof/>
        </w:rPr>
        <w:t>168</w:t>
      </w:r>
      <w:r>
        <w:rPr>
          <w:noProof/>
        </w:rPr>
        <w:fldChar w:fldCharType="end"/>
      </w:r>
    </w:p>
    <w:p w14:paraId="0E5C1135" w14:textId="479794EB" w:rsidR="00AC0B17" w:rsidRDefault="00AC0B17">
      <w:pPr>
        <w:pStyle w:val="TOC5"/>
        <w:rPr>
          <w:rFonts w:asciiTheme="minorHAnsi" w:eastAsiaTheme="minorEastAsia" w:hAnsiTheme="minorHAnsi" w:cstheme="minorBidi"/>
          <w:noProof/>
          <w:kern w:val="2"/>
          <w:sz w:val="21"/>
          <w:szCs w:val="22"/>
          <w:lang w:val="en-US" w:eastAsia="zh-CN"/>
        </w:rPr>
      </w:pPr>
      <w:r>
        <w:rPr>
          <w:noProof/>
        </w:rPr>
        <w:lastRenderedPageBreak/>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_Toc160652058 \h </w:instrText>
      </w:r>
      <w:r>
        <w:rPr>
          <w:noProof/>
        </w:rPr>
      </w:r>
      <w:r>
        <w:rPr>
          <w:noProof/>
        </w:rPr>
        <w:fldChar w:fldCharType="separate"/>
      </w:r>
      <w:r>
        <w:rPr>
          <w:noProof/>
        </w:rPr>
        <w:t>168</w:t>
      </w:r>
      <w:r>
        <w:rPr>
          <w:noProof/>
        </w:rPr>
        <w:fldChar w:fldCharType="end"/>
      </w:r>
    </w:p>
    <w:p w14:paraId="7D0CDD91" w14:textId="07AC0202" w:rsidR="00AC0B17" w:rsidRDefault="00AC0B17">
      <w:pPr>
        <w:pStyle w:val="TOC5"/>
        <w:rPr>
          <w:rFonts w:asciiTheme="minorHAnsi" w:eastAsiaTheme="minorEastAsia" w:hAnsiTheme="minorHAnsi" w:cstheme="minorBidi"/>
          <w:noProof/>
          <w:kern w:val="2"/>
          <w:sz w:val="21"/>
          <w:szCs w:val="22"/>
          <w:lang w:val="en-US" w:eastAsia="zh-CN"/>
        </w:rPr>
      </w:pPr>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_Toc160652059 \h </w:instrText>
      </w:r>
      <w:r>
        <w:rPr>
          <w:noProof/>
        </w:rPr>
      </w:r>
      <w:r>
        <w:rPr>
          <w:noProof/>
        </w:rPr>
        <w:fldChar w:fldCharType="separate"/>
      </w:r>
      <w:r>
        <w:rPr>
          <w:noProof/>
        </w:rPr>
        <w:t>168</w:t>
      </w:r>
      <w:r>
        <w:rPr>
          <w:noProof/>
        </w:rPr>
        <w:fldChar w:fldCharType="end"/>
      </w:r>
    </w:p>
    <w:p w14:paraId="719CF02B" w14:textId="1CB3BD7A"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6.9</w:t>
      </w:r>
      <w:r w:rsidRPr="00363141">
        <w:rPr>
          <w:noProof/>
          <w:lang w:val="en-US" w:eastAsia="zh-CN"/>
        </w:rPr>
        <w:t>.</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_Toc160652060 \h </w:instrText>
      </w:r>
      <w:r>
        <w:rPr>
          <w:noProof/>
        </w:rPr>
      </w:r>
      <w:r>
        <w:rPr>
          <w:noProof/>
        </w:rPr>
        <w:fldChar w:fldCharType="separate"/>
      </w:r>
      <w:r>
        <w:rPr>
          <w:noProof/>
        </w:rPr>
        <w:t>168</w:t>
      </w:r>
      <w:r>
        <w:rPr>
          <w:noProof/>
        </w:rPr>
        <w:fldChar w:fldCharType="end"/>
      </w:r>
    </w:p>
    <w:p w14:paraId="2CB6A26D" w14:textId="7AC127C8" w:rsidR="00AC0B17" w:rsidRDefault="00AC0B17">
      <w:pPr>
        <w:pStyle w:val="TOC4"/>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_Toc160652061 \h </w:instrText>
      </w:r>
      <w:r>
        <w:rPr>
          <w:noProof/>
        </w:rPr>
      </w:r>
      <w:r>
        <w:rPr>
          <w:noProof/>
        </w:rPr>
        <w:fldChar w:fldCharType="separate"/>
      </w:r>
      <w:r>
        <w:rPr>
          <w:noProof/>
        </w:rPr>
        <w:t>168</w:t>
      </w:r>
      <w:r>
        <w:rPr>
          <w:noProof/>
        </w:rPr>
        <w:fldChar w:fldCharType="end"/>
      </w:r>
    </w:p>
    <w:p w14:paraId="7581EC5D" w14:textId="53E22119" w:rsidR="00AC0B17" w:rsidRDefault="00AC0B17">
      <w:pPr>
        <w:pStyle w:val="TOC5"/>
        <w:rPr>
          <w:rFonts w:asciiTheme="minorHAnsi" w:eastAsiaTheme="minorEastAsia" w:hAnsiTheme="minorHAnsi" w:cstheme="minorBidi"/>
          <w:noProof/>
          <w:kern w:val="2"/>
          <w:sz w:val="21"/>
          <w:szCs w:val="22"/>
          <w:lang w:val="en-US" w:eastAsia="zh-CN"/>
        </w:rPr>
      </w:pPr>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_Toc160652062 \h </w:instrText>
      </w:r>
      <w:r>
        <w:rPr>
          <w:noProof/>
        </w:rPr>
      </w:r>
      <w:r>
        <w:rPr>
          <w:noProof/>
        </w:rPr>
        <w:fldChar w:fldCharType="separate"/>
      </w:r>
      <w:r>
        <w:rPr>
          <w:noProof/>
        </w:rPr>
        <w:t>168</w:t>
      </w:r>
      <w:r>
        <w:rPr>
          <w:noProof/>
        </w:rPr>
        <w:fldChar w:fldCharType="end"/>
      </w:r>
    </w:p>
    <w:p w14:paraId="1455918A" w14:textId="2A70A90D" w:rsidR="00AC0B17" w:rsidRDefault="00AC0B17">
      <w:pPr>
        <w:pStyle w:val="TOC3"/>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_Toc160652063 \h </w:instrText>
      </w:r>
      <w:r>
        <w:rPr>
          <w:noProof/>
        </w:rPr>
      </w:r>
      <w:r>
        <w:rPr>
          <w:noProof/>
        </w:rPr>
        <w:fldChar w:fldCharType="separate"/>
      </w:r>
      <w:r>
        <w:rPr>
          <w:noProof/>
        </w:rPr>
        <w:t>168</w:t>
      </w:r>
      <w:r>
        <w:rPr>
          <w:noProof/>
        </w:rPr>
        <w:fldChar w:fldCharType="end"/>
      </w:r>
    </w:p>
    <w:p w14:paraId="31BD2863" w14:textId="5FB2B340" w:rsidR="00AC0B17" w:rsidRDefault="00AC0B17">
      <w:pPr>
        <w:pStyle w:val="TOC4"/>
        <w:rPr>
          <w:rFonts w:asciiTheme="minorHAnsi" w:eastAsiaTheme="minorEastAsia" w:hAnsiTheme="minorHAnsi" w:cstheme="minorBidi"/>
          <w:noProof/>
          <w:kern w:val="2"/>
          <w:sz w:val="21"/>
          <w:szCs w:val="22"/>
          <w:lang w:val="en-US" w:eastAsia="zh-CN"/>
        </w:rPr>
      </w:pPr>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_Toc160652064 \h </w:instrText>
      </w:r>
      <w:r>
        <w:rPr>
          <w:noProof/>
        </w:rPr>
      </w:r>
      <w:r>
        <w:rPr>
          <w:noProof/>
        </w:rPr>
        <w:fldChar w:fldCharType="separate"/>
      </w:r>
      <w:r>
        <w:rPr>
          <w:noProof/>
        </w:rPr>
        <w:t>168</w:t>
      </w:r>
      <w:r>
        <w:rPr>
          <w:noProof/>
        </w:rPr>
        <w:fldChar w:fldCharType="end"/>
      </w:r>
    </w:p>
    <w:p w14:paraId="40C31BDB" w14:textId="6AE27286" w:rsidR="00AC0B17" w:rsidRDefault="00AC0B17">
      <w:pPr>
        <w:pStyle w:val="TOC4"/>
        <w:rPr>
          <w:rFonts w:asciiTheme="minorHAnsi" w:eastAsiaTheme="minorEastAsia" w:hAnsiTheme="minorHAnsi" w:cstheme="minorBidi"/>
          <w:noProof/>
          <w:kern w:val="2"/>
          <w:sz w:val="21"/>
          <w:szCs w:val="22"/>
          <w:lang w:val="en-US" w:eastAsia="zh-CN"/>
        </w:rPr>
      </w:pPr>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_Toc160652065 \h </w:instrText>
      </w:r>
      <w:r>
        <w:rPr>
          <w:noProof/>
        </w:rPr>
      </w:r>
      <w:r>
        <w:rPr>
          <w:noProof/>
        </w:rPr>
        <w:fldChar w:fldCharType="separate"/>
      </w:r>
      <w:r>
        <w:rPr>
          <w:noProof/>
        </w:rPr>
        <w:t>168</w:t>
      </w:r>
      <w:r>
        <w:rPr>
          <w:noProof/>
        </w:rPr>
        <w:fldChar w:fldCharType="end"/>
      </w:r>
    </w:p>
    <w:p w14:paraId="18107BC0" w14:textId="48F3CBF8" w:rsidR="00AC0B17" w:rsidRDefault="00AC0B17">
      <w:pPr>
        <w:pStyle w:val="TOC4"/>
        <w:rPr>
          <w:rFonts w:asciiTheme="minorHAnsi" w:eastAsiaTheme="minorEastAsia" w:hAnsiTheme="minorHAnsi" w:cstheme="minorBidi"/>
          <w:noProof/>
          <w:kern w:val="2"/>
          <w:sz w:val="21"/>
          <w:szCs w:val="22"/>
          <w:lang w:val="en-US" w:eastAsia="zh-CN"/>
        </w:rPr>
      </w:pPr>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_Toc160652066 \h </w:instrText>
      </w:r>
      <w:r>
        <w:rPr>
          <w:noProof/>
        </w:rPr>
      </w:r>
      <w:r>
        <w:rPr>
          <w:noProof/>
        </w:rPr>
        <w:fldChar w:fldCharType="separate"/>
      </w:r>
      <w:r>
        <w:rPr>
          <w:noProof/>
        </w:rPr>
        <w:t>168</w:t>
      </w:r>
      <w:r>
        <w:rPr>
          <w:noProof/>
        </w:rPr>
        <w:fldChar w:fldCharType="end"/>
      </w:r>
    </w:p>
    <w:p w14:paraId="4B682A66" w14:textId="5792266A" w:rsidR="00AC0B17" w:rsidRDefault="00AC0B17">
      <w:pPr>
        <w:pStyle w:val="TOC3"/>
        <w:rPr>
          <w:rFonts w:asciiTheme="minorHAnsi" w:eastAsiaTheme="minorEastAsia" w:hAnsiTheme="minorHAnsi" w:cstheme="minorBidi"/>
          <w:noProof/>
          <w:kern w:val="2"/>
          <w:sz w:val="21"/>
          <w:szCs w:val="22"/>
          <w:lang w:val="en-US" w:eastAsia="zh-CN"/>
        </w:rPr>
      </w:pPr>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_Toc160652067 \h </w:instrText>
      </w:r>
      <w:r>
        <w:rPr>
          <w:noProof/>
        </w:rPr>
      </w:r>
      <w:r>
        <w:rPr>
          <w:noProof/>
        </w:rPr>
        <w:fldChar w:fldCharType="separate"/>
      </w:r>
      <w:r>
        <w:rPr>
          <w:noProof/>
        </w:rPr>
        <w:t>168</w:t>
      </w:r>
      <w:r>
        <w:rPr>
          <w:noProof/>
        </w:rPr>
        <w:fldChar w:fldCharType="end"/>
      </w:r>
    </w:p>
    <w:p w14:paraId="762F66FD" w14:textId="5ED93C7A" w:rsidR="00AC0B17" w:rsidRDefault="00AC0B17">
      <w:pPr>
        <w:pStyle w:val="TOC3"/>
        <w:rPr>
          <w:rFonts w:asciiTheme="minorHAnsi" w:eastAsiaTheme="minorEastAsia" w:hAnsiTheme="minorHAnsi" w:cstheme="minorBidi"/>
          <w:noProof/>
          <w:kern w:val="2"/>
          <w:sz w:val="21"/>
          <w:szCs w:val="22"/>
          <w:lang w:val="en-US" w:eastAsia="zh-CN"/>
        </w:rPr>
      </w:pPr>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_Toc160652068 \h </w:instrText>
      </w:r>
      <w:r>
        <w:rPr>
          <w:noProof/>
        </w:rPr>
      </w:r>
      <w:r>
        <w:rPr>
          <w:noProof/>
        </w:rPr>
        <w:fldChar w:fldCharType="separate"/>
      </w:r>
      <w:r>
        <w:rPr>
          <w:noProof/>
        </w:rPr>
        <w:t>168</w:t>
      </w:r>
      <w:r>
        <w:rPr>
          <w:noProof/>
        </w:rPr>
        <w:fldChar w:fldCharType="end"/>
      </w:r>
    </w:p>
    <w:p w14:paraId="138EF33F" w14:textId="6808B09D"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w:t>
      </w:r>
      <w:r>
        <w:rPr>
          <w:noProof/>
        </w:rPr>
        <w:t xml:space="preserve"> API</w:t>
      </w:r>
      <w:r>
        <w:rPr>
          <w:noProof/>
        </w:rPr>
        <w:tab/>
      </w:r>
      <w:r>
        <w:rPr>
          <w:noProof/>
        </w:rPr>
        <w:fldChar w:fldCharType="begin"/>
      </w:r>
      <w:r>
        <w:rPr>
          <w:noProof/>
        </w:rPr>
        <w:instrText xml:space="preserve"> PAGEREF _Toc160652069 \h </w:instrText>
      </w:r>
      <w:r>
        <w:rPr>
          <w:noProof/>
        </w:rPr>
      </w:r>
      <w:r>
        <w:rPr>
          <w:noProof/>
        </w:rPr>
        <w:fldChar w:fldCharType="separate"/>
      </w:r>
      <w:r>
        <w:rPr>
          <w:noProof/>
        </w:rPr>
        <w:t>168</w:t>
      </w:r>
      <w:r>
        <w:rPr>
          <w:noProof/>
        </w:rPr>
        <w:fldChar w:fldCharType="end"/>
      </w:r>
    </w:p>
    <w:p w14:paraId="6E166AC3" w14:textId="303BB27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_Toc160652070 \h </w:instrText>
      </w:r>
      <w:r>
        <w:rPr>
          <w:noProof/>
        </w:rPr>
      </w:r>
      <w:r>
        <w:rPr>
          <w:noProof/>
        </w:rPr>
        <w:fldChar w:fldCharType="separate"/>
      </w:r>
      <w:r>
        <w:rPr>
          <w:noProof/>
        </w:rPr>
        <w:t>168</w:t>
      </w:r>
      <w:r>
        <w:rPr>
          <w:noProof/>
        </w:rPr>
        <w:fldChar w:fldCharType="end"/>
      </w:r>
    </w:p>
    <w:p w14:paraId="6D0AA17D" w14:textId="2D078D6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_Toc160652071 \h </w:instrText>
      </w:r>
      <w:r>
        <w:rPr>
          <w:noProof/>
        </w:rPr>
      </w:r>
      <w:r>
        <w:rPr>
          <w:noProof/>
        </w:rPr>
        <w:fldChar w:fldCharType="separate"/>
      </w:r>
      <w:r>
        <w:rPr>
          <w:noProof/>
        </w:rPr>
        <w:t>168</w:t>
      </w:r>
      <w:r>
        <w:rPr>
          <w:noProof/>
        </w:rPr>
        <w:fldChar w:fldCharType="end"/>
      </w:r>
    </w:p>
    <w:p w14:paraId="4BE232EB" w14:textId="4E7FDC8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_Toc160652072 \h </w:instrText>
      </w:r>
      <w:r>
        <w:rPr>
          <w:noProof/>
        </w:rPr>
      </w:r>
      <w:r>
        <w:rPr>
          <w:noProof/>
        </w:rPr>
        <w:fldChar w:fldCharType="separate"/>
      </w:r>
      <w:r>
        <w:rPr>
          <w:noProof/>
        </w:rPr>
        <w:t>168</w:t>
      </w:r>
      <w:r>
        <w:rPr>
          <w:noProof/>
        </w:rPr>
        <w:fldChar w:fldCharType="end"/>
      </w:r>
    </w:p>
    <w:p w14:paraId="3FC83A9C" w14:textId="190B01D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_Toc160652073 \h </w:instrText>
      </w:r>
      <w:r>
        <w:rPr>
          <w:noProof/>
        </w:rPr>
      </w:r>
      <w:r>
        <w:rPr>
          <w:noProof/>
        </w:rPr>
        <w:fldChar w:fldCharType="separate"/>
      </w:r>
      <w:r>
        <w:rPr>
          <w:noProof/>
        </w:rPr>
        <w:t>168</w:t>
      </w:r>
      <w:r>
        <w:rPr>
          <w:noProof/>
        </w:rPr>
        <w:fldChar w:fldCharType="end"/>
      </w:r>
    </w:p>
    <w:p w14:paraId="7F7D5952" w14:textId="04E0DDE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_Toc160652074 \h </w:instrText>
      </w:r>
      <w:r>
        <w:rPr>
          <w:noProof/>
        </w:rPr>
      </w:r>
      <w:r>
        <w:rPr>
          <w:noProof/>
        </w:rPr>
        <w:fldChar w:fldCharType="separate"/>
      </w:r>
      <w:r>
        <w:rPr>
          <w:noProof/>
        </w:rPr>
        <w:t>168</w:t>
      </w:r>
      <w:r>
        <w:rPr>
          <w:noProof/>
        </w:rPr>
        <w:fldChar w:fldCharType="end"/>
      </w:r>
    </w:p>
    <w:p w14:paraId="06D89927" w14:textId="0063716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_Toc160652075 \h </w:instrText>
      </w:r>
      <w:r>
        <w:rPr>
          <w:noProof/>
        </w:rPr>
      </w:r>
      <w:r>
        <w:rPr>
          <w:noProof/>
        </w:rPr>
        <w:fldChar w:fldCharType="separate"/>
      </w:r>
      <w:r>
        <w:rPr>
          <w:noProof/>
        </w:rPr>
        <w:t>169</w:t>
      </w:r>
      <w:r>
        <w:rPr>
          <w:noProof/>
        </w:rPr>
        <w:fldChar w:fldCharType="end"/>
      </w:r>
    </w:p>
    <w:p w14:paraId="3E78121C" w14:textId="5853E5D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_Toc160652076 \h </w:instrText>
      </w:r>
      <w:r>
        <w:rPr>
          <w:noProof/>
        </w:rPr>
      </w:r>
      <w:r>
        <w:rPr>
          <w:noProof/>
        </w:rPr>
        <w:fldChar w:fldCharType="separate"/>
      </w:r>
      <w:r>
        <w:rPr>
          <w:noProof/>
        </w:rPr>
        <w:t>169</w:t>
      </w:r>
      <w:r>
        <w:rPr>
          <w:noProof/>
        </w:rPr>
        <w:fldChar w:fldCharType="end"/>
      </w:r>
    </w:p>
    <w:p w14:paraId="1F5B84B4" w14:textId="399C43F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_Toc160652077 \h </w:instrText>
      </w:r>
      <w:r>
        <w:rPr>
          <w:noProof/>
        </w:rPr>
      </w:r>
      <w:r>
        <w:rPr>
          <w:noProof/>
        </w:rPr>
        <w:fldChar w:fldCharType="separate"/>
      </w:r>
      <w:r>
        <w:rPr>
          <w:noProof/>
        </w:rPr>
        <w:t>169</w:t>
      </w:r>
      <w:r>
        <w:rPr>
          <w:noProof/>
        </w:rPr>
        <w:fldChar w:fldCharType="end"/>
      </w:r>
    </w:p>
    <w:p w14:paraId="14FEC0A4" w14:textId="1F202A9C"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_Toc160652078 \h </w:instrText>
      </w:r>
      <w:r>
        <w:rPr>
          <w:noProof/>
        </w:rPr>
      </w:r>
      <w:r>
        <w:rPr>
          <w:noProof/>
        </w:rPr>
        <w:fldChar w:fldCharType="separate"/>
      </w:r>
      <w:r>
        <w:rPr>
          <w:noProof/>
        </w:rPr>
        <w:t>170</w:t>
      </w:r>
      <w:r>
        <w:rPr>
          <w:noProof/>
        </w:rPr>
        <w:fldChar w:fldCharType="end"/>
      </w:r>
    </w:p>
    <w:p w14:paraId="0C30FF7D" w14:textId="21131A8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_Toc160652079 \h </w:instrText>
      </w:r>
      <w:r>
        <w:rPr>
          <w:noProof/>
        </w:rPr>
      </w:r>
      <w:r>
        <w:rPr>
          <w:noProof/>
        </w:rPr>
        <w:fldChar w:fldCharType="separate"/>
      </w:r>
      <w:r>
        <w:rPr>
          <w:noProof/>
        </w:rPr>
        <w:t>170</w:t>
      </w:r>
      <w:r>
        <w:rPr>
          <w:noProof/>
        </w:rPr>
        <w:fldChar w:fldCharType="end"/>
      </w:r>
    </w:p>
    <w:p w14:paraId="4EC622D2" w14:textId="2200946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_Toc160652080 \h </w:instrText>
      </w:r>
      <w:r>
        <w:rPr>
          <w:noProof/>
        </w:rPr>
      </w:r>
      <w:r>
        <w:rPr>
          <w:noProof/>
        </w:rPr>
        <w:fldChar w:fldCharType="separate"/>
      </w:r>
      <w:r>
        <w:rPr>
          <w:noProof/>
        </w:rPr>
        <w:t>170</w:t>
      </w:r>
      <w:r>
        <w:rPr>
          <w:noProof/>
        </w:rPr>
        <w:fldChar w:fldCharType="end"/>
      </w:r>
    </w:p>
    <w:p w14:paraId="2232A5E9" w14:textId="5ABEA7E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_Toc160652081 \h </w:instrText>
      </w:r>
      <w:r>
        <w:rPr>
          <w:noProof/>
        </w:rPr>
      </w:r>
      <w:r>
        <w:rPr>
          <w:noProof/>
        </w:rPr>
        <w:fldChar w:fldCharType="separate"/>
      </w:r>
      <w:r>
        <w:rPr>
          <w:noProof/>
        </w:rPr>
        <w:t>170</w:t>
      </w:r>
      <w:r>
        <w:rPr>
          <w:noProof/>
        </w:rPr>
        <w:fldChar w:fldCharType="end"/>
      </w:r>
    </w:p>
    <w:p w14:paraId="0C13AA66" w14:textId="218DC5C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_Toc160652082 \h </w:instrText>
      </w:r>
      <w:r>
        <w:rPr>
          <w:noProof/>
        </w:rPr>
      </w:r>
      <w:r>
        <w:rPr>
          <w:noProof/>
        </w:rPr>
        <w:fldChar w:fldCharType="separate"/>
      </w:r>
      <w:r>
        <w:rPr>
          <w:noProof/>
        </w:rPr>
        <w:t>170</w:t>
      </w:r>
      <w:r>
        <w:rPr>
          <w:noProof/>
        </w:rPr>
        <w:fldChar w:fldCharType="end"/>
      </w:r>
    </w:p>
    <w:p w14:paraId="697CBADB" w14:textId="6FBD27B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_Toc160652083 \h </w:instrText>
      </w:r>
      <w:r>
        <w:rPr>
          <w:noProof/>
        </w:rPr>
      </w:r>
      <w:r>
        <w:rPr>
          <w:noProof/>
        </w:rPr>
        <w:fldChar w:fldCharType="separate"/>
      </w:r>
      <w:r>
        <w:rPr>
          <w:noProof/>
        </w:rPr>
        <w:t>170</w:t>
      </w:r>
      <w:r>
        <w:rPr>
          <w:noProof/>
        </w:rPr>
        <w:fldChar w:fldCharType="end"/>
      </w:r>
    </w:p>
    <w:p w14:paraId="71195F6A" w14:textId="33A890C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_Toc160652084 \h </w:instrText>
      </w:r>
      <w:r>
        <w:rPr>
          <w:noProof/>
        </w:rPr>
      </w:r>
      <w:r>
        <w:rPr>
          <w:noProof/>
        </w:rPr>
        <w:fldChar w:fldCharType="separate"/>
      </w:r>
      <w:r>
        <w:rPr>
          <w:noProof/>
        </w:rPr>
        <w:t>171</w:t>
      </w:r>
      <w:r>
        <w:rPr>
          <w:noProof/>
        </w:rPr>
        <w:fldChar w:fldCharType="end"/>
      </w:r>
    </w:p>
    <w:p w14:paraId="756E4902" w14:textId="7D2673C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_Toc160652085 \h </w:instrText>
      </w:r>
      <w:r>
        <w:rPr>
          <w:noProof/>
        </w:rPr>
      </w:r>
      <w:r>
        <w:rPr>
          <w:noProof/>
        </w:rPr>
        <w:fldChar w:fldCharType="separate"/>
      </w:r>
      <w:r>
        <w:rPr>
          <w:noProof/>
        </w:rPr>
        <w:t>171</w:t>
      </w:r>
      <w:r>
        <w:rPr>
          <w:noProof/>
        </w:rPr>
        <w:fldChar w:fldCharType="end"/>
      </w:r>
    </w:p>
    <w:p w14:paraId="22F3DA53" w14:textId="05B6B6E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_Toc160652086 \h </w:instrText>
      </w:r>
      <w:r>
        <w:rPr>
          <w:noProof/>
        </w:rPr>
      </w:r>
      <w:r>
        <w:rPr>
          <w:noProof/>
        </w:rPr>
        <w:fldChar w:fldCharType="separate"/>
      </w:r>
      <w:r>
        <w:rPr>
          <w:noProof/>
        </w:rPr>
        <w:t>172</w:t>
      </w:r>
      <w:r>
        <w:rPr>
          <w:noProof/>
        </w:rPr>
        <w:fldChar w:fldCharType="end"/>
      </w:r>
    </w:p>
    <w:p w14:paraId="000B5ABA" w14:textId="45C0CA1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_Toc160652087 \h </w:instrText>
      </w:r>
      <w:r>
        <w:rPr>
          <w:noProof/>
        </w:rPr>
      </w:r>
      <w:r>
        <w:rPr>
          <w:noProof/>
        </w:rPr>
        <w:fldChar w:fldCharType="separate"/>
      </w:r>
      <w:r>
        <w:rPr>
          <w:noProof/>
        </w:rPr>
        <w:t>172</w:t>
      </w:r>
      <w:r>
        <w:rPr>
          <w:noProof/>
        </w:rPr>
        <w:fldChar w:fldCharType="end"/>
      </w:r>
    </w:p>
    <w:p w14:paraId="4EA44A5E" w14:textId="538C1CE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_Toc160652088 \h </w:instrText>
      </w:r>
      <w:r>
        <w:rPr>
          <w:noProof/>
        </w:rPr>
      </w:r>
      <w:r>
        <w:rPr>
          <w:noProof/>
        </w:rPr>
        <w:fldChar w:fldCharType="separate"/>
      </w:r>
      <w:r>
        <w:rPr>
          <w:noProof/>
        </w:rPr>
        <w:t>173</w:t>
      </w:r>
      <w:r>
        <w:rPr>
          <w:noProof/>
        </w:rPr>
        <w:fldChar w:fldCharType="end"/>
      </w:r>
    </w:p>
    <w:p w14:paraId="0FC5C5DB" w14:textId="2EF3191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_Toc160652089 \h </w:instrText>
      </w:r>
      <w:r>
        <w:rPr>
          <w:noProof/>
        </w:rPr>
      </w:r>
      <w:r>
        <w:rPr>
          <w:noProof/>
        </w:rPr>
        <w:fldChar w:fldCharType="separate"/>
      </w:r>
      <w:r>
        <w:rPr>
          <w:noProof/>
        </w:rPr>
        <w:t>173</w:t>
      </w:r>
      <w:r>
        <w:rPr>
          <w:noProof/>
        </w:rPr>
        <w:fldChar w:fldCharType="end"/>
      </w:r>
    </w:p>
    <w:p w14:paraId="31440B2C" w14:textId="579C66C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_Toc160652090 \h </w:instrText>
      </w:r>
      <w:r>
        <w:rPr>
          <w:noProof/>
        </w:rPr>
      </w:r>
      <w:r>
        <w:rPr>
          <w:noProof/>
        </w:rPr>
        <w:fldChar w:fldCharType="separate"/>
      </w:r>
      <w:r>
        <w:rPr>
          <w:noProof/>
        </w:rPr>
        <w:t>174</w:t>
      </w:r>
      <w:r>
        <w:rPr>
          <w:noProof/>
        </w:rPr>
        <w:fldChar w:fldCharType="end"/>
      </w:r>
    </w:p>
    <w:p w14:paraId="1A6D5BB2" w14:textId="4F159C9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_Toc160652091 \h </w:instrText>
      </w:r>
      <w:r>
        <w:rPr>
          <w:noProof/>
        </w:rPr>
      </w:r>
      <w:r>
        <w:rPr>
          <w:noProof/>
        </w:rPr>
        <w:fldChar w:fldCharType="separate"/>
      </w:r>
      <w:r>
        <w:rPr>
          <w:noProof/>
        </w:rPr>
        <w:t>174</w:t>
      </w:r>
      <w:r>
        <w:rPr>
          <w:noProof/>
        </w:rPr>
        <w:fldChar w:fldCharType="end"/>
      </w:r>
    </w:p>
    <w:p w14:paraId="706384CB" w14:textId="3653DB8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_Toc160652092 \h </w:instrText>
      </w:r>
      <w:r>
        <w:rPr>
          <w:noProof/>
        </w:rPr>
      </w:r>
      <w:r>
        <w:rPr>
          <w:noProof/>
        </w:rPr>
        <w:fldChar w:fldCharType="separate"/>
      </w:r>
      <w:r>
        <w:rPr>
          <w:noProof/>
        </w:rPr>
        <w:t>174</w:t>
      </w:r>
      <w:r>
        <w:rPr>
          <w:noProof/>
        </w:rPr>
        <w:fldChar w:fldCharType="end"/>
      </w:r>
    </w:p>
    <w:p w14:paraId="34EA4460" w14:textId="5E07FC3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_Toc160652093 \h </w:instrText>
      </w:r>
      <w:r>
        <w:rPr>
          <w:noProof/>
        </w:rPr>
      </w:r>
      <w:r>
        <w:rPr>
          <w:noProof/>
        </w:rPr>
        <w:fldChar w:fldCharType="separate"/>
      </w:r>
      <w:r>
        <w:rPr>
          <w:noProof/>
        </w:rPr>
        <w:t>174</w:t>
      </w:r>
      <w:r>
        <w:rPr>
          <w:noProof/>
        </w:rPr>
        <w:fldChar w:fldCharType="end"/>
      </w:r>
    </w:p>
    <w:p w14:paraId="1A4DEE9E" w14:textId="49753E8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_Toc160652094 \h </w:instrText>
      </w:r>
      <w:r>
        <w:rPr>
          <w:noProof/>
        </w:rPr>
      </w:r>
      <w:r>
        <w:rPr>
          <w:noProof/>
        </w:rPr>
        <w:fldChar w:fldCharType="separate"/>
      </w:r>
      <w:r>
        <w:rPr>
          <w:noProof/>
        </w:rPr>
        <w:t>175</w:t>
      </w:r>
      <w:r>
        <w:rPr>
          <w:noProof/>
        </w:rPr>
        <w:fldChar w:fldCharType="end"/>
      </w:r>
    </w:p>
    <w:p w14:paraId="3AC7F1C6" w14:textId="18C7935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sidRPr="00363141">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_Toc160652095 \h </w:instrText>
      </w:r>
      <w:r>
        <w:rPr>
          <w:noProof/>
        </w:rPr>
      </w:r>
      <w:r>
        <w:rPr>
          <w:noProof/>
        </w:rPr>
        <w:fldChar w:fldCharType="separate"/>
      </w:r>
      <w:r>
        <w:rPr>
          <w:noProof/>
        </w:rPr>
        <w:t>175</w:t>
      </w:r>
      <w:r>
        <w:rPr>
          <w:noProof/>
        </w:rPr>
        <w:fldChar w:fldCharType="end"/>
      </w:r>
    </w:p>
    <w:p w14:paraId="2393129F" w14:textId="0BDBDA6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_Toc160652096 \h </w:instrText>
      </w:r>
      <w:r>
        <w:rPr>
          <w:noProof/>
        </w:rPr>
      </w:r>
      <w:r>
        <w:rPr>
          <w:noProof/>
        </w:rPr>
        <w:fldChar w:fldCharType="separate"/>
      </w:r>
      <w:r>
        <w:rPr>
          <w:noProof/>
        </w:rPr>
        <w:t>175</w:t>
      </w:r>
      <w:r>
        <w:rPr>
          <w:noProof/>
        </w:rPr>
        <w:fldChar w:fldCharType="end"/>
      </w:r>
    </w:p>
    <w:p w14:paraId="5C3E217F" w14:textId="1BF0E1D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_Toc160652097 \h </w:instrText>
      </w:r>
      <w:r>
        <w:rPr>
          <w:noProof/>
        </w:rPr>
      </w:r>
      <w:r>
        <w:rPr>
          <w:noProof/>
        </w:rPr>
        <w:fldChar w:fldCharType="separate"/>
      </w:r>
      <w:r>
        <w:rPr>
          <w:noProof/>
        </w:rPr>
        <w:t>175</w:t>
      </w:r>
      <w:r>
        <w:rPr>
          <w:noProof/>
        </w:rPr>
        <w:fldChar w:fldCharType="end"/>
      </w:r>
    </w:p>
    <w:p w14:paraId="5697E6C4" w14:textId="5E6E9300"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_Toc160652098 \h </w:instrText>
      </w:r>
      <w:r>
        <w:rPr>
          <w:noProof/>
        </w:rPr>
      </w:r>
      <w:r>
        <w:rPr>
          <w:noProof/>
        </w:rPr>
        <w:fldChar w:fldCharType="separate"/>
      </w:r>
      <w:r>
        <w:rPr>
          <w:noProof/>
        </w:rPr>
        <w:t>176</w:t>
      </w:r>
      <w:r>
        <w:rPr>
          <w:noProof/>
        </w:rPr>
        <w:fldChar w:fldCharType="end"/>
      </w:r>
    </w:p>
    <w:p w14:paraId="1C7CE10B" w14:textId="60B4604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_Toc160652099 \h </w:instrText>
      </w:r>
      <w:r>
        <w:rPr>
          <w:noProof/>
        </w:rPr>
      </w:r>
      <w:r>
        <w:rPr>
          <w:noProof/>
        </w:rPr>
        <w:fldChar w:fldCharType="separate"/>
      </w:r>
      <w:r>
        <w:rPr>
          <w:noProof/>
        </w:rPr>
        <w:t>176</w:t>
      </w:r>
      <w:r>
        <w:rPr>
          <w:noProof/>
        </w:rPr>
        <w:fldChar w:fldCharType="end"/>
      </w:r>
    </w:p>
    <w:p w14:paraId="7DD235CA" w14:textId="32CF9C3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_Toc160652100 \h </w:instrText>
      </w:r>
      <w:r>
        <w:rPr>
          <w:noProof/>
        </w:rPr>
      </w:r>
      <w:r>
        <w:rPr>
          <w:noProof/>
        </w:rPr>
        <w:fldChar w:fldCharType="separate"/>
      </w:r>
      <w:r>
        <w:rPr>
          <w:noProof/>
        </w:rPr>
        <w:t>176</w:t>
      </w:r>
      <w:r>
        <w:rPr>
          <w:noProof/>
        </w:rPr>
        <w:fldChar w:fldCharType="end"/>
      </w:r>
    </w:p>
    <w:p w14:paraId="04667B93" w14:textId="07C2031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_Toc160652101 \h </w:instrText>
      </w:r>
      <w:r>
        <w:rPr>
          <w:noProof/>
        </w:rPr>
      </w:r>
      <w:r>
        <w:rPr>
          <w:noProof/>
        </w:rPr>
        <w:fldChar w:fldCharType="separate"/>
      </w:r>
      <w:r>
        <w:rPr>
          <w:noProof/>
        </w:rPr>
        <w:t>176</w:t>
      </w:r>
      <w:r>
        <w:rPr>
          <w:noProof/>
        </w:rPr>
        <w:fldChar w:fldCharType="end"/>
      </w:r>
    </w:p>
    <w:p w14:paraId="6A9F6D2C" w14:textId="04A3321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_Toc160652102 \h </w:instrText>
      </w:r>
      <w:r>
        <w:rPr>
          <w:noProof/>
        </w:rPr>
      </w:r>
      <w:r>
        <w:rPr>
          <w:noProof/>
        </w:rPr>
        <w:fldChar w:fldCharType="separate"/>
      </w:r>
      <w:r>
        <w:rPr>
          <w:noProof/>
        </w:rPr>
        <w:t>176</w:t>
      </w:r>
      <w:r>
        <w:rPr>
          <w:noProof/>
        </w:rPr>
        <w:fldChar w:fldCharType="end"/>
      </w:r>
    </w:p>
    <w:p w14:paraId="012C28B9" w14:textId="38199B1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_Toc160652103 \h </w:instrText>
      </w:r>
      <w:r>
        <w:rPr>
          <w:noProof/>
        </w:rPr>
      </w:r>
      <w:r>
        <w:rPr>
          <w:noProof/>
        </w:rPr>
        <w:fldChar w:fldCharType="separate"/>
      </w:r>
      <w:r>
        <w:rPr>
          <w:noProof/>
        </w:rPr>
        <w:t>176</w:t>
      </w:r>
      <w:r>
        <w:rPr>
          <w:noProof/>
        </w:rPr>
        <w:fldChar w:fldCharType="end"/>
      </w:r>
    </w:p>
    <w:p w14:paraId="1622FEBA" w14:textId="2D6D3F92"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 xml:space="preserve"> API</w:t>
      </w:r>
      <w:r>
        <w:rPr>
          <w:noProof/>
        </w:rPr>
        <w:tab/>
      </w:r>
      <w:r>
        <w:rPr>
          <w:noProof/>
        </w:rPr>
        <w:fldChar w:fldCharType="begin"/>
      </w:r>
      <w:r>
        <w:rPr>
          <w:noProof/>
        </w:rPr>
        <w:instrText xml:space="preserve"> PAGEREF _Toc160652104 \h </w:instrText>
      </w:r>
      <w:r>
        <w:rPr>
          <w:noProof/>
        </w:rPr>
      </w:r>
      <w:r>
        <w:rPr>
          <w:noProof/>
        </w:rPr>
        <w:fldChar w:fldCharType="separate"/>
      </w:r>
      <w:r>
        <w:rPr>
          <w:noProof/>
        </w:rPr>
        <w:t>176</w:t>
      </w:r>
      <w:r>
        <w:rPr>
          <w:noProof/>
        </w:rPr>
        <w:fldChar w:fldCharType="end"/>
      </w:r>
    </w:p>
    <w:p w14:paraId="5792DDEB" w14:textId="34970A9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_Toc160652105 \h </w:instrText>
      </w:r>
      <w:r>
        <w:rPr>
          <w:noProof/>
        </w:rPr>
      </w:r>
      <w:r>
        <w:rPr>
          <w:noProof/>
        </w:rPr>
        <w:fldChar w:fldCharType="separate"/>
      </w:r>
      <w:r>
        <w:rPr>
          <w:noProof/>
        </w:rPr>
        <w:t>176</w:t>
      </w:r>
      <w:r>
        <w:rPr>
          <w:noProof/>
        </w:rPr>
        <w:fldChar w:fldCharType="end"/>
      </w:r>
    </w:p>
    <w:p w14:paraId="38585621" w14:textId="14A072D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_Toc160652106 \h </w:instrText>
      </w:r>
      <w:r>
        <w:rPr>
          <w:noProof/>
        </w:rPr>
      </w:r>
      <w:r>
        <w:rPr>
          <w:noProof/>
        </w:rPr>
        <w:fldChar w:fldCharType="separate"/>
      </w:r>
      <w:r>
        <w:rPr>
          <w:noProof/>
        </w:rPr>
        <w:t>177</w:t>
      </w:r>
      <w:r>
        <w:rPr>
          <w:noProof/>
        </w:rPr>
        <w:fldChar w:fldCharType="end"/>
      </w:r>
    </w:p>
    <w:p w14:paraId="2FECF260" w14:textId="22C6077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_Toc160652107 \h </w:instrText>
      </w:r>
      <w:r>
        <w:rPr>
          <w:noProof/>
        </w:rPr>
      </w:r>
      <w:r>
        <w:rPr>
          <w:noProof/>
        </w:rPr>
        <w:fldChar w:fldCharType="separate"/>
      </w:r>
      <w:r>
        <w:rPr>
          <w:noProof/>
        </w:rPr>
        <w:t>177</w:t>
      </w:r>
      <w:r>
        <w:rPr>
          <w:noProof/>
        </w:rPr>
        <w:fldChar w:fldCharType="end"/>
      </w:r>
    </w:p>
    <w:p w14:paraId="301B242B" w14:textId="675A48C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_Toc160652108 \h </w:instrText>
      </w:r>
      <w:r>
        <w:rPr>
          <w:noProof/>
        </w:rPr>
      </w:r>
      <w:r>
        <w:rPr>
          <w:noProof/>
        </w:rPr>
        <w:fldChar w:fldCharType="separate"/>
      </w:r>
      <w:r>
        <w:rPr>
          <w:noProof/>
        </w:rPr>
        <w:t>177</w:t>
      </w:r>
      <w:r>
        <w:rPr>
          <w:noProof/>
        </w:rPr>
        <w:fldChar w:fldCharType="end"/>
      </w:r>
    </w:p>
    <w:p w14:paraId="1C47508D" w14:textId="009F70B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_Toc160652109 \h </w:instrText>
      </w:r>
      <w:r>
        <w:rPr>
          <w:noProof/>
        </w:rPr>
      </w:r>
      <w:r>
        <w:rPr>
          <w:noProof/>
        </w:rPr>
        <w:fldChar w:fldCharType="separate"/>
      </w:r>
      <w:r>
        <w:rPr>
          <w:noProof/>
        </w:rPr>
        <w:t>178</w:t>
      </w:r>
      <w:r>
        <w:rPr>
          <w:noProof/>
        </w:rPr>
        <w:fldChar w:fldCharType="end"/>
      </w:r>
    </w:p>
    <w:p w14:paraId="76E9FD46" w14:textId="75974AF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_Toc160652110 \h </w:instrText>
      </w:r>
      <w:r>
        <w:rPr>
          <w:noProof/>
        </w:rPr>
      </w:r>
      <w:r>
        <w:rPr>
          <w:noProof/>
        </w:rPr>
        <w:fldChar w:fldCharType="separate"/>
      </w:r>
      <w:r>
        <w:rPr>
          <w:noProof/>
        </w:rPr>
        <w:t>178</w:t>
      </w:r>
      <w:r>
        <w:rPr>
          <w:noProof/>
        </w:rPr>
        <w:fldChar w:fldCharType="end"/>
      </w:r>
    </w:p>
    <w:p w14:paraId="09A64E49" w14:textId="2E25CCC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_Toc160652111 \h </w:instrText>
      </w:r>
      <w:r>
        <w:rPr>
          <w:noProof/>
        </w:rPr>
      </w:r>
      <w:r>
        <w:rPr>
          <w:noProof/>
        </w:rPr>
        <w:fldChar w:fldCharType="separate"/>
      </w:r>
      <w:r>
        <w:rPr>
          <w:noProof/>
        </w:rPr>
        <w:t>178</w:t>
      </w:r>
      <w:r>
        <w:rPr>
          <w:noProof/>
        </w:rPr>
        <w:fldChar w:fldCharType="end"/>
      </w:r>
    </w:p>
    <w:p w14:paraId="4C15F0B4" w14:textId="5DA2A19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_Toc160652112 \h </w:instrText>
      </w:r>
      <w:r>
        <w:rPr>
          <w:noProof/>
        </w:rPr>
      </w:r>
      <w:r>
        <w:rPr>
          <w:noProof/>
        </w:rPr>
        <w:fldChar w:fldCharType="separate"/>
      </w:r>
      <w:r>
        <w:rPr>
          <w:noProof/>
        </w:rPr>
        <w:t>178</w:t>
      </w:r>
      <w:r>
        <w:rPr>
          <w:noProof/>
        </w:rPr>
        <w:fldChar w:fldCharType="end"/>
      </w:r>
    </w:p>
    <w:p w14:paraId="00C00D59" w14:textId="3055647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_Toc160652113 \h </w:instrText>
      </w:r>
      <w:r>
        <w:rPr>
          <w:noProof/>
        </w:rPr>
      </w:r>
      <w:r>
        <w:rPr>
          <w:noProof/>
        </w:rPr>
        <w:fldChar w:fldCharType="separate"/>
      </w:r>
      <w:r>
        <w:rPr>
          <w:noProof/>
        </w:rPr>
        <w:t>178</w:t>
      </w:r>
      <w:r>
        <w:rPr>
          <w:noProof/>
        </w:rPr>
        <w:fldChar w:fldCharType="end"/>
      </w:r>
    </w:p>
    <w:p w14:paraId="62CCCEA5" w14:textId="5DD1D90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_Toc160652114 \h </w:instrText>
      </w:r>
      <w:r>
        <w:rPr>
          <w:noProof/>
        </w:rPr>
      </w:r>
      <w:r>
        <w:rPr>
          <w:noProof/>
        </w:rPr>
        <w:fldChar w:fldCharType="separate"/>
      </w:r>
      <w:r>
        <w:rPr>
          <w:noProof/>
        </w:rPr>
        <w:t>179</w:t>
      </w:r>
      <w:r>
        <w:rPr>
          <w:noProof/>
        </w:rPr>
        <w:fldChar w:fldCharType="end"/>
      </w:r>
    </w:p>
    <w:p w14:paraId="66207C70" w14:textId="22B17E7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_Toc160652115 \h </w:instrText>
      </w:r>
      <w:r>
        <w:rPr>
          <w:noProof/>
        </w:rPr>
      </w:r>
      <w:r>
        <w:rPr>
          <w:noProof/>
        </w:rPr>
        <w:fldChar w:fldCharType="separate"/>
      </w:r>
      <w:r>
        <w:rPr>
          <w:noProof/>
        </w:rPr>
        <w:t>179</w:t>
      </w:r>
      <w:r>
        <w:rPr>
          <w:noProof/>
        </w:rPr>
        <w:fldChar w:fldCharType="end"/>
      </w:r>
    </w:p>
    <w:p w14:paraId="0752BA98" w14:textId="729F334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_Toc160652116 \h </w:instrText>
      </w:r>
      <w:r>
        <w:rPr>
          <w:noProof/>
        </w:rPr>
      </w:r>
      <w:r>
        <w:rPr>
          <w:noProof/>
        </w:rPr>
        <w:fldChar w:fldCharType="separate"/>
      </w:r>
      <w:r>
        <w:rPr>
          <w:noProof/>
        </w:rPr>
        <w:t>179</w:t>
      </w:r>
      <w:r>
        <w:rPr>
          <w:noProof/>
        </w:rPr>
        <w:fldChar w:fldCharType="end"/>
      </w:r>
    </w:p>
    <w:p w14:paraId="0BCD0DE6" w14:textId="3515849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_Toc160652117 \h </w:instrText>
      </w:r>
      <w:r>
        <w:rPr>
          <w:noProof/>
        </w:rPr>
      </w:r>
      <w:r>
        <w:rPr>
          <w:noProof/>
        </w:rPr>
        <w:fldChar w:fldCharType="separate"/>
      </w:r>
      <w:r>
        <w:rPr>
          <w:noProof/>
        </w:rPr>
        <w:t>179</w:t>
      </w:r>
      <w:r>
        <w:rPr>
          <w:noProof/>
        </w:rPr>
        <w:fldChar w:fldCharType="end"/>
      </w:r>
    </w:p>
    <w:p w14:paraId="549AD844" w14:textId="4C0698B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_Toc160652118 \h </w:instrText>
      </w:r>
      <w:r>
        <w:rPr>
          <w:noProof/>
        </w:rPr>
      </w:r>
      <w:r>
        <w:rPr>
          <w:noProof/>
        </w:rPr>
        <w:fldChar w:fldCharType="separate"/>
      </w:r>
      <w:r>
        <w:rPr>
          <w:noProof/>
        </w:rPr>
        <w:t>179</w:t>
      </w:r>
      <w:r>
        <w:rPr>
          <w:noProof/>
        </w:rPr>
        <w:fldChar w:fldCharType="end"/>
      </w:r>
    </w:p>
    <w:p w14:paraId="53678CE2" w14:textId="404D1892"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lastRenderedPageBreak/>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_Toc160652119 \h </w:instrText>
      </w:r>
      <w:r>
        <w:rPr>
          <w:noProof/>
        </w:rPr>
      </w:r>
      <w:r>
        <w:rPr>
          <w:noProof/>
        </w:rPr>
        <w:fldChar w:fldCharType="separate"/>
      </w:r>
      <w:r>
        <w:rPr>
          <w:noProof/>
        </w:rPr>
        <w:t>179</w:t>
      </w:r>
      <w:r>
        <w:rPr>
          <w:noProof/>
        </w:rPr>
        <w:fldChar w:fldCharType="end"/>
      </w:r>
    </w:p>
    <w:p w14:paraId="46948E52" w14:textId="6118C09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_Toc160652120 \h </w:instrText>
      </w:r>
      <w:r>
        <w:rPr>
          <w:noProof/>
        </w:rPr>
      </w:r>
      <w:r>
        <w:rPr>
          <w:noProof/>
        </w:rPr>
        <w:fldChar w:fldCharType="separate"/>
      </w:r>
      <w:r>
        <w:rPr>
          <w:noProof/>
        </w:rPr>
        <w:t>180</w:t>
      </w:r>
      <w:r>
        <w:rPr>
          <w:noProof/>
        </w:rPr>
        <w:fldChar w:fldCharType="end"/>
      </w:r>
    </w:p>
    <w:p w14:paraId="4C24BFEC" w14:textId="235D5DD4"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_Toc160652121 \h </w:instrText>
      </w:r>
      <w:r>
        <w:rPr>
          <w:noProof/>
        </w:rPr>
      </w:r>
      <w:r>
        <w:rPr>
          <w:noProof/>
        </w:rPr>
        <w:fldChar w:fldCharType="separate"/>
      </w:r>
      <w:r>
        <w:rPr>
          <w:noProof/>
        </w:rPr>
        <w:t>181</w:t>
      </w:r>
      <w:r>
        <w:rPr>
          <w:noProof/>
        </w:rPr>
        <w:fldChar w:fldCharType="end"/>
      </w:r>
    </w:p>
    <w:p w14:paraId="38E39C4C" w14:textId="6D246F8E"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_Toc160652122 \h </w:instrText>
      </w:r>
      <w:r>
        <w:rPr>
          <w:noProof/>
        </w:rPr>
      </w:r>
      <w:r>
        <w:rPr>
          <w:noProof/>
        </w:rPr>
        <w:fldChar w:fldCharType="separate"/>
      </w:r>
      <w:r>
        <w:rPr>
          <w:noProof/>
        </w:rPr>
        <w:t>183</w:t>
      </w:r>
      <w:r>
        <w:rPr>
          <w:noProof/>
        </w:rPr>
        <w:fldChar w:fldCharType="end"/>
      </w:r>
    </w:p>
    <w:p w14:paraId="0EEFE81A" w14:textId="6CE245F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_Toc160652123 \h </w:instrText>
      </w:r>
      <w:r>
        <w:rPr>
          <w:noProof/>
        </w:rPr>
      </w:r>
      <w:r>
        <w:rPr>
          <w:noProof/>
        </w:rPr>
        <w:fldChar w:fldCharType="separate"/>
      </w:r>
      <w:r>
        <w:rPr>
          <w:noProof/>
        </w:rPr>
        <w:t>183</w:t>
      </w:r>
      <w:r>
        <w:rPr>
          <w:noProof/>
        </w:rPr>
        <w:fldChar w:fldCharType="end"/>
      </w:r>
    </w:p>
    <w:p w14:paraId="24A7F4C7" w14:textId="5F32F73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_Toc160652124 \h </w:instrText>
      </w:r>
      <w:r>
        <w:rPr>
          <w:noProof/>
        </w:rPr>
      </w:r>
      <w:r>
        <w:rPr>
          <w:noProof/>
        </w:rPr>
        <w:fldChar w:fldCharType="separate"/>
      </w:r>
      <w:r>
        <w:rPr>
          <w:noProof/>
        </w:rPr>
        <w:t>184</w:t>
      </w:r>
      <w:r>
        <w:rPr>
          <w:noProof/>
        </w:rPr>
        <w:fldChar w:fldCharType="end"/>
      </w:r>
    </w:p>
    <w:p w14:paraId="5A664D22" w14:textId="04FA402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_Toc160652125 \h </w:instrText>
      </w:r>
      <w:r>
        <w:rPr>
          <w:noProof/>
        </w:rPr>
      </w:r>
      <w:r>
        <w:rPr>
          <w:noProof/>
        </w:rPr>
        <w:fldChar w:fldCharType="separate"/>
      </w:r>
      <w:r>
        <w:rPr>
          <w:noProof/>
        </w:rPr>
        <w:t>184</w:t>
      </w:r>
      <w:r>
        <w:rPr>
          <w:noProof/>
        </w:rPr>
        <w:fldChar w:fldCharType="end"/>
      </w:r>
    </w:p>
    <w:p w14:paraId="21A9FF33" w14:textId="42B3713C"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_Toc160652126 \h </w:instrText>
      </w:r>
      <w:r>
        <w:rPr>
          <w:noProof/>
        </w:rPr>
      </w:r>
      <w:r>
        <w:rPr>
          <w:noProof/>
        </w:rPr>
        <w:fldChar w:fldCharType="separate"/>
      </w:r>
      <w:r>
        <w:rPr>
          <w:noProof/>
        </w:rPr>
        <w:t>184</w:t>
      </w:r>
      <w:r>
        <w:rPr>
          <w:noProof/>
        </w:rPr>
        <w:fldChar w:fldCharType="end"/>
      </w:r>
    </w:p>
    <w:p w14:paraId="11B005F2" w14:textId="7616DC5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_Toc160652127 \h </w:instrText>
      </w:r>
      <w:r>
        <w:rPr>
          <w:noProof/>
        </w:rPr>
      </w:r>
      <w:r>
        <w:rPr>
          <w:noProof/>
        </w:rPr>
        <w:fldChar w:fldCharType="separate"/>
      </w:r>
      <w:r>
        <w:rPr>
          <w:noProof/>
        </w:rPr>
        <w:t>184</w:t>
      </w:r>
      <w:r>
        <w:rPr>
          <w:noProof/>
        </w:rPr>
        <w:fldChar w:fldCharType="end"/>
      </w:r>
    </w:p>
    <w:p w14:paraId="28E0D428" w14:textId="6195BF3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_Toc160652128 \h </w:instrText>
      </w:r>
      <w:r>
        <w:rPr>
          <w:noProof/>
        </w:rPr>
      </w:r>
      <w:r>
        <w:rPr>
          <w:noProof/>
        </w:rPr>
        <w:fldChar w:fldCharType="separate"/>
      </w:r>
      <w:r>
        <w:rPr>
          <w:noProof/>
        </w:rPr>
        <w:t>184</w:t>
      </w:r>
      <w:r>
        <w:rPr>
          <w:noProof/>
        </w:rPr>
        <w:fldChar w:fldCharType="end"/>
      </w:r>
    </w:p>
    <w:p w14:paraId="5437C1B2" w14:textId="5263AD5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_Toc160652129 \h </w:instrText>
      </w:r>
      <w:r>
        <w:rPr>
          <w:noProof/>
        </w:rPr>
      </w:r>
      <w:r>
        <w:rPr>
          <w:noProof/>
        </w:rPr>
        <w:fldChar w:fldCharType="separate"/>
      </w:r>
      <w:r>
        <w:rPr>
          <w:noProof/>
        </w:rPr>
        <w:t>184</w:t>
      </w:r>
      <w:r>
        <w:rPr>
          <w:noProof/>
        </w:rPr>
        <w:fldChar w:fldCharType="end"/>
      </w:r>
    </w:p>
    <w:p w14:paraId="7A0EA838" w14:textId="47A46DA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_Toc160652130 \h </w:instrText>
      </w:r>
      <w:r>
        <w:rPr>
          <w:noProof/>
        </w:rPr>
      </w:r>
      <w:r>
        <w:rPr>
          <w:noProof/>
        </w:rPr>
        <w:fldChar w:fldCharType="separate"/>
      </w:r>
      <w:r>
        <w:rPr>
          <w:noProof/>
        </w:rPr>
        <w:t>185</w:t>
      </w:r>
      <w:r>
        <w:rPr>
          <w:noProof/>
        </w:rPr>
        <w:fldChar w:fldCharType="end"/>
      </w:r>
    </w:p>
    <w:p w14:paraId="1F587564" w14:textId="6E8E4E2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_Toc160652131 \h </w:instrText>
      </w:r>
      <w:r>
        <w:rPr>
          <w:noProof/>
        </w:rPr>
      </w:r>
      <w:r>
        <w:rPr>
          <w:noProof/>
        </w:rPr>
        <w:fldChar w:fldCharType="separate"/>
      </w:r>
      <w:r>
        <w:rPr>
          <w:noProof/>
        </w:rPr>
        <w:t>185</w:t>
      </w:r>
      <w:r>
        <w:rPr>
          <w:noProof/>
        </w:rPr>
        <w:fldChar w:fldCharType="end"/>
      </w:r>
    </w:p>
    <w:p w14:paraId="1F9C3959" w14:textId="3DDD2CE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_Toc160652132 \h </w:instrText>
      </w:r>
      <w:r>
        <w:rPr>
          <w:noProof/>
        </w:rPr>
      </w:r>
      <w:r>
        <w:rPr>
          <w:noProof/>
        </w:rPr>
        <w:fldChar w:fldCharType="separate"/>
      </w:r>
      <w:r>
        <w:rPr>
          <w:noProof/>
        </w:rPr>
        <w:t>185</w:t>
      </w:r>
      <w:r>
        <w:rPr>
          <w:noProof/>
        </w:rPr>
        <w:fldChar w:fldCharType="end"/>
      </w:r>
    </w:p>
    <w:p w14:paraId="4750D1C4" w14:textId="4B7B049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_Toc160652133 \h </w:instrText>
      </w:r>
      <w:r>
        <w:rPr>
          <w:noProof/>
        </w:rPr>
      </w:r>
      <w:r>
        <w:rPr>
          <w:noProof/>
        </w:rPr>
        <w:fldChar w:fldCharType="separate"/>
      </w:r>
      <w:r>
        <w:rPr>
          <w:noProof/>
        </w:rPr>
        <w:t>186</w:t>
      </w:r>
      <w:r>
        <w:rPr>
          <w:noProof/>
        </w:rPr>
        <w:fldChar w:fldCharType="end"/>
      </w:r>
    </w:p>
    <w:p w14:paraId="028C1C28" w14:textId="24DBDF5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_Toc160652134 \h </w:instrText>
      </w:r>
      <w:r>
        <w:rPr>
          <w:noProof/>
        </w:rPr>
      </w:r>
      <w:r>
        <w:rPr>
          <w:noProof/>
        </w:rPr>
        <w:fldChar w:fldCharType="separate"/>
      </w:r>
      <w:r>
        <w:rPr>
          <w:noProof/>
        </w:rPr>
        <w:t>186</w:t>
      </w:r>
      <w:r>
        <w:rPr>
          <w:noProof/>
        </w:rPr>
        <w:fldChar w:fldCharType="end"/>
      </w:r>
    </w:p>
    <w:p w14:paraId="5420D6BD" w14:textId="47D7FA9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_Toc160652135 \h </w:instrText>
      </w:r>
      <w:r>
        <w:rPr>
          <w:noProof/>
        </w:rPr>
      </w:r>
      <w:r>
        <w:rPr>
          <w:noProof/>
        </w:rPr>
        <w:fldChar w:fldCharType="separate"/>
      </w:r>
      <w:r>
        <w:rPr>
          <w:noProof/>
        </w:rPr>
        <w:t>186</w:t>
      </w:r>
      <w:r>
        <w:rPr>
          <w:noProof/>
        </w:rPr>
        <w:fldChar w:fldCharType="end"/>
      </w:r>
    </w:p>
    <w:p w14:paraId="0ADAF0F3" w14:textId="504FCF5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_Toc160652136 \h </w:instrText>
      </w:r>
      <w:r>
        <w:rPr>
          <w:noProof/>
        </w:rPr>
      </w:r>
      <w:r>
        <w:rPr>
          <w:noProof/>
        </w:rPr>
        <w:fldChar w:fldCharType="separate"/>
      </w:r>
      <w:r>
        <w:rPr>
          <w:noProof/>
        </w:rPr>
        <w:t>186</w:t>
      </w:r>
      <w:r>
        <w:rPr>
          <w:noProof/>
        </w:rPr>
        <w:fldChar w:fldCharType="end"/>
      </w:r>
    </w:p>
    <w:p w14:paraId="0C5A4E0E" w14:textId="4CC413C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_Toc160652137 \h </w:instrText>
      </w:r>
      <w:r>
        <w:rPr>
          <w:noProof/>
        </w:rPr>
      </w:r>
      <w:r>
        <w:rPr>
          <w:noProof/>
        </w:rPr>
        <w:fldChar w:fldCharType="separate"/>
      </w:r>
      <w:r>
        <w:rPr>
          <w:noProof/>
        </w:rPr>
        <w:t>186</w:t>
      </w:r>
      <w:r>
        <w:rPr>
          <w:noProof/>
        </w:rPr>
        <w:fldChar w:fldCharType="end"/>
      </w:r>
    </w:p>
    <w:p w14:paraId="7F713644" w14:textId="2E921B2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_Toc160652138 \h </w:instrText>
      </w:r>
      <w:r>
        <w:rPr>
          <w:noProof/>
        </w:rPr>
      </w:r>
      <w:r>
        <w:rPr>
          <w:noProof/>
        </w:rPr>
        <w:fldChar w:fldCharType="separate"/>
      </w:r>
      <w:r>
        <w:rPr>
          <w:noProof/>
        </w:rPr>
        <w:t>186</w:t>
      </w:r>
      <w:r>
        <w:rPr>
          <w:noProof/>
        </w:rPr>
        <w:fldChar w:fldCharType="end"/>
      </w:r>
    </w:p>
    <w:p w14:paraId="353BBDF9" w14:textId="08D091A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_Toc160652139 \h </w:instrText>
      </w:r>
      <w:r>
        <w:rPr>
          <w:noProof/>
        </w:rPr>
      </w:r>
      <w:r>
        <w:rPr>
          <w:noProof/>
        </w:rPr>
        <w:fldChar w:fldCharType="separate"/>
      </w:r>
      <w:r>
        <w:rPr>
          <w:noProof/>
        </w:rPr>
        <w:t>186</w:t>
      </w:r>
      <w:r>
        <w:rPr>
          <w:noProof/>
        </w:rPr>
        <w:fldChar w:fldCharType="end"/>
      </w:r>
    </w:p>
    <w:p w14:paraId="4FF3C941" w14:textId="4119FF5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_Toc160652140 \h </w:instrText>
      </w:r>
      <w:r>
        <w:rPr>
          <w:noProof/>
        </w:rPr>
      </w:r>
      <w:r>
        <w:rPr>
          <w:noProof/>
        </w:rPr>
        <w:fldChar w:fldCharType="separate"/>
      </w:r>
      <w:r>
        <w:rPr>
          <w:noProof/>
        </w:rPr>
        <w:t>186</w:t>
      </w:r>
      <w:r>
        <w:rPr>
          <w:noProof/>
        </w:rPr>
        <w:fldChar w:fldCharType="end"/>
      </w:r>
    </w:p>
    <w:p w14:paraId="567CAD9C" w14:textId="0A7F948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_Toc160652141 \h </w:instrText>
      </w:r>
      <w:r>
        <w:rPr>
          <w:noProof/>
        </w:rPr>
      </w:r>
      <w:r>
        <w:rPr>
          <w:noProof/>
        </w:rPr>
        <w:fldChar w:fldCharType="separate"/>
      </w:r>
      <w:r>
        <w:rPr>
          <w:noProof/>
        </w:rPr>
        <w:t>186</w:t>
      </w:r>
      <w:r>
        <w:rPr>
          <w:noProof/>
        </w:rPr>
        <w:fldChar w:fldCharType="end"/>
      </w:r>
    </w:p>
    <w:p w14:paraId="081D2233" w14:textId="45B451D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_Toc160652142 \h </w:instrText>
      </w:r>
      <w:r>
        <w:rPr>
          <w:noProof/>
        </w:rPr>
      </w:r>
      <w:r>
        <w:rPr>
          <w:noProof/>
        </w:rPr>
        <w:fldChar w:fldCharType="separate"/>
      </w:r>
      <w:r>
        <w:rPr>
          <w:noProof/>
        </w:rPr>
        <w:t>186</w:t>
      </w:r>
      <w:r>
        <w:rPr>
          <w:noProof/>
        </w:rPr>
        <w:fldChar w:fldCharType="end"/>
      </w:r>
    </w:p>
    <w:p w14:paraId="60B5C0EA" w14:textId="55E3461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_Toc160652143 \h </w:instrText>
      </w:r>
      <w:r>
        <w:rPr>
          <w:noProof/>
        </w:rPr>
      </w:r>
      <w:r>
        <w:rPr>
          <w:noProof/>
        </w:rPr>
        <w:fldChar w:fldCharType="separate"/>
      </w:r>
      <w:r>
        <w:rPr>
          <w:noProof/>
        </w:rPr>
        <w:t>187</w:t>
      </w:r>
      <w:r>
        <w:rPr>
          <w:noProof/>
        </w:rPr>
        <w:fldChar w:fldCharType="end"/>
      </w:r>
    </w:p>
    <w:p w14:paraId="37B6A84D" w14:textId="57C9F32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_Toc160652144 \h </w:instrText>
      </w:r>
      <w:r>
        <w:rPr>
          <w:noProof/>
        </w:rPr>
      </w:r>
      <w:r>
        <w:rPr>
          <w:noProof/>
        </w:rPr>
        <w:fldChar w:fldCharType="separate"/>
      </w:r>
      <w:r>
        <w:rPr>
          <w:noProof/>
        </w:rPr>
        <w:t>187</w:t>
      </w:r>
      <w:r>
        <w:rPr>
          <w:noProof/>
        </w:rPr>
        <w:fldChar w:fldCharType="end"/>
      </w:r>
    </w:p>
    <w:p w14:paraId="75635CE6" w14:textId="744CFC2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_Toc160652145 \h </w:instrText>
      </w:r>
      <w:r>
        <w:rPr>
          <w:noProof/>
        </w:rPr>
      </w:r>
      <w:r>
        <w:rPr>
          <w:noProof/>
        </w:rPr>
        <w:fldChar w:fldCharType="separate"/>
      </w:r>
      <w:r>
        <w:rPr>
          <w:noProof/>
        </w:rPr>
        <w:t>187</w:t>
      </w:r>
      <w:r>
        <w:rPr>
          <w:noProof/>
        </w:rPr>
        <w:fldChar w:fldCharType="end"/>
      </w:r>
    </w:p>
    <w:p w14:paraId="7FEFD5F7" w14:textId="24A51E00"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_Toc160652146 \h </w:instrText>
      </w:r>
      <w:r>
        <w:rPr>
          <w:noProof/>
        </w:rPr>
      </w:r>
      <w:r>
        <w:rPr>
          <w:noProof/>
        </w:rPr>
        <w:fldChar w:fldCharType="separate"/>
      </w:r>
      <w:r>
        <w:rPr>
          <w:noProof/>
        </w:rPr>
        <w:t>187</w:t>
      </w:r>
      <w:r>
        <w:rPr>
          <w:noProof/>
        </w:rPr>
        <w:fldChar w:fldCharType="end"/>
      </w:r>
    </w:p>
    <w:p w14:paraId="2EF07305" w14:textId="2D43710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_Toc160652147 \h </w:instrText>
      </w:r>
      <w:r>
        <w:rPr>
          <w:noProof/>
        </w:rPr>
      </w:r>
      <w:r>
        <w:rPr>
          <w:noProof/>
        </w:rPr>
        <w:fldChar w:fldCharType="separate"/>
      </w:r>
      <w:r>
        <w:rPr>
          <w:noProof/>
        </w:rPr>
        <w:t>187</w:t>
      </w:r>
      <w:r>
        <w:rPr>
          <w:noProof/>
        </w:rPr>
        <w:fldChar w:fldCharType="end"/>
      </w:r>
    </w:p>
    <w:p w14:paraId="59795E42" w14:textId="5121907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_Toc160652148 \h </w:instrText>
      </w:r>
      <w:r>
        <w:rPr>
          <w:noProof/>
        </w:rPr>
      </w:r>
      <w:r>
        <w:rPr>
          <w:noProof/>
        </w:rPr>
        <w:fldChar w:fldCharType="separate"/>
      </w:r>
      <w:r>
        <w:rPr>
          <w:noProof/>
        </w:rPr>
        <w:t>188</w:t>
      </w:r>
      <w:r>
        <w:rPr>
          <w:noProof/>
        </w:rPr>
        <w:fldChar w:fldCharType="end"/>
      </w:r>
    </w:p>
    <w:p w14:paraId="2021E2D8" w14:textId="29D64F4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_Toc160652149 \h </w:instrText>
      </w:r>
      <w:r>
        <w:rPr>
          <w:noProof/>
        </w:rPr>
      </w:r>
      <w:r>
        <w:rPr>
          <w:noProof/>
        </w:rPr>
        <w:fldChar w:fldCharType="separate"/>
      </w:r>
      <w:r>
        <w:rPr>
          <w:noProof/>
        </w:rPr>
        <w:t>188</w:t>
      </w:r>
      <w:r>
        <w:rPr>
          <w:noProof/>
        </w:rPr>
        <w:fldChar w:fldCharType="end"/>
      </w:r>
    </w:p>
    <w:p w14:paraId="4F083C47" w14:textId="14A8D1B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_Toc160652150 \h </w:instrText>
      </w:r>
      <w:r>
        <w:rPr>
          <w:noProof/>
        </w:rPr>
      </w:r>
      <w:r>
        <w:rPr>
          <w:noProof/>
        </w:rPr>
        <w:fldChar w:fldCharType="separate"/>
      </w:r>
      <w:r>
        <w:rPr>
          <w:noProof/>
        </w:rPr>
        <w:t>188</w:t>
      </w:r>
      <w:r>
        <w:rPr>
          <w:noProof/>
        </w:rPr>
        <w:fldChar w:fldCharType="end"/>
      </w:r>
    </w:p>
    <w:p w14:paraId="09FD5866" w14:textId="767FE6C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_Toc160652151 \h </w:instrText>
      </w:r>
      <w:r>
        <w:rPr>
          <w:noProof/>
        </w:rPr>
      </w:r>
      <w:r>
        <w:rPr>
          <w:noProof/>
        </w:rPr>
        <w:fldChar w:fldCharType="separate"/>
      </w:r>
      <w:r>
        <w:rPr>
          <w:noProof/>
        </w:rPr>
        <w:t>188</w:t>
      </w:r>
      <w:r>
        <w:rPr>
          <w:noProof/>
        </w:rPr>
        <w:fldChar w:fldCharType="end"/>
      </w:r>
    </w:p>
    <w:p w14:paraId="5734E40C" w14:textId="33B4DD0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_Toc160652152 \h </w:instrText>
      </w:r>
      <w:r>
        <w:rPr>
          <w:noProof/>
        </w:rPr>
      </w:r>
      <w:r>
        <w:rPr>
          <w:noProof/>
        </w:rPr>
        <w:fldChar w:fldCharType="separate"/>
      </w:r>
      <w:r>
        <w:rPr>
          <w:noProof/>
        </w:rPr>
        <w:t>188</w:t>
      </w:r>
      <w:r>
        <w:rPr>
          <w:noProof/>
        </w:rPr>
        <w:fldChar w:fldCharType="end"/>
      </w:r>
    </w:p>
    <w:p w14:paraId="231D7388" w14:textId="467B7DF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_Toc160652153 \h </w:instrText>
      </w:r>
      <w:r>
        <w:rPr>
          <w:noProof/>
        </w:rPr>
      </w:r>
      <w:r>
        <w:rPr>
          <w:noProof/>
        </w:rPr>
        <w:fldChar w:fldCharType="separate"/>
      </w:r>
      <w:r>
        <w:rPr>
          <w:noProof/>
        </w:rPr>
        <w:t>188</w:t>
      </w:r>
      <w:r>
        <w:rPr>
          <w:noProof/>
        </w:rPr>
        <w:fldChar w:fldCharType="end"/>
      </w:r>
    </w:p>
    <w:p w14:paraId="3BE5F3B6" w14:textId="30A9E9B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_Toc160652154 \h </w:instrText>
      </w:r>
      <w:r>
        <w:rPr>
          <w:noProof/>
        </w:rPr>
      </w:r>
      <w:r>
        <w:rPr>
          <w:noProof/>
        </w:rPr>
        <w:fldChar w:fldCharType="separate"/>
      </w:r>
      <w:r>
        <w:rPr>
          <w:noProof/>
        </w:rPr>
        <w:t>188</w:t>
      </w:r>
      <w:r>
        <w:rPr>
          <w:noProof/>
        </w:rPr>
        <w:fldChar w:fldCharType="end"/>
      </w:r>
    </w:p>
    <w:p w14:paraId="7FC355A5" w14:textId="661807E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_Toc160652155 \h </w:instrText>
      </w:r>
      <w:r>
        <w:rPr>
          <w:noProof/>
        </w:rPr>
      </w:r>
      <w:r>
        <w:rPr>
          <w:noProof/>
        </w:rPr>
        <w:fldChar w:fldCharType="separate"/>
      </w:r>
      <w:r>
        <w:rPr>
          <w:noProof/>
        </w:rPr>
        <w:t>189</w:t>
      </w:r>
      <w:r>
        <w:rPr>
          <w:noProof/>
        </w:rPr>
        <w:fldChar w:fldCharType="end"/>
      </w:r>
    </w:p>
    <w:p w14:paraId="03B9948E" w14:textId="6B25DDE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_Toc160652156 \h </w:instrText>
      </w:r>
      <w:r>
        <w:rPr>
          <w:noProof/>
        </w:rPr>
      </w:r>
      <w:r>
        <w:rPr>
          <w:noProof/>
        </w:rPr>
        <w:fldChar w:fldCharType="separate"/>
      </w:r>
      <w:r>
        <w:rPr>
          <w:noProof/>
        </w:rPr>
        <w:t>189</w:t>
      </w:r>
      <w:r>
        <w:rPr>
          <w:noProof/>
        </w:rPr>
        <w:fldChar w:fldCharType="end"/>
      </w:r>
    </w:p>
    <w:p w14:paraId="0184B793" w14:textId="63ECFD7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_Toc160652157 \h </w:instrText>
      </w:r>
      <w:r>
        <w:rPr>
          <w:noProof/>
        </w:rPr>
      </w:r>
      <w:r>
        <w:rPr>
          <w:noProof/>
        </w:rPr>
        <w:fldChar w:fldCharType="separate"/>
      </w:r>
      <w:r>
        <w:rPr>
          <w:noProof/>
        </w:rPr>
        <w:t>190</w:t>
      </w:r>
      <w:r>
        <w:rPr>
          <w:noProof/>
        </w:rPr>
        <w:fldChar w:fldCharType="end"/>
      </w:r>
    </w:p>
    <w:p w14:paraId="5B83276A" w14:textId="6C57830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_Toc160652158 \h </w:instrText>
      </w:r>
      <w:r>
        <w:rPr>
          <w:noProof/>
        </w:rPr>
      </w:r>
      <w:r>
        <w:rPr>
          <w:noProof/>
        </w:rPr>
        <w:fldChar w:fldCharType="separate"/>
      </w:r>
      <w:r>
        <w:rPr>
          <w:noProof/>
        </w:rPr>
        <w:t>190</w:t>
      </w:r>
      <w:r>
        <w:rPr>
          <w:noProof/>
        </w:rPr>
        <w:fldChar w:fldCharType="end"/>
      </w:r>
    </w:p>
    <w:p w14:paraId="518C035F" w14:textId="1ABD323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_Toc160652159 \h </w:instrText>
      </w:r>
      <w:r>
        <w:rPr>
          <w:noProof/>
        </w:rPr>
      </w:r>
      <w:r>
        <w:rPr>
          <w:noProof/>
        </w:rPr>
        <w:fldChar w:fldCharType="separate"/>
      </w:r>
      <w:r>
        <w:rPr>
          <w:noProof/>
        </w:rPr>
        <w:t>190</w:t>
      </w:r>
      <w:r>
        <w:rPr>
          <w:noProof/>
        </w:rPr>
        <w:fldChar w:fldCharType="end"/>
      </w:r>
    </w:p>
    <w:p w14:paraId="036A2E1B" w14:textId="24BE57B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_Toc160652160 \h </w:instrText>
      </w:r>
      <w:r>
        <w:rPr>
          <w:noProof/>
        </w:rPr>
      </w:r>
      <w:r>
        <w:rPr>
          <w:noProof/>
        </w:rPr>
        <w:fldChar w:fldCharType="separate"/>
      </w:r>
      <w:r>
        <w:rPr>
          <w:noProof/>
        </w:rPr>
        <w:t>190</w:t>
      </w:r>
      <w:r>
        <w:rPr>
          <w:noProof/>
        </w:rPr>
        <w:fldChar w:fldCharType="end"/>
      </w:r>
    </w:p>
    <w:p w14:paraId="1B776614" w14:textId="149E440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_Toc160652161 \h </w:instrText>
      </w:r>
      <w:r>
        <w:rPr>
          <w:noProof/>
        </w:rPr>
      </w:r>
      <w:r>
        <w:rPr>
          <w:noProof/>
        </w:rPr>
        <w:fldChar w:fldCharType="separate"/>
      </w:r>
      <w:r>
        <w:rPr>
          <w:noProof/>
        </w:rPr>
        <w:t>191</w:t>
      </w:r>
      <w:r>
        <w:rPr>
          <w:noProof/>
        </w:rPr>
        <w:fldChar w:fldCharType="end"/>
      </w:r>
    </w:p>
    <w:p w14:paraId="4E93BD72" w14:textId="632B2C1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_Toc160652162 \h </w:instrText>
      </w:r>
      <w:r>
        <w:rPr>
          <w:noProof/>
        </w:rPr>
      </w:r>
      <w:r>
        <w:rPr>
          <w:noProof/>
        </w:rPr>
        <w:fldChar w:fldCharType="separate"/>
      </w:r>
      <w:r>
        <w:rPr>
          <w:noProof/>
        </w:rPr>
        <w:t>191</w:t>
      </w:r>
      <w:r>
        <w:rPr>
          <w:noProof/>
        </w:rPr>
        <w:fldChar w:fldCharType="end"/>
      </w:r>
    </w:p>
    <w:p w14:paraId="14D79063" w14:textId="1D1BC81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_Toc160652163 \h </w:instrText>
      </w:r>
      <w:r>
        <w:rPr>
          <w:noProof/>
        </w:rPr>
      </w:r>
      <w:r>
        <w:rPr>
          <w:noProof/>
        </w:rPr>
        <w:fldChar w:fldCharType="separate"/>
      </w:r>
      <w:r>
        <w:rPr>
          <w:noProof/>
        </w:rPr>
        <w:t>191</w:t>
      </w:r>
      <w:r>
        <w:rPr>
          <w:noProof/>
        </w:rPr>
        <w:fldChar w:fldCharType="end"/>
      </w:r>
    </w:p>
    <w:p w14:paraId="2CCAF4DE" w14:textId="2443562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_Toc160652164 \h </w:instrText>
      </w:r>
      <w:r>
        <w:rPr>
          <w:noProof/>
        </w:rPr>
      </w:r>
      <w:r>
        <w:rPr>
          <w:noProof/>
        </w:rPr>
        <w:fldChar w:fldCharType="separate"/>
      </w:r>
      <w:r>
        <w:rPr>
          <w:noProof/>
        </w:rPr>
        <w:t>191</w:t>
      </w:r>
      <w:r>
        <w:rPr>
          <w:noProof/>
        </w:rPr>
        <w:fldChar w:fldCharType="end"/>
      </w:r>
    </w:p>
    <w:p w14:paraId="0120A665" w14:textId="66711B4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_Toc160652165 \h </w:instrText>
      </w:r>
      <w:r>
        <w:rPr>
          <w:noProof/>
        </w:rPr>
      </w:r>
      <w:r>
        <w:rPr>
          <w:noProof/>
        </w:rPr>
        <w:fldChar w:fldCharType="separate"/>
      </w:r>
      <w:r>
        <w:rPr>
          <w:noProof/>
        </w:rPr>
        <w:t>192</w:t>
      </w:r>
      <w:r>
        <w:rPr>
          <w:noProof/>
        </w:rPr>
        <w:fldChar w:fldCharType="end"/>
      </w:r>
    </w:p>
    <w:p w14:paraId="5C9C1794" w14:textId="3E047B0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_Toc160652166 \h </w:instrText>
      </w:r>
      <w:r>
        <w:rPr>
          <w:noProof/>
        </w:rPr>
      </w:r>
      <w:r>
        <w:rPr>
          <w:noProof/>
        </w:rPr>
        <w:fldChar w:fldCharType="separate"/>
      </w:r>
      <w:r>
        <w:rPr>
          <w:noProof/>
        </w:rPr>
        <w:t>192</w:t>
      </w:r>
      <w:r>
        <w:rPr>
          <w:noProof/>
        </w:rPr>
        <w:fldChar w:fldCharType="end"/>
      </w:r>
    </w:p>
    <w:p w14:paraId="6B416D05" w14:textId="758F6CB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_Toc160652167 \h </w:instrText>
      </w:r>
      <w:r>
        <w:rPr>
          <w:noProof/>
        </w:rPr>
      </w:r>
      <w:r>
        <w:rPr>
          <w:noProof/>
        </w:rPr>
        <w:fldChar w:fldCharType="separate"/>
      </w:r>
      <w:r>
        <w:rPr>
          <w:noProof/>
        </w:rPr>
        <w:t>193</w:t>
      </w:r>
      <w:r>
        <w:rPr>
          <w:noProof/>
        </w:rPr>
        <w:fldChar w:fldCharType="end"/>
      </w:r>
    </w:p>
    <w:p w14:paraId="48003F78" w14:textId="23DF0F5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_Toc160652168 \h </w:instrText>
      </w:r>
      <w:r>
        <w:rPr>
          <w:noProof/>
        </w:rPr>
      </w:r>
      <w:r>
        <w:rPr>
          <w:noProof/>
        </w:rPr>
        <w:fldChar w:fldCharType="separate"/>
      </w:r>
      <w:r>
        <w:rPr>
          <w:noProof/>
        </w:rPr>
        <w:t>193</w:t>
      </w:r>
      <w:r>
        <w:rPr>
          <w:noProof/>
        </w:rPr>
        <w:fldChar w:fldCharType="end"/>
      </w:r>
    </w:p>
    <w:p w14:paraId="4C8FB2BD" w14:textId="763E6F5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_Toc160652169 \h </w:instrText>
      </w:r>
      <w:r>
        <w:rPr>
          <w:noProof/>
        </w:rPr>
      </w:r>
      <w:r>
        <w:rPr>
          <w:noProof/>
        </w:rPr>
        <w:fldChar w:fldCharType="separate"/>
      </w:r>
      <w:r>
        <w:rPr>
          <w:noProof/>
        </w:rPr>
        <w:t>193</w:t>
      </w:r>
      <w:r>
        <w:rPr>
          <w:noProof/>
        </w:rPr>
        <w:fldChar w:fldCharType="end"/>
      </w:r>
    </w:p>
    <w:p w14:paraId="3FC8D5D3" w14:textId="545E2E3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_Toc160652170 \h </w:instrText>
      </w:r>
      <w:r>
        <w:rPr>
          <w:noProof/>
        </w:rPr>
      </w:r>
      <w:r>
        <w:rPr>
          <w:noProof/>
        </w:rPr>
        <w:fldChar w:fldCharType="separate"/>
      </w:r>
      <w:r>
        <w:rPr>
          <w:noProof/>
        </w:rPr>
        <w:t>193</w:t>
      </w:r>
      <w:r>
        <w:rPr>
          <w:noProof/>
        </w:rPr>
        <w:fldChar w:fldCharType="end"/>
      </w:r>
    </w:p>
    <w:p w14:paraId="16BFDF57" w14:textId="52C9206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_Toc160652171 \h </w:instrText>
      </w:r>
      <w:r>
        <w:rPr>
          <w:noProof/>
        </w:rPr>
      </w:r>
      <w:r>
        <w:rPr>
          <w:noProof/>
        </w:rPr>
        <w:fldChar w:fldCharType="separate"/>
      </w:r>
      <w:r>
        <w:rPr>
          <w:noProof/>
        </w:rPr>
        <w:t>193</w:t>
      </w:r>
      <w:r>
        <w:rPr>
          <w:noProof/>
        </w:rPr>
        <w:fldChar w:fldCharType="end"/>
      </w:r>
    </w:p>
    <w:p w14:paraId="59E7BE5B" w14:textId="340012C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_Toc160652172 \h </w:instrText>
      </w:r>
      <w:r>
        <w:rPr>
          <w:noProof/>
        </w:rPr>
      </w:r>
      <w:r>
        <w:rPr>
          <w:noProof/>
        </w:rPr>
        <w:fldChar w:fldCharType="separate"/>
      </w:r>
      <w:r>
        <w:rPr>
          <w:noProof/>
        </w:rPr>
        <w:t>193</w:t>
      </w:r>
      <w:r>
        <w:rPr>
          <w:noProof/>
        </w:rPr>
        <w:fldChar w:fldCharType="end"/>
      </w:r>
    </w:p>
    <w:p w14:paraId="2A7E9A47" w14:textId="015EE57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_Toc160652173 \h </w:instrText>
      </w:r>
      <w:r>
        <w:rPr>
          <w:noProof/>
        </w:rPr>
      </w:r>
      <w:r>
        <w:rPr>
          <w:noProof/>
        </w:rPr>
        <w:fldChar w:fldCharType="separate"/>
      </w:r>
      <w:r>
        <w:rPr>
          <w:noProof/>
        </w:rPr>
        <w:t>194</w:t>
      </w:r>
      <w:r>
        <w:rPr>
          <w:noProof/>
        </w:rPr>
        <w:fldChar w:fldCharType="end"/>
      </w:r>
    </w:p>
    <w:p w14:paraId="55F15AE0" w14:textId="14311DC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_Toc160652174 \h </w:instrText>
      </w:r>
      <w:r>
        <w:rPr>
          <w:noProof/>
        </w:rPr>
      </w:r>
      <w:r>
        <w:rPr>
          <w:noProof/>
        </w:rPr>
        <w:fldChar w:fldCharType="separate"/>
      </w:r>
      <w:r>
        <w:rPr>
          <w:noProof/>
        </w:rPr>
        <w:t>194</w:t>
      </w:r>
      <w:r>
        <w:rPr>
          <w:noProof/>
        </w:rPr>
        <w:fldChar w:fldCharType="end"/>
      </w:r>
    </w:p>
    <w:p w14:paraId="27382F59" w14:textId="4E62D8B7"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_Toc160652175 \h </w:instrText>
      </w:r>
      <w:r>
        <w:rPr>
          <w:noProof/>
        </w:rPr>
      </w:r>
      <w:r>
        <w:rPr>
          <w:noProof/>
        </w:rPr>
        <w:fldChar w:fldCharType="separate"/>
      </w:r>
      <w:r>
        <w:rPr>
          <w:noProof/>
        </w:rPr>
        <w:t>194</w:t>
      </w:r>
      <w:r>
        <w:rPr>
          <w:noProof/>
        </w:rPr>
        <w:fldChar w:fldCharType="end"/>
      </w:r>
    </w:p>
    <w:p w14:paraId="317D395B" w14:textId="20BA3F7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_Toc160652176 \h </w:instrText>
      </w:r>
      <w:r>
        <w:rPr>
          <w:noProof/>
        </w:rPr>
      </w:r>
      <w:r>
        <w:rPr>
          <w:noProof/>
        </w:rPr>
        <w:fldChar w:fldCharType="separate"/>
      </w:r>
      <w:r>
        <w:rPr>
          <w:noProof/>
        </w:rPr>
        <w:t>194</w:t>
      </w:r>
      <w:r>
        <w:rPr>
          <w:noProof/>
        </w:rPr>
        <w:fldChar w:fldCharType="end"/>
      </w:r>
    </w:p>
    <w:p w14:paraId="2C0E3199" w14:textId="3A2F24C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_Toc160652177 \h </w:instrText>
      </w:r>
      <w:r>
        <w:rPr>
          <w:noProof/>
        </w:rPr>
      </w:r>
      <w:r>
        <w:rPr>
          <w:noProof/>
        </w:rPr>
        <w:fldChar w:fldCharType="separate"/>
      </w:r>
      <w:r>
        <w:rPr>
          <w:noProof/>
        </w:rPr>
        <w:t>194</w:t>
      </w:r>
      <w:r>
        <w:rPr>
          <w:noProof/>
        </w:rPr>
        <w:fldChar w:fldCharType="end"/>
      </w:r>
    </w:p>
    <w:p w14:paraId="379196BF" w14:textId="3577B20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_Toc160652178 \h </w:instrText>
      </w:r>
      <w:r>
        <w:rPr>
          <w:noProof/>
        </w:rPr>
      </w:r>
      <w:r>
        <w:rPr>
          <w:noProof/>
        </w:rPr>
        <w:fldChar w:fldCharType="separate"/>
      </w:r>
      <w:r>
        <w:rPr>
          <w:noProof/>
        </w:rPr>
        <w:t>194</w:t>
      </w:r>
      <w:r>
        <w:rPr>
          <w:noProof/>
        </w:rPr>
        <w:fldChar w:fldCharType="end"/>
      </w:r>
    </w:p>
    <w:p w14:paraId="6750E0E5" w14:textId="0B25F0DC"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lastRenderedPageBreak/>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_Toc160652179 \h </w:instrText>
      </w:r>
      <w:r>
        <w:rPr>
          <w:noProof/>
        </w:rPr>
      </w:r>
      <w:r>
        <w:rPr>
          <w:noProof/>
        </w:rPr>
        <w:fldChar w:fldCharType="separate"/>
      </w:r>
      <w:r>
        <w:rPr>
          <w:noProof/>
        </w:rPr>
        <w:t>194</w:t>
      </w:r>
      <w:r>
        <w:rPr>
          <w:noProof/>
        </w:rPr>
        <w:fldChar w:fldCharType="end"/>
      </w:r>
    </w:p>
    <w:p w14:paraId="24D0A449" w14:textId="312E39D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_Toc160652180 \h </w:instrText>
      </w:r>
      <w:r>
        <w:rPr>
          <w:noProof/>
        </w:rPr>
      </w:r>
      <w:r>
        <w:rPr>
          <w:noProof/>
        </w:rPr>
        <w:fldChar w:fldCharType="separate"/>
      </w:r>
      <w:r>
        <w:rPr>
          <w:noProof/>
        </w:rPr>
        <w:t>194</w:t>
      </w:r>
      <w:r>
        <w:rPr>
          <w:noProof/>
        </w:rPr>
        <w:fldChar w:fldCharType="end"/>
      </w:r>
    </w:p>
    <w:p w14:paraId="733B37FE" w14:textId="190B1139"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_Toc160652181 \h </w:instrText>
      </w:r>
      <w:r>
        <w:rPr>
          <w:noProof/>
        </w:rPr>
      </w:r>
      <w:r>
        <w:rPr>
          <w:noProof/>
        </w:rPr>
        <w:fldChar w:fldCharType="separate"/>
      </w:r>
      <w:r>
        <w:rPr>
          <w:noProof/>
        </w:rPr>
        <w:t>195</w:t>
      </w:r>
      <w:r>
        <w:rPr>
          <w:noProof/>
        </w:rPr>
        <w:fldChar w:fldCharType="end"/>
      </w:r>
    </w:p>
    <w:p w14:paraId="41E0034F" w14:textId="262FCE2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_Toc160652182 \h </w:instrText>
      </w:r>
      <w:r>
        <w:rPr>
          <w:noProof/>
        </w:rPr>
      </w:r>
      <w:r>
        <w:rPr>
          <w:noProof/>
        </w:rPr>
        <w:fldChar w:fldCharType="separate"/>
      </w:r>
      <w:r>
        <w:rPr>
          <w:noProof/>
        </w:rPr>
        <w:t>195</w:t>
      </w:r>
      <w:r>
        <w:rPr>
          <w:noProof/>
        </w:rPr>
        <w:fldChar w:fldCharType="end"/>
      </w:r>
    </w:p>
    <w:p w14:paraId="49EBC73D" w14:textId="64AEB34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_Toc160652183 \h </w:instrText>
      </w:r>
      <w:r>
        <w:rPr>
          <w:noProof/>
        </w:rPr>
      </w:r>
      <w:r>
        <w:rPr>
          <w:noProof/>
        </w:rPr>
        <w:fldChar w:fldCharType="separate"/>
      </w:r>
      <w:r>
        <w:rPr>
          <w:noProof/>
        </w:rPr>
        <w:t>195</w:t>
      </w:r>
      <w:r>
        <w:rPr>
          <w:noProof/>
        </w:rPr>
        <w:fldChar w:fldCharType="end"/>
      </w:r>
    </w:p>
    <w:p w14:paraId="75474B52" w14:textId="59A3D33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_Toc160652184 \h </w:instrText>
      </w:r>
      <w:r>
        <w:rPr>
          <w:noProof/>
        </w:rPr>
      </w:r>
      <w:r>
        <w:rPr>
          <w:noProof/>
        </w:rPr>
        <w:fldChar w:fldCharType="separate"/>
      </w:r>
      <w:r>
        <w:rPr>
          <w:noProof/>
        </w:rPr>
        <w:t>195</w:t>
      </w:r>
      <w:r>
        <w:rPr>
          <w:noProof/>
        </w:rPr>
        <w:fldChar w:fldCharType="end"/>
      </w:r>
    </w:p>
    <w:p w14:paraId="4B2172AA" w14:textId="5CC3D22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_Toc160652185 \h </w:instrText>
      </w:r>
      <w:r>
        <w:rPr>
          <w:noProof/>
        </w:rPr>
      </w:r>
      <w:r>
        <w:rPr>
          <w:noProof/>
        </w:rPr>
        <w:fldChar w:fldCharType="separate"/>
      </w:r>
      <w:r>
        <w:rPr>
          <w:noProof/>
        </w:rPr>
        <w:t>195</w:t>
      </w:r>
      <w:r>
        <w:rPr>
          <w:noProof/>
        </w:rPr>
        <w:fldChar w:fldCharType="end"/>
      </w:r>
    </w:p>
    <w:p w14:paraId="5D38B08F" w14:textId="1015994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_Toc160652186 \h </w:instrText>
      </w:r>
      <w:r>
        <w:rPr>
          <w:noProof/>
        </w:rPr>
      </w:r>
      <w:r>
        <w:rPr>
          <w:noProof/>
        </w:rPr>
        <w:fldChar w:fldCharType="separate"/>
      </w:r>
      <w:r>
        <w:rPr>
          <w:noProof/>
        </w:rPr>
        <w:t>195</w:t>
      </w:r>
      <w:r>
        <w:rPr>
          <w:noProof/>
        </w:rPr>
        <w:fldChar w:fldCharType="end"/>
      </w:r>
    </w:p>
    <w:p w14:paraId="62DA3EC1" w14:textId="4E80EB6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_Toc160652187 \h </w:instrText>
      </w:r>
      <w:r>
        <w:rPr>
          <w:noProof/>
        </w:rPr>
      </w:r>
      <w:r>
        <w:rPr>
          <w:noProof/>
        </w:rPr>
        <w:fldChar w:fldCharType="separate"/>
      </w:r>
      <w:r>
        <w:rPr>
          <w:noProof/>
        </w:rPr>
        <w:t>196</w:t>
      </w:r>
      <w:r>
        <w:rPr>
          <w:noProof/>
        </w:rPr>
        <w:fldChar w:fldCharType="end"/>
      </w:r>
    </w:p>
    <w:p w14:paraId="69A66606" w14:textId="68D8CEB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_Toc160652188 \h </w:instrText>
      </w:r>
      <w:r>
        <w:rPr>
          <w:noProof/>
        </w:rPr>
      </w:r>
      <w:r>
        <w:rPr>
          <w:noProof/>
        </w:rPr>
        <w:fldChar w:fldCharType="separate"/>
      </w:r>
      <w:r>
        <w:rPr>
          <w:noProof/>
        </w:rPr>
        <w:t>196</w:t>
      </w:r>
      <w:r>
        <w:rPr>
          <w:noProof/>
        </w:rPr>
        <w:fldChar w:fldCharType="end"/>
      </w:r>
    </w:p>
    <w:p w14:paraId="2FA4F44F" w14:textId="0A7C4A1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_Toc160652189 \h </w:instrText>
      </w:r>
      <w:r>
        <w:rPr>
          <w:noProof/>
        </w:rPr>
      </w:r>
      <w:r>
        <w:rPr>
          <w:noProof/>
        </w:rPr>
        <w:fldChar w:fldCharType="separate"/>
      </w:r>
      <w:r>
        <w:rPr>
          <w:noProof/>
        </w:rPr>
        <w:t>196</w:t>
      </w:r>
      <w:r>
        <w:rPr>
          <w:noProof/>
        </w:rPr>
        <w:fldChar w:fldCharType="end"/>
      </w:r>
    </w:p>
    <w:p w14:paraId="663D4567" w14:textId="5CDF94B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_Toc160652190 \h </w:instrText>
      </w:r>
      <w:r>
        <w:rPr>
          <w:noProof/>
        </w:rPr>
      </w:r>
      <w:r>
        <w:rPr>
          <w:noProof/>
        </w:rPr>
        <w:fldChar w:fldCharType="separate"/>
      </w:r>
      <w:r>
        <w:rPr>
          <w:noProof/>
        </w:rPr>
        <w:t>197</w:t>
      </w:r>
      <w:r>
        <w:rPr>
          <w:noProof/>
        </w:rPr>
        <w:fldChar w:fldCharType="end"/>
      </w:r>
    </w:p>
    <w:p w14:paraId="579C5DED" w14:textId="1FCDE4D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_Toc160652191 \h </w:instrText>
      </w:r>
      <w:r>
        <w:rPr>
          <w:noProof/>
        </w:rPr>
      </w:r>
      <w:r>
        <w:rPr>
          <w:noProof/>
        </w:rPr>
        <w:fldChar w:fldCharType="separate"/>
      </w:r>
      <w:r>
        <w:rPr>
          <w:noProof/>
        </w:rPr>
        <w:t>197</w:t>
      </w:r>
      <w:r>
        <w:rPr>
          <w:noProof/>
        </w:rPr>
        <w:fldChar w:fldCharType="end"/>
      </w:r>
    </w:p>
    <w:p w14:paraId="24CC4150" w14:textId="1F92FF2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_Toc160652192 \h </w:instrText>
      </w:r>
      <w:r>
        <w:rPr>
          <w:noProof/>
        </w:rPr>
      </w:r>
      <w:r>
        <w:rPr>
          <w:noProof/>
        </w:rPr>
        <w:fldChar w:fldCharType="separate"/>
      </w:r>
      <w:r>
        <w:rPr>
          <w:noProof/>
        </w:rPr>
        <w:t>197</w:t>
      </w:r>
      <w:r>
        <w:rPr>
          <w:noProof/>
        </w:rPr>
        <w:fldChar w:fldCharType="end"/>
      </w:r>
    </w:p>
    <w:p w14:paraId="4AF26956" w14:textId="7C77D2A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_Toc160652193 \h </w:instrText>
      </w:r>
      <w:r>
        <w:rPr>
          <w:noProof/>
        </w:rPr>
      </w:r>
      <w:r>
        <w:rPr>
          <w:noProof/>
        </w:rPr>
        <w:fldChar w:fldCharType="separate"/>
      </w:r>
      <w:r>
        <w:rPr>
          <w:noProof/>
        </w:rPr>
        <w:t>197</w:t>
      </w:r>
      <w:r>
        <w:rPr>
          <w:noProof/>
        </w:rPr>
        <w:fldChar w:fldCharType="end"/>
      </w:r>
    </w:p>
    <w:p w14:paraId="50BFE8D3" w14:textId="027EA3A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_Toc160652194 \h </w:instrText>
      </w:r>
      <w:r>
        <w:rPr>
          <w:noProof/>
        </w:rPr>
      </w:r>
      <w:r>
        <w:rPr>
          <w:noProof/>
        </w:rPr>
        <w:fldChar w:fldCharType="separate"/>
      </w:r>
      <w:r>
        <w:rPr>
          <w:noProof/>
        </w:rPr>
        <w:t>197</w:t>
      </w:r>
      <w:r>
        <w:rPr>
          <w:noProof/>
        </w:rPr>
        <w:fldChar w:fldCharType="end"/>
      </w:r>
    </w:p>
    <w:p w14:paraId="6D53C5A9" w14:textId="3218DCE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_Toc160652195 \h </w:instrText>
      </w:r>
      <w:r>
        <w:rPr>
          <w:noProof/>
        </w:rPr>
      </w:r>
      <w:r>
        <w:rPr>
          <w:noProof/>
        </w:rPr>
        <w:fldChar w:fldCharType="separate"/>
      </w:r>
      <w:r>
        <w:rPr>
          <w:noProof/>
        </w:rPr>
        <w:t>198</w:t>
      </w:r>
      <w:r>
        <w:rPr>
          <w:noProof/>
        </w:rPr>
        <w:fldChar w:fldCharType="end"/>
      </w:r>
    </w:p>
    <w:p w14:paraId="41D2CA86" w14:textId="5561017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_Toc160652196 \h </w:instrText>
      </w:r>
      <w:r>
        <w:rPr>
          <w:noProof/>
        </w:rPr>
      </w:r>
      <w:r>
        <w:rPr>
          <w:noProof/>
        </w:rPr>
        <w:fldChar w:fldCharType="separate"/>
      </w:r>
      <w:r>
        <w:rPr>
          <w:noProof/>
        </w:rPr>
        <w:t>198</w:t>
      </w:r>
      <w:r>
        <w:rPr>
          <w:noProof/>
        </w:rPr>
        <w:fldChar w:fldCharType="end"/>
      </w:r>
    </w:p>
    <w:p w14:paraId="4EB04055" w14:textId="386810F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_Toc160652197 \h </w:instrText>
      </w:r>
      <w:r>
        <w:rPr>
          <w:noProof/>
        </w:rPr>
      </w:r>
      <w:r>
        <w:rPr>
          <w:noProof/>
        </w:rPr>
        <w:fldChar w:fldCharType="separate"/>
      </w:r>
      <w:r>
        <w:rPr>
          <w:noProof/>
        </w:rPr>
        <w:t>198</w:t>
      </w:r>
      <w:r>
        <w:rPr>
          <w:noProof/>
        </w:rPr>
        <w:fldChar w:fldCharType="end"/>
      </w:r>
    </w:p>
    <w:p w14:paraId="5AA0EBEC" w14:textId="4BD2B98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_Toc160652198 \h </w:instrText>
      </w:r>
      <w:r>
        <w:rPr>
          <w:noProof/>
        </w:rPr>
      </w:r>
      <w:r>
        <w:rPr>
          <w:noProof/>
        </w:rPr>
        <w:fldChar w:fldCharType="separate"/>
      </w:r>
      <w:r>
        <w:rPr>
          <w:noProof/>
        </w:rPr>
        <w:t>198</w:t>
      </w:r>
      <w:r>
        <w:rPr>
          <w:noProof/>
        </w:rPr>
        <w:fldChar w:fldCharType="end"/>
      </w:r>
    </w:p>
    <w:p w14:paraId="6A879DEA" w14:textId="3B3AEAB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_Toc160652199 \h </w:instrText>
      </w:r>
      <w:r>
        <w:rPr>
          <w:noProof/>
        </w:rPr>
      </w:r>
      <w:r>
        <w:rPr>
          <w:noProof/>
        </w:rPr>
        <w:fldChar w:fldCharType="separate"/>
      </w:r>
      <w:r>
        <w:rPr>
          <w:noProof/>
        </w:rPr>
        <w:t>199</w:t>
      </w:r>
      <w:r>
        <w:rPr>
          <w:noProof/>
        </w:rPr>
        <w:fldChar w:fldCharType="end"/>
      </w:r>
    </w:p>
    <w:p w14:paraId="6FC20A66" w14:textId="471BBA7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_Toc160652200 \h </w:instrText>
      </w:r>
      <w:r>
        <w:rPr>
          <w:noProof/>
        </w:rPr>
      </w:r>
      <w:r>
        <w:rPr>
          <w:noProof/>
        </w:rPr>
        <w:fldChar w:fldCharType="separate"/>
      </w:r>
      <w:r>
        <w:rPr>
          <w:noProof/>
        </w:rPr>
        <w:t>199</w:t>
      </w:r>
      <w:r>
        <w:rPr>
          <w:noProof/>
        </w:rPr>
        <w:fldChar w:fldCharType="end"/>
      </w:r>
    </w:p>
    <w:p w14:paraId="0215D695" w14:textId="766B9B9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_Toc160652201 \h </w:instrText>
      </w:r>
      <w:r>
        <w:rPr>
          <w:noProof/>
        </w:rPr>
      </w:r>
      <w:r>
        <w:rPr>
          <w:noProof/>
        </w:rPr>
        <w:fldChar w:fldCharType="separate"/>
      </w:r>
      <w:r>
        <w:rPr>
          <w:noProof/>
        </w:rPr>
        <w:t>199</w:t>
      </w:r>
      <w:r>
        <w:rPr>
          <w:noProof/>
        </w:rPr>
        <w:fldChar w:fldCharType="end"/>
      </w:r>
    </w:p>
    <w:p w14:paraId="1AD5B86B" w14:textId="3E40313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_Toc160652202 \h </w:instrText>
      </w:r>
      <w:r>
        <w:rPr>
          <w:noProof/>
        </w:rPr>
      </w:r>
      <w:r>
        <w:rPr>
          <w:noProof/>
        </w:rPr>
        <w:fldChar w:fldCharType="separate"/>
      </w:r>
      <w:r>
        <w:rPr>
          <w:noProof/>
        </w:rPr>
        <w:t>199</w:t>
      </w:r>
      <w:r>
        <w:rPr>
          <w:noProof/>
        </w:rPr>
        <w:fldChar w:fldCharType="end"/>
      </w:r>
    </w:p>
    <w:p w14:paraId="1410B3BF" w14:textId="44B320C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_Toc160652203 \h </w:instrText>
      </w:r>
      <w:r>
        <w:rPr>
          <w:noProof/>
        </w:rPr>
      </w:r>
      <w:r>
        <w:rPr>
          <w:noProof/>
        </w:rPr>
        <w:fldChar w:fldCharType="separate"/>
      </w:r>
      <w:r>
        <w:rPr>
          <w:noProof/>
        </w:rPr>
        <w:t>199</w:t>
      </w:r>
      <w:r>
        <w:rPr>
          <w:noProof/>
        </w:rPr>
        <w:fldChar w:fldCharType="end"/>
      </w:r>
    </w:p>
    <w:p w14:paraId="5FCC6CD1" w14:textId="0D320D0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_Toc160652204 \h </w:instrText>
      </w:r>
      <w:r>
        <w:rPr>
          <w:noProof/>
        </w:rPr>
      </w:r>
      <w:r>
        <w:rPr>
          <w:noProof/>
        </w:rPr>
        <w:fldChar w:fldCharType="separate"/>
      </w:r>
      <w:r>
        <w:rPr>
          <w:noProof/>
        </w:rPr>
        <w:t>199</w:t>
      </w:r>
      <w:r>
        <w:rPr>
          <w:noProof/>
        </w:rPr>
        <w:fldChar w:fldCharType="end"/>
      </w:r>
    </w:p>
    <w:p w14:paraId="4077843D" w14:textId="75CD834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_Toc160652205 \h </w:instrText>
      </w:r>
      <w:r>
        <w:rPr>
          <w:noProof/>
        </w:rPr>
      </w:r>
      <w:r>
        <w:rPr>
          <w:noProof/>
        </w:rPr>
        <w:fldChar w:fldCharType="separate"/>
      </w:r>
      <w:r>
        <w:rPr>
          <w:noProof/>
        </w:rPr>
        <w:t>199</w:t>
      </w:r>
      <w:r>
        <w:rPr>
          <w:noProof/>
        </w:rPr>
        <w:fldChar w:fldCharType="end"/>
      </w:r>
    </w:p>
    <w:p w14:paraId="4418EABB" w14:textId="14D92EE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_Toc160652206 \h </w:instrText>
      </w:r>
      <w:r>
        <w:rPr>
          <w:noProof/>
        </w:rPr>
      </w:r>
      <w:r>
        <w:rPr>
          <w:noProof/>
        </w:rPr>
        <w:fldChar w:fldCharType="separate"/>
      </w:r>
      <w:r>
        <w:rPr>
          <w:noProof/>
        </w:rPr>
        <w:t>200</w:t>
      </w:r>
      <w:r>
        <w:rPr>
          <w:noProof/>
        </w:rPr>
        <w:fldChar w:fldCharType="end"/>
      </w:r>
    </w:p>
    <w:p w14:paraId="0AF1E838" w14:textId="0FF5F75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_Toc160652207 \h </w:instrText>
      </w:r>
      <w:r>
        <w:rPr>
          <w:noProof/>
        </w:rPr>
      </w:r>
      <w:r>
        <w:rPr>
          <w:noProof/>
        </w:rPr>
        <w:fldChar w:fldCharType="separate"/>
      </w:r>
      <w:r>
        <w:rPr>
          <w:noProof/>
        </w:rPr>
        <w:t>200</w:t>
      </w:r>
      <w:r>
        <w:rPr>
          <w:noProof/>
        </w:rPr>
        <w:fldChar w:fldCharType="end"/>
      </w:r>
    </w:p>
    <w:p w14:paraId="7D666F7A" w14:textId="4F2328C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_Toc160652208 \h </w:instrText>
      </w:r>
      <w:r>
        <w:rPr>
          <w:noProof/>
        </w:rPr>
      </w:r>
      <w:r>
        <w:rPr>
          <w:noProof/>
        </w:rPr>
        <w:fldChar w:fldCharType="separate"/>
      </w:r>
      <w:r>
        <w:rPr>
          <w:noProof/>
        </w:rPr>
        <w:t>200</w:t>
      </w:r>
      <w:r>
        <w:rPr>
          <w:noProof/>
        </w:rPr>
        <w:fldChar w:fldCharType="end"/>
      </w:r>
    </w:p>
    <w:p w14:paraId="5DCF91EE" w14:textId="5B0D24C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_Toc160652209 \h </w:instrText>
      </w:r>
      <w:r>
        <w:rPr>
          <w:noProof/>
        </w:rPr>
      </w:r>
      <w:r>
        <w:rPr>
          <w:noProof/>
        </w:rPr>
        <w:fldChar w:fldCharType="separate"/>
      </w:r>
      <w:r>
        <w:rPr>
          <w:noProof/>
        </w:rPr>
        <w:t>200</w:t>
      </w:r>
      <w:r>
        <w:rPr>
          <w:noProof/>
        </w:rPr>
        <w:fldChar w:fldCharType="end"/>
      </w:r>
    </w:p>
    <w:p w14:paraId="7F1E45FA" w14:textId="5BD9B1D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_Toc160652210 \h </w:instrText>
      </w:r>
      <w:r>
        <w:rPr>
          <w:noProof/>
        </w:rPr>
      </w:r>
      <w:r>
        <w:rPr>
          <w:noProof/>
        </w:rPr>
        <w:fldChar w:fldCharType="separate"/>
      </w:r>
      <w:r>
        <w:rPr>
          <w:noProof/>
        </w:rPr>
        <w:t>200</w:t>
      </w:r>
      <w:r>
        <w:rPr>
          <w:noProof/>
        </w:rPr>
        <w:fldChar w:fldCharType="end"/>
      </w:r>
    </w:p>
    <w:p w14:paraId="476F84F3" w14:textId="6EA0586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_Toc160652211 \h </w:instrText>
      </w:r>
      <w:r>
        <w:rPr>
          <w:noProof/>
        </w:rPr>
      </w:r>
      <w:r>
        <w:rPr>
          <w:noProof/>
        </w:rPr>
        <w:fldChar w:fldCharType="separate"/>
      </w:r>
      <w:r>
        <w:rPr>
          <w:noProof/>
        </w:rPr>
        <w:t>200</w:t>
      </w:r>
      <w:r>
        <w:rPr>
          <w:noProof/>
        </w:rPr>
        <w:fldChar w:fldCharType="end"/>
      </w:r>
    </w:p>
    <w:p w14:paraId="1C4C454E" w14:textId="0399B49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_Toc160652212 \h </w:instrText>
      </w:r>
      <w:r>
        <w:rPr>
          <w:noProof/>
        </w:rPr>
      </w:r>
      <w:r>
        <w:rPr>
          <w:noProof/>
        </w:rPr>
        <w:fldChar w:fldCharType="separate"/>
      </w:r>
      <w:r>
        <w:rPr>
          <w:noProof/>
        </w:rPr>
        <w:t>200</w:t>
      </w:r>
      <w:r>
        <w:rPr>
          <w:noProof/>
        </w:rPr>
        <w:fldChar w:fldCharType="end"/>
      </w:r>
    </w:p>
    <w:p w14:paraId="350B91CF" w14:textId="3810987D"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_Toc160652213 \h </w:instrText>
      </w:r>
      <w:r>
        <w:rPr>
          <w:noProof/>
        </w:rPr>
      </w:r>
      <w:r>
        <w:rPr>
          <w:noProof/>
        </w:rPr>
        <w:fldChar w:fldCharType="separate"/>
      </w:r>
      <w:r>
        <w:rPr>
          <w:noProof/>
        </w:rPr>
        <w:t>200</w:t>
      </w:r>
      <w:r>
        <w:rPr>
          <w:noProof/>
        </w:rPr>
        <w:fldChar w:fldCharType="end"/>
      </w:r>
    </w:p>
    <w:p w14:paraId="17E58F30" w14:textId="56B82637" w:rsidR="00AC0B17" w:rsidRDefault="00AC0B17">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_Toc160652214 \h </w:instrText>
      </w:r>
      <w:r>
        <w:rPr>
          <w:noProof/>
        </w:rPr>
      </w:r>
      <w:r>
        <w:rPr>
          <w:noProof/>
        </w:rPr>
        <w:fldChar w:fldCharType="separate"/>
      </w:r>
      <w:r>
        <w:rPr>
          <w:noProof/>
        </w:rPr>
        <w:t>200</w:t>
      </w:r>
      <w:r>
        <w:rPr>
          <w:noProof/>
        </w:rPr>
        <w:fldChar w:fldCharType="end"/>
      </w:r>
    </w:p>
    <w:p w14:paraId="5CB2E7DF" w14:textId="72485DB3" w:rsidR="00AC0B17" w:rsidRDefault="00AC0B17">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_Toc160652215 \h </w:instrText>
      </w:r>
      <w:r>
        <w:rPr>
          <w:noProof/>
        </w:rPr>
      </w:r>
      <w:r>
        <w:rPr>
          <w:noProof/>
        </w:rPr>
        <w:fldChar w:fldCharType="separate"/>
      </w:r>
      <w:r>
        <w:rPr>
          <w:noProof/>
        </w:rPr>
        <w:t>200</w:t>
      </w:r>
      <w:r>
        <w:rPr>
          <w:noProof/>
        </w:rPr>
        <w:fldChar w:fldCharType="end"/>
      </w:r>
    </w:p>
    <w:p w14:paraId="56764222" w14:textId="6797BB08" w:rsidR="00AC0B17" w:rsidRDefault="00AC0B17">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_Toc160652216 \h </w:instrText>
      </w:r>
      <w:r>
        <w:rPr>
          <w:noProof/>
        </w:rPr>
      </w:r>
      <w:r>
        <w:rPr>
          <w:noProof/>
        </w:rPr>
        <w:fldChar w:fldCharType="separate"/>
      </w:r>
      <w:r>
        <w:rPr>
          <w:noProof/>
        </w:rPr>
        <w:t>201</w:t>
      </w:r>
      <w:r>
        <w:rPr>
          <w:noProof/>
        </w:rPr>
        <w:fldChar w:fldCharType="end"/>
      </w:r>
    </w:p>
    <w:p w14:paraId="11D3F051" w14:textId="68F454AA" w:rsidR="00AC0B17" w:rsidRDefault="00AC0B17">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_Toc160652217 \h </w:instrText>
      </w:r>
      <w:r>
        <w:rPr>
          <w:noProof/>
        </w:rPr>
      </w:r>
      <w:r>
        <w:rPr>
          <w:noProof/>
        </w:rPr>
        <w:fldChar w:fldCharType="separate"/>
      </w:r>
      <w:r>
        <w:rPr>
          <w:noProof/>
        </w:rPr>
        <w:t>201</w:t>
      </w:r>
      <w:r>
        <w:rPr>
          <w:noProof/>
        </w:rPr>
        <w:fldChar w:fldCharType="end"/>
      </w:r>
    </w:p>
    <w:p w14:paraId="0AB6FE5D" w14:textId="31AEDF09"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6.14.3.2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lang w:eastAsia="fr-FR"/>
        </w:rPr>
        <w:t xml:space="preserve">Network Slice Fault Diagnosis </w:t>
      </w:r>
      <w:r w:rsidRPr="00363141">
        <w:rPr>
          <w:noProof/>
          <w:lang w:val="en-US"/>
        </w:rPr>
        <w:t>Subscriptions</w:t>
      </w:r>
      <w:r>
        <w:rPr>
          <w:noProof/>
        </w:rPr>
        <w:tab/>
      </w:r>
      <w:r>
        <w:rPr>
          <w:noProof/>
        </w:rPr>
        <w:fldChar w:fldCharType="begin"/>
      </w:r>
      <w:r>
        <w:rPr>
          <w:noProof/>
        </w:rPr>
        <w:instrText xml:space="preserve"> PAGEREF _Toc160652218 \h </w:instrText>
      </w:r>
      <w:r>
        <w:rPr>
          <w:noProof/>
        </w:rPr>
      </w:r>
      <w:r>
        <w:rPr>
          <w:noProof/>
        </w:rPr>
        <w:fldChar w:fldCharType="separate"/>
      </w:r>
      <w:r>
        <w:rPr>
          <w:noProof/>
        </w:rPr>
        <w:t>202</w:t>
      </w:r>
      <w:r>
        <w:rPr>
          <w:noProof/>
        </w:rPr>
        <w:fldChar w:fldCharType="end"/>
      </w:r>
    </w:p>
    <w:p w14:paraId="2948EC56" w14:textId="789150DF" w:rsidR="00AC0B17" w:rsidRDefault="00AC0B17">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_Toc160652219 \h </w:instrText>
      </w:r>
      <w:r>
        <w:rPr>
          <w:noProof/>
        </w:rPr>
      </w:r>
      <w:r>
        <w:rPr>
          <w:noProof/>
        </w:rPr>
        <w:fldChar w:fldCharType="separate"/>
      </w:r>
      <w:r>
        <w:rPr>
          <w:noProof/>
        </w:rPr>
        <w:t>202</w:t>
      </w:r>
      <w:r>
        <w:rPr>
          <w:noProof/>
        </w:rPr>
        <w:fldChar w:fldCharType="end"/>
      </w:r>
    </w:p>
    <w:p w14:paraId="6D9F5BB5" w14:textId="7827B4FB" w:rsidR="00AC0B17" w:rsidRDefault="00AC0B17">
      <w:pPr>
        <w:pStyle w:val="TOC5"/>
        <w:rPr>
          <w:rFonts w:asciiTheme="minorHAnsi" w:eastAsiaTheme="minorEastAsia" w:hAnsiTheme="minorHAnsi" w:cstheme="minorBidi"/>
          <w:noProof/>
          <w:kern w:val="2"/>
          <w:sz w:val="21"/>
          <w:szCs w:val="22"/>
          <w:lang w:val="en-US" w:eastAsia="zh-CN"/>
        </w:rPr>
      </w:pPr>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_Toc160652220 \h </w:instrText>
      </w:r>
      <w:r>
        <w:rPr>
          <w:noProof/>
        </w:rPr>
      </w:r>
      <w:r>
        <w:rPr>
          <w:noProof/>
        </w:rPr>
        <w:fldChar w:fldCharType="separate"/>
      </w:r>
      <w:r>
        <w:rPr>
          <w:noProof/>
        </w:rPr>
        <w:t>202</w:t>
      </w:r>
      <w:r>
        <w:rPr>
          <w:noProof/>
        </w:rPr>
        <w:fldChar w:fldCharType="end"/>
      </w:r>
    </w:p>
    <w:p w14:paraId="158E1F00" w14:textId="40D2392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_Toc160652221 \h </w:instrText>
      </w:r>
      <w:r>
        <w:rPr>
          <w:noProof/>
        </w:rPr>
      </w:r>
      <w:r>
        <w:rPr>
          <w:noProof/>
        </w:rPr>
        <w:fldChar w:fldCharType="separate"/>
      </w:r>
      <w:r>
        <w:rPr>
          <w:noProof/>
        </w:rPr>
        <w:t>202</w:t>
      </w:r>
      <w:r>
        <w:rPr>
          <w:noProof/>
        </w:rPr>
        <w:fldChar w:fldCharType="end"/>
      </w:r>
    </w:p>
    <w:p w14:paraId="0847FA60" w14:textId="3FD96EEE"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_Toc160652222 \h </w:instrText>
      </w:r>
      <w:r>
        <w:rPr>
          <w:noProof/>
        </w:rPr>
      </w:r>
      <w:r>
        <w:rPr>
          <w:noProof/>
        </w:rPr>
        <w:fldChar w:fldCharType="separate"/>
      </w:r>
      <w:r>
        <w:rPr>
          <w:noProof/>
        </w:rPr>
        <w:t>202</w:t>
      </w:r>
      <w:r>
        <w:rPr>
          <w:noProof/>
        </w:rPr>
        <w:fldChar w:fldCharType="end"/>
      </w:r>
    </w:p>
    <w:p w14:paraId="4C5CF144" w14:textId="5719951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_Toc160652223 \h </w:instrText>
      </w:r>
      <w:r>
        <w:rPr>
          <w:noProof/>
        </w:rPr>
      </w:r>
      <w:r>
        <w:rPr>
          <w:noProof/>
        </w:rPr>
        <w:fldChar w:fldCharType="separate"/>
      </w:r>
      <w:r>
        <w:rPr>
          <w:noProof/>
        </w:rPr>
        <w:t>203</w:t>
      </w:r>
      <w:r>
        <w:rPr>
          <w:noProof/>
        </w:rPr>
        <w:fldChar w:fldCharType="end"/>
      </w:r>
    </w:p>
    <w:p w14:paraId="24A0A6FB" w14:textId="017371ED" w:rsidR="00AC0B17" w:rsidRDefault="00AC0B17">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_Toc160652224 \h </w:instrText>
      </w:r>
      <w:r>
        <w:rPr>
          <w:noProof/>
        </w:rPr>
      </w:r>
      <w:r>
        <w:rPr>
          <w:noProof/>
        </w:rPr>
        <w:fldChar w:fldCharType="separate"/>
      </w:r>
      <w:r>
        <w:rPr>
          <w:noProof/>
        </w:rPr>
        <w:t>203</w:t>
      </w:r>
      <w:r>
        <w:rPr>
          <w:noProof/>
        </w:rPr>
        <w:fldChar w:fldCharType="end"/>
      </w:r>
    </w:p>
    <w:p w14:paraId="4232A687" w14:textId="7071839B" w:rsidR="00AC0B17" w:rsidRDefault="00AC0B1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_Toc160652225 \h </w:instrText>
      </w:r>
      <w:r>
        <w:rPr>
          <w:noProof/>
        </w:rPr>
      </w:r>
      <w:r>
        <w:rPr>
          <w:noProof/>
        </w:rPr>
        <w:fldChar w:fldCharType="separate"/>
      </w:r>
      <w:r>
        <w:rPr>
          <w:noProof/>
        </w:rPr>
        <w:t>203</w:t>
      </w:r>
      <w:r>
        <w:rPr>
          <w:noProof/>
        </w:rPr>
        <w:fldChar w:fldCharType="end"/>
      </w:r>
    </w:p>
    <w:p w14:paraId="2C2B5D7D" w14:textId="0CEEB4AD" w:rsidR="00AC0B17" w:rsidRDefault="00AC0B1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_Toc160652226 \h </w:instrText>
      </w:r>
      <w:r>
        <w:rPr>
          <w:noProof/>
        </w:rPr>
      </w:r>
      <w:r>
        <w:rPr>
          <w:noProof/>
        </w:rPr>
        <w:fldChar w:fldCharType="separate"/>
      </w:r>
      <w:r>
        <w:rPr>
          <w:noProof/>
        </w:rPr>
        <w:t>203</w:t>
      </w:r>
      <w:r>
        <w:rPr>
          <w:noProof/>
        </w:rPr>
        <w:fldChar w:fldCharType="end"/>
      </w:r>
    </w:p>
    <w:p w14:paraId="16AE5316" w14:textId="5C6228C2" w:rsidR="00AC0B17" w:rsidRDefault="00AC0B1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_Toc160652227 \h </w:instrText>
      </w:r>
      <w:r>
        <w:rPr>
          <w:noProof/>
        </w:rPr>
      </w:r>
      <w:r>
        <w:rPr>
          <w:noProof/>
        </w:rPr>
        <w:fldChar w:fldCharType="separate"/>
      </w:r>
      <w:r>
        <w:rPr>
          <w:noProof/>
        </w:rPr>
        <w:t>203</w:t>
      </w:r>
      <w:r>
        <w:rPr>
          <w:noProof/>
        </w:rPr>
        <w:fldChar w:fldCharType="end"/>
      </w:r>
    </w:p>
    <w:p w14:paraId="38B64231" w14:textId="0540070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_Toc160652228 \h </w:instrText>
      </w:r>
      <w:r>
        <w:rPr>
          <w:noProof/>
        </w:rPr>
      </w:r>
      <w:r>
        <w:rPr>
          <w:noProof/>
        </w:rPr>
        <w:fldChar w:fldCharType="separate"/>
      </w:r>
      <w:r>
        <w:rPr>
          <w:noProof/>
        </w:rPr>
        <w:t>203</w:t>
      </w:r>
      <w:r>
        <w:rPr>
          <w:noProof/>
        </w:rPr>
        <w:fldChar w:fldCharType="end"/>
      </w:r>
    </w:p>
    <w:p w14:paraId="43162B6A" w14:textId="6D8DFF7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_Toc160652229 \h </w:instrText>
      </w:r>
      <w:r>
        <w:rPr>
          <w:noProof/>
        </w:rPr>
      </w:r>
      <w:r>
        <w:rPr>
          <w:noProof/>
        </w:rPr>
        <w:fldChar w:fldCharType="separate"/>
      </w:r>
      <w:r>
        <w:rPr>
          <w:noProof/>
        </w:rPr>
        <w:t>204</w:t>
      </w:r>
      <w:r>
        <w:rPr>
          <w:noProof/>
        </w:rPr>
        <w:fldChar w:fldCharType="end"/>
      </w:r>
    </w:p>
    <w:p w14:paraId="448C64A3" w14:textId="417F1FA3"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_Toc160652230 \h </w:instrText>
      </w:r>
      <w:r>
        <w:rPr>
          <w:noProof/>
        </w:rPr>
      </w:r>
      <w:r>
        <w:rPr>
          <w:noProof/>
        </w:rPr>
        <w:fldChar w:fldCharType="separate"/>
      </w:r>
      <w:r>
        <w:rPr>
          <w:noProof/>
        </w:rPr>
        <w:t>206</w:t>
      </w:r>
      <w:r>
        <w:rPr>
          <w:noProof/>
        </w:rPr>
        <w:fldChar w:fldCharType="end"/>
      </w:r>
    </w:p>
    <w:p w14:paraId="58FDA6F7" w14:textId="0E6A0C9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_Toc160652231 \h </w:instrText>
      </w:r>
      <w:r>
        <w:rPr>
          <w:noProof/>
        </w:rPr>
      </w:r>
      <w:r>
        <w:rPr>
          <w:noProof/>
        </w:rPr>
        <w:fldChar w:fldCharType="separate"/>
      </w:r>
      <w:r>
        <w:rPr>
          <w:noProof/>
        </w:rPr>
        <w:t>207</w:t>
      </w:r>
      <w:r>
        <w:rPr>
          <w:noProof/>
        </w:rPr>
        <w:fldChar w:fldCharType="end"/>
      </w:r>
    </w:p>
    <w:p w14:paraId="15FB4533" w14:textId="09EB9B42" w:rsidR="00AC0B17" w:rsidRDefault="00AC0B1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_Toc160652232 \h </w:instrText>
      </w:r>
      <w:r>
        <w:rPr>
          <w:noProof/>
        </w:rPr>
      </w:r>
      <w:r>
        <w:rPr>
          <w:noProof/>
        </w:rPr>
        <w:fldChar w:fldCharType="separate"/>
      </w:r>
      <w:r>
        <w:rPr>
          <w:noProof/>
        </w:rPr>
        <w:t>208</w:t>
      </w:r>
      <w:r>
        <w:rPr>
          <w:noProof/>
        </w:rPr>
        <w:fldChar w:fldCharType="end"/>
      </w:r>
    </w:p>
    <w:p w14:paraId="639A657B" w14:textId="26D02A0A" w:rsidR="00AC0B17" w:rsidRDefault="00AC0B17">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_Toc160652233 \h </w:instrText>
      </w:r>
      <w:r>
        <w:rPr>
          <w:noProof/>
        </w:rPr>
      </w:r>
      <w:r>
        <w:rPr>
          <w:noProof/>
        </w:rPr>
        <w:fldChar w:fldCharType="separate"/>
      </w:r>
      <w:r>
        <w:rPr>
          <w:noProof/>
        </w:rPr>
        <w:t>208</w:t>
      </w:r>
      <w:r>
        <w:rPr>
          <w:noProof/>
        </w:rPr>
        <w:fldChar w:fldCharType="end"/>
      </w:r>
    </w:p>
    <w:p w14:paraId="3534031D" w14:textId="60F56F38" w:rsidR="00AC0B17" w:rsidRDefault="00AC0B17">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_Toc160652234 \h </w:instrText>
      </w:r>
      <w:r>
        <w:rPr>
          <w:noProof/>
        </w:rPr>
      </w:r>
      <w:r>
        <w:rPr>
          <w:noProof/>
        </w:rPr>
        <w:fldChar w:fldCharType="separate"/>
      </w:r>
      <w:r>
        <w:rPr>
          <w:noProof/>
        </w:rPr>
        <w:t>208</w:t>
      </w:r>
      <w:r>
        <w:rPr>
          <w:noProof/>
        </w:rPr>
        <w:fldChar w:fldCharType="end"/>
      </w:r>
    </w:p>
    <w:p w14:paraId="27684ACD" w14:textId="6D715176" w:rsidR="00AC0B17" w:rsidRDefault="00AC0B17">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_Toc160652235 \h </w:instrText>
      </w:r>
      <w:r>
        <w:rPr>
          <w:noProof/>
        </w:rPr>
      </w:r>
      <w:r>
        <w:rPr>
          <w:noProof/>
        </w:rPr>
        <w:fldChar w:fldCharType="separate"/>
      </w:r>
      <w:r>
        <w:rPr>
          <w:noProof/>
        </w:rPr>
        <w:t>208</w:t>
      </w:r>
      <w:r>
        <w:rPr>
          <w:noProof/>
        </w:rPr>
        <w:fldChar w:fldCharType="end"/>
      </w:r>
    </w:p>
    <w:p w14:paraId="670A5716" w14:textId="3C64E62E" w:rsidR="00AC0B17" w:rsidRDefault="00AC0B17">
      <w:pPr>
        <w:pStyle w:val="TOC4"/>
        <w:rPr>
          <w:rFonts w:asciiTheme="minorHAnsi" w:eastAsiaTheme="minorEastAsia" w:hAnsiTheme="minorHAnsi" w:cstheme="minorBidi"/>
          <w:noProof/>
          <w:kern w:val="2"/>
          <w:sz w:val="21"/>
          <w:szCs w:val="22"/>
          <w:lang w:val="en-US" w:eastAsia="zh-CN"/>
        </w:rPr>
      </w:pPr>
      <w:r>
        <w:rPr>
          <w:noProof/>
        </w:rPr>
        <w:t>6.14</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363141">
        <w:rPr>
          <w:noProof/>
          <w:lang w:val="en-US"/>
        </w:rPr>
        <w:t xml:space="preserve"> Notification</w:t>
      </w:r>
      <w:r>
        <w:rPr>
          <w:noProof/>
        </w:rPr>
        <w:tab/>
      </w:r>
      <w:r>
        <w:rPr>
          <w:noProof/>
        </w:rPr>
        <w:fldChar w:fldCharType="begin"/>
      </w:r>
      <w:r>
        <w:rPr>
          <w:noProof/>
        </w:rPr>
        <w:instrText xml:space="preserve"> PAGEREF _Toc160652236 \h </w:instrText>
      </w:r>
      <w:r>
        <w:rPr>
          <w:noProof/>
        </w:rPr>
      </w:r>
      <w:r>
        <w:rPr>
          <w:noProof/>
        </w:rPr>
        <w:fldChar w:fldCharType="separate"/>
      </w:r>
      <w:r>
        <w:rPr>
          <w:noProof/>
        </w:rPr>
        <w:t>208</w:t>
      </w:r>
      <w:r>
        <w:rPr>
          <w:noProof/>
        </w:rPr>
        <w:fldChar w:fldCharType="end"/>
      </w:r>
    </w:p>
    <w:p w14:paraId="12BBE52D" w14:textId="2404F61D" w:rsidR="00AC0B17" w:rsidRDefault="00AC0B17">
      <w:pPr>
        <w:pStyle w:val="TOC5"/>
        <w:rPr>
          <w:rFonts w:asciiTheme="minorHAnsi" w:eastAsiaTheme="minorEastAsia" w:hAnsiTheme="minorHAnsi" w:cstheme="minorBidi"/>
          <w:noProof/>
          <w:kern w:val="2"/>
          <w:sz w:val="21"/>
          <w:szCs w:val="22"/>
          <w:lang w:val="en-US" w:eastAsia="zh-CN"/>
        </w:rPr>
      </w:pPr>
      <w:r>
        <w:rPr>
          <w:noProof/>
        </w:rPr>
        <w:t>6.14</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_Toc160652237 \h </w:instrText>
      </w:r>
      <w:r>
        <w:rPr>
          <w:noProof/>
        </w:rPr>
      </w:r>
      <w:r>
        <w:rPr>
          <w:noProof/>
        </w:rPr>
        <w:fldChar w:fldCharType="separate"/>
      </w:r>
      <w:r>
        <w:rPr>
          <w:noProof/>
        </w:rPr>
        <w:t>208</w:t>
      </w:r>
      <w:r>
        <w:rPr>
          <w:noProof/>
        </w:rPr>
        <w:fldChar w:fldCharType="end"/>
      </w:r>
    </w:p>
    <w:p w14:paraId="4D539E54" w14:textId="288BB6ED" w:rsidR="00AC0B17" w:rsidRDefault="00AC0B17">
      <w:pPr>
        <w:pStyle w:val="TOC5"/>
        <w:rPr>
          <w:rFonts w:asciiTheme="minorHAnsi" w:eastAsiaTheme="minorEastAsia" w:hAnsiTheme="minorHAnsi" w:cstheme="minorBidi"/>
          <w:noProof/>
          <w:kern w:val="2"/>
          <w:sz w:val="21"/>
          <w:szCs w:val="22"/>
          <w:lang w:val="en-US" w:eastAsia="zh-CN"/>
        </w:rPr>
      </w:pPr>
      <w:r>
        <w:rPr>
          <w:noProof/>
        </w:rPr>
        <w:lastRenderedPageBreak/>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_Toc160652238 \h </w:instrText>
      </w:r>
      <w:r>
        <w:rPr>
          <w:noProof/>
        </w:rPr>
      </w:r>
      <w:r>
        <w:rPr>
          <w:noProof/>
        </w:rPr>
        <w:fldChar w:fldCharType="separate"/>
      </w:r>
      <w:r>
        <w:rPr>
          <w:noProof/>
        </w:rPr>
        <w:t>208</w:t>
      </w:r>
      <w:r>
        <w:rPr>
          <w:noProof/>
        </w:rPr>
        <w:fldChar w:fldCharType="end"/>
      </w:r>
    </w:p>
    <w:p w14:paraId="1BEDD216" w14:textId="54940A06" w:rsidR="00AC0B17" w:rsidRDefault="00AC0B17">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_Toc160652239 \h </w:instrText>
      </w:r>
      <w:r>
        <w:rPr>
          <w:noProof/>
        </w:rPr>
      </w:r>
      <w:r>
        <w:rPr>
          <w:noProof/>
        </w:rPr>
        <w:fldChar w:fldCharType="separate"/>
      </w:r>
      <w:r>
        <w:rPr>
          <w:noProof/>
        </w:rPr>
        <w:t>208</w:t>
      </w:r>
      <w:r>
        <w:rPr>
          <w:noProof/>
        </w:rPr>
        <w:fldChar w:fldCharType="end"/>
      </w:r>
    </w:p>
    <w:p w14:paraId="0DA15A1B" w14:textId="7C54053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_Toc160652240 \h </w:instrText>
      </w:r>
      <w:r>
        <w:rPr>
          <w:noProof/>
        </w:rPr>
      </w:r>
      <w:r>
        <w:rPr>
          <w:noProof/>
        </w:rPr>
        <w:fldChar w:fldCharType="separate"/>
      </w:r>
      <w:r>
        <w:rPr>
          <w:noProof/>
        </w:rPr>
        <w:t>208</w:t>
      </w:r>
      <w:r>
        <w:rPr>
          <w:noProof/>
        </w:rPr>
        <w:fldChar w:fldCharType="end"/>
      </w:r>
    </w:p>
    <w:p w14:paraId="020A758F" w14:textId="7F0D0E04" w:rsidR="00AC0B17" w:rsidRDefault="00AC0B17">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_Toc160652241 \h </w:instrText>
      </w:r>
      <w:r>
        <w:rPr>
          <w:noProof/>
        </w:rPr>
      </w:r>
      <w:r>
        <w:rPr>
          <w:noProof/>
        </w:rPr>
        <w:fldChar w:fldCharType="separate"/>
      </w:r>
      <w:r>
        <w:rPr>
          <w:noProof/>
        </w:rPr>
        <w:t>209</w:t>
      </w:r>
      <w:r>
        <w:rPr>
          <w:noProof/>
        </w:rPr>
        <w:fldChar w:fldCharType="end"/>
      </w:r>
    </w:p>
    <w:p w14:paraId="664CA7D1" w14:textId="3E735D4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_Toc160652242 \h </w:instrText>
      </w:r>
      <w:r>
        <w:rPr>
          <w:noProof/>
        </w:rPr>
      </w:r>
      <w:r>
        <w:rPr>
          <w:noProof/>
        </w:rPr>
        <w:fldChar w:fldCharType="separate"/>
      </w:r>
      <w:r>
        <w:rPr>
          <w:noProof/>
        </w:rPr>
        <w:t>210</w:t>
      </w:r>
      <w:r>
        <w:rPr>
          <w:noProof/>
        </w:rPr>
        <w:fldChar w:fldCharType="end"/>
      </w:r>
    </w:p>
    <w:p w14:paraId="25CEF7F6" w14:textId="356CF3A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_Toc160652243 \h </w:instrText>
      </w:r>
      <w:r>
        <w:rPr>
          <w:noProof/>
        </w:rPr>
      </w:r>
      <w:r>
        <w:rPr>
          <w:noProof/>
        </w:rPr>
        <w:fldChar w:fldCharType="separate"/>
      </w:r>
      <w:r>
        <w:rPr>
          <w:noProof/>
        </w:rPr>
        <w:t>210</w:t>
      </w:r>
      <w:r>
        <w:rPr>
          <w:noProof/>
        </w:rPr>
        <w:fldChar w:fldCharType="end"/>
      </w:r>
    </w:p>
    <w:p w14:paraId="100B6C97" w14:textId="690A5AAE" w:rsidR="00AC0B17" w:rsidRDefault="00AC0B17">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_Toc160652244 \h </w:instrText>
      </w:r>
      <w:r>
        <w:rPr>
          <w:noProof/>
        </w:rPr>
      </w:r>
      <w:r>
        <w:rPr>
          <w:noProof/>
        </w:rPr>
        <w:fldChar w:fldCharType="separate"/>
      </w:r>
      <w:r>
        <w:rPr>
          <w:noProof/>
        </w:rPr>
        <w:t>210</w:t>
      </w:r>
      <w:r>
        <w:rPr>
          <w:noProof/>
        </w:rPr>
        <w:fldChar w:fldCharType="end"/>
      </w:r>
    </w:p>
    <w:p w14:paraId="215196A1" w14:textId="333DF45A" w:rsidR="00AC0B17" w:rsidRDefault="00AC0B17">
      <w:pPr>
        <w:pStyle w:val="TOC5"/>
        <w:rPr>
          <w:rFonts w:asciiTheme="minorHAnsi" w:eastAsiaTheme="minorEastAsia" w:hAnsiTheme="minorHAnsi" w:cstheme="minorBidi"/>
          <w:noProof/>
          <w:kern w:val="2"/>
          <w:sz w:val="21"/>
          <w:szCs w:val="22"/>
          <w:lang w:val="en-US" w:eastAsia="zh-CN"/>
        </w:rPr>
      </w:pPr>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_Toc160652245 \h </w:instrText>
      </w:r>
      <w:r>
        <w:rPr>
          <w:noProof/>
        </w:rPr>
      </w:r>
      <w:r>
        <w:rPr>
          <w:noProof/>
        </w:rPr>
        <w:fldChar w:fldCharType="separate"/>
      </w:r>
      <w:r>
        <w:rPr>
          <w:noProof/>
        </w:rPr>
        <w:t>211</w:t>
      </w:r>
      <w:r>
        <w:rPr>
          <w:noProof/>
        </w:rPr>
        <w:fldChar w:fldCharType="end"/>
      </w:r>
    </w:p>
    <w:p w14:paraId="520C53B0" w14:textId="28CD04B4" w:rsidR="00AC0B17" w:rsidRDefault="00AC0B17">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_Toc160652246 \h </w:instrText>
      </w:r>
      <w:r>
        <w:rPr>
          <w:noProof/>
        </w:rPr>
      </w:r>
      <w:r>
        <w:rPr>
          <w:noProof/>
        </w:rPr>
        <w:fldChar w:fldCharType="separate"/>
      </w:r>
      <w:r>
        <w:rPr>
          <w:noProof/>
        </w:rPr>
        <w:t>211</w:t>
      </w:r>
      <w:r>
        <w:rPr>
          <w:noProof/>
        </w:rPr>
        <w:fldChar w:fldCharType="end"/>
      </w:r>
    </w:p>
    <w:p w14:paraId="3DF35F6E" w14:textId="4F3895FF" w:rsidR="00AC0B17" w:rsidRDefault="00AC0B17">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_Toc160652247 \h </w:instrText>
      </w:r>
      <w:r>
        <w:rPr>
          <w:noProof/>
        </w:rPr>
      </w:r>
      <w:r>
        <w:rPr>
          <w:noProof/>
        </w:rPr>
        <w:fldChar w:fldCharType="separate"/>
      </w:r>
      <w:r>
        <w:rPr>
          <w:noProof/>
        </w:rPr>
        <w:t>211</w:t>
      </w:r>
      <w:r>
        <w:rPr>
          <w:noProof/>
        </w:rPr>
        <w:fldChar w:fldCharType="end"/>
      </w:r>
    </w:p>
    <w:p w14:paraId="3CA0C64B" w14:textId="0D1E1A9A" w:rsidR="00AC0B17" w:rsidRDefault="00AC0B17">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_Toc160652248 \h </w:instrText>
      </w:r>
      <w:r>
        <w:rPr>
          <w:noProof/>
        </w:rPr>
      </w:r>
      <w:r>
        <w:rPr>
          <w:noProof/>
        </w:rPr>
        <w:fldChar w:fldCharType="separate"/>
      </w:r>
      <w:r>
        <w:rPr>
          <w:noProof/>
        </w:rPr>
        <w:t>211</w:t>
      </w:r>
      <w:r>
        <w:rPr>
          <w:noProof/>
        </w:rPr>
        <w:fldChar w:fldCharType="end"/>
      </w:r>
    </w:p>
    <w:p w14:paraId="7EE40216" w14:textId="0F4C384F" w:rsidR="00AC0B17" w:rsidRDefault="00AC0B17">
      <w:pPr>
        <w:pStyle w:val="TOC4"/>
        <w:rPr>
          <w:rFonts w:asciiTheme="minorHAnsi" w:eastAsiaTheme="minorEastAsia" w:hAnsiTheme="minorHAnsi" w:cstheme="minorBidi"/>
          <w:noProof/>
          <w:kern w:val="2"/>
          <w:sz w:val="21"/>
          <w:szCs w:val="22"/>
          <w:lang w:val="en-US" w:eastAsia="zh-CN"/>
        </w:rPr>
      </w:pPr>
      <w:r>
        <w:rPr>
          <w:noProof/>
        </w:rPr>
        <w:t>6.14</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_Toc160652249 \h </w:instrText>
      </w:r>
      <w:r>
        <w:rPr>
          <w:noProof/>
        </w:rPr>
      </w:r>
      <w:r>
        <w:rPr>
          <w:noProof/>
        </w:rPr>
        <w:fldChar w:fldCharType="separate"/>
      </w:r>
      <w:r>
        <w:rPr>
          <w:noProof/>
        </w:rPr>
        <w:t>211</w:t>
      </w:r>
      <w:r>
        <w:rPr>
          <w:noProof/>
        </w:rPr>
        <w:fldChar w:fldCharType="end"/>
      </w:r>
    </w:p>
    <w:p w14:paraId="0C30F3D7" w14:textId="09480E5F" w:rsidR="00AC0B17" w:rsidRDefault="00AC0B17">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_Toc160652250 \h </w:instrText>
      </w:r>
      <w:r>
        <w:rPr>
          <w:noProof/>
        </w:rPr>
      </w:r>
      <w:r>
        <w:rPr>
          <w:noProof/>
        </w:rPr>
        <w:fldChar w:fldCharType="separate"/>
      </w:r>
      <w:r>
        <w:rPr>
          <w:noProof/>
        </w:rPr>
        <w:t>211</w:t>
      </w:r>
      <w:r>
        <w:rPr>
          <w:noProof/>
        </w:rPr>
        <w:fldChar w:fldCharType="end"/>
      </w:r>
    </w:p>
    <w:p w14:paraId="4D073DAC" w14:textId="6198A441" w:rsidR="00AC0B17" w:rsidRDefault="00AC0B17">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_Toc160652251 \h </w:instrText>
      </w:r>
      <w:r>
        <w:rPr>
          <w:noProof/>
        </w:rPr>
      </w:r>
      <w:r>
        <w:rPr>
          <w:noProof/>
        </w:rPr>
        <w:fldChar w:fldCharType="separate"/>
      </w:r>
      <w:r>
        <w:rPr>
          <w:noProof/>
        </w:rPr>
        <w:t>212</w:t>
      </w:r>
      <w:r>
        <w:rPr>
          <w:noProof/>
        </w:rPr>
        <w:fldChar w:fldCharType="end"/>
      </w:r>
    </w:p>
    <w:p w14:paraId="29D5BCAA" w14:textId="730E3797" w:rsidR="00AC0B17" w:rsidRDefault="00AC0B17">
      <w:pPr>
        <w:pStyle w:val="TOC4"/>
        <w:rPr>
          <w:rFonts w:asciiTheme="minorHAnsi" w:eastAsiaTheme="minorEastAsia" w:hAnsiTheme="minorHAnsi" w:cstheme="minorBidi"/>
          <w:noProof/>
          <w:kern w:val="2"/>
          <w:sz w:val="21"/>
          <w:szCs w:val="22"/>
          <w:lang w:val="en-US" w:eastAsia="zh-CN"/>
        </w:rPr>
      </w:pPr>
      <w:r>
        <w:rPr>
          <w:noProof/>
        </w:rPr>
        <w:t>6.14</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_Toc160652252 \h </w:instrText>
      </w:r>
      <w:r>
        <w:rPr>
          <w:noProof/>
        </w:rPr>
      </w:r>
      <w:r>
        <w:rPr>
          <w:noProof/>
        </w:rPr>
        <w:fldChar w:fldCharType="separate"/>
      </w:r>
      <w:r>
        <w:rPr>
          <w:noProof/>
        </w:rPr>
        <w:t>212</w:t>
      </w:r>
      <w:r>
        <w:rPr>
          <w:noProof/>
        </w:rPr>
        <w:fldChar w:fldCharType="end"/>
      </w:r>
    </w:p>
    <w:p w14:paraId="07B37CAF" w14:textId="6C96BF79" w:rsidR="00AC0B17" w:rsidRDefault="00AC0B17">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_Toc160652253 \h </w:instrText>
      </w:r>
      <w:r>
        <w:rPr>
          <w:noProof/>
        </w:rPr>
      </w:r>
      <w:r>
        <w:rPr>
          <w:noProof/>
        </w:rPr>
        <w:fldChar w:fldCharType="separate"/>
      </w:r>
      <w:r>
        <w:rPr>
          <w:noProof/>
        </w:rPr>
        <w:t>212</w:t>
      </w:r>
      <w:r>
        <w:rPr>
          <w:noProof/>
        </w:rPr>
        <w:fldChar w:fldCharType="end"/>
      </w:r>
    </w:p>
    <w:p w14:paraId="0BC2FE86" w14:textId="20F319D2" w:rsidR="00AC0B17" w:rsidRDefault="00AC0B17">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_Toc160652254 \h </w:instrText>
      </w:r>
      <w:r>
        <w:rPr>
          <w:noProof/>
        </w:rPr>
      </w:r>
      <w:r>
        <w:rPr>
          <w:noProof/>
        </w:rPr>
        <w:fldChar w:fldCharType="separate"/>
      </w:r>
      <w:r>
        <w:rPr>
          <w:noProof/>
        </w:rPr>
        <w:t>212</w:t>
      </w:r>
      <w:r>
        <w:rPr>
          <w:noProof/>
        </w:rPr>
        <w:fldChar w:fldCharType="end"/>
      </w:r>
    </w:p>
    <w:p w14:paraId="52AB0FF4" w14:textId="2D438BA1" w:rsidR="00AC0B17" w:rsidRDefault="00AC0B17">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_Toc160652255 \h </w:instrText>
      </w:r>
      <w:r>
        <w:rPr>
          <w:noProof/>
        </w:rPr>
      </w:r>
      <w:r>
        <w:rPr>
          <w:noProof/>
        </w:rPr>
        <w:fldChar w:fldCharType="separate"/>
      </w:r>
      <w:r>
        <w:rPr>
          <w:noProof/>
        </w:rPr>
        <w:t>213</w:t>
      </w:r>
      <w:r>
        <w:rPr>
          <w:noProof/>
        </w:rPr>
        <w:fldChar w:fldCharType="end"/>
      </w:r>
    </w:p>
    <w:p w14:paraId="078FE31A" w14:textId="7C70230F" w:rsidR="00AC0B17" w:rsidRDefault="00AC0B17">
      <w:pPr>
        <w:pStyle w:val="TOC4"/>
        <w:rPr>
          <w:rFonts w:asciiTheme="minorHAnsi" w:eastAsiaTheme="minorEastAsia" w:hAnsiTheme="minorHAnsi" w:cstheme="minorBidi"/>
          <w:noProof/>
          <w:kern w:val="2"/>
          <w:sz w:val="21"/>
          <w:szCs w:val="22"/>
          <w:lang w:val="en-US" w:eastAsia="zh-CN"/>
        </w:rPr>
      </w:pPr>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_Toc160652256 \h </w:instrText>
      </w:r>
      <w:r>
        <w:rPr>
          <w:noProof/>
        </w:rPr>
      </w:r>
      <w:r>
        <w:rPr>
          <w:noProof/>
        </w:rPr>
        <w:fldChar w:fldCharType="separate"/>
      </w:r>
      <w:r>
        <w:rPr>
          <w:noProof/>
        </w:rPr>
        <w:t>213</w:t>
      </w:r>
      <w:r>
        <w:rPr>
          <w:noProof/>
        </w:rPr>
        <w:fldChar w:fldCharType="end"/>
      </w:r>
    </w:p>
    <w:p w14:paraId="36081FA8" w14:textId="767D1043" w:rsidR="00AC0B17" w:rsidRDefault="00AC0B17">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_Toc160652257 \h </w:instrText>
      </w:r>
      <w:r>
        <w:rPr>
          <w:noProof/>
        </w:rPr>
      </w:r>
      <w:r>
        <w:rPr>
          <w:noProof/>
        </w:rPr>
        <w:fldChar w:fldCharType="separate"/>
      </w:r>
      <w:r>
        <w:rPr>
          <w:noProof/>
        </w:rPr>
        <w:t>213</w:t>
      </w:r>
      <w:r>
        <w:rPr>
          <w:noProof/>
        </w:rPr>
        <w:fldChar w:fldCharType="end"/>
      </w:r>
    </w:p>
    <w:p w14:paraId="70B3473F" w14:textId="3AC83989" w:rsidR="00AC0B17" w:rsidRDefault="00AC0B17">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_Toc160652258 \h </w:instrText>
      </w:r>
      <w:r>
        <w:rPr>
          <w:noProof/>
        </w:rPr>
      </w:r>
      <w:r>
        <w:rPr>
          <w:noProof/>
        </w:rPr>
        <w:fldChar w:fldCharType="separate"/>
      </w:r>
      <w:r>
        <w:rPr>
          <w:noProof/>
        </w:rPr>
        <w:t>213</w:t>
      </w:r>
      <w:r>
        <w:rPr>
          <w:noProof/>
        </w:rPr>
        <w:fldChar w:fldCharType="end"/>
      </w:r>
    </w:p>
    <w:p w14:paraId="28C12636" w14:textId="62618E52" w:rsidR="00AC0B17" w:rsidRDefault="00AC0B17">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_Toc160652259 \h </w:instrText>
      </w:r>
      <w:r>
        <w:rPr>
          <w:noProof/>
        </w:rPr>
      </w:r>
      <w:r>
        <w:rPr>
          <w:noProof/>
        </w:rPr>
        <w:fldChar w:fldCharType="separate"/>
      </w:r>
      <w:r>
        <w:rPr>
          <w:noProof/>
        </w:rPr>
        <w:t>213</w:t>
      </w:r>
      <w:r>
        <w:rPr>
          <w:noProof/>
        </w:rPr>
        <w:fldChar w:fldCharType="end"/>
      </w:r>
    </w:p>
    <w:p w14:paraId="14E3B5DE" w14:textId="4B160519" w:rsidR="00AC0B17" w:rsidRDefault="00AC0B17">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_Toc160652260 \h </w:instrText>
      </w:r>
      <w:r>
        <w:rPr>
          <w:noProof/>
        </w:rPr>
      </w:r>
      <w:r>
        <w:rPr>
          <w:noProof/>
        </w:rPr>
        <w:fldChar w:fldCharType="separate"/>
      </w:r>
      <w:r>
        <w:rPr>
          <w:noProof/>
        </w:rPr>
        <w:t>213</w:t>
      </w:r>
      <w:r>
        <w:rPr>
          <w:noProof/>
        </w:rPr>
        <w:fldChar w:fldCharType="end"/>
      </w:r>
    </w:p>
    <w:p w14:paraId="7EC4CDBA" w14:textId="767B011C" w:rsidR="00AC0B17" w:rsidRDefault="00AC0B17">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_Toc160652261 \h </w:instrText>
      </w:r>
      <w:r>
        <w:rPr>
          <w:noProof/>
        </w:rPr>
      </w:r>
      <w:r>
        <w:rPr>
          <w:noProof/>
        </w:rPr>
        <w:fldChar w:fldCharType="separate"/>
      </w:r>
      <w:r>
        <w:rPr>
          <w:noProof/>
        </w:rPr>
        <w:t>213</w:t>
      </w:r>
      <w:r>
        <w:rPr>
          <w:noProof/>
        </w:rPr>
        <w:fldChar w:fldCharType="end"/>
      </w:r>
    </w:p>
    <w:p w14:paraId="5F154EBB" w14:textId="4F655FE2" w:rsidR="00AC0B17" w:rsidRDefault="00AC0B17">
      <w:pPr>
        <w:pStyle w:val="TOC3"/>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_Toc160652262 \h </w:instrText>
      </w:r>
      <w:r>
        <w:rPr>
          <w:noProof/>
        </w:rPr>
      </w:r>
      <w:r>
        <w:rPr>
          <w:noProof/>
        </w:rPr>
        <w:fldChar w:fldCharType="separate"/>
      </w:r>
      <w:r>
        <w:rPr>
          <w:noProof/>
        </w:rPr>
        <w:t>213</w:t>
      </w:r>
      <w:r>
        <w:rPr>
          <w:noProof/>
        </w:rPr>
        <w:fldChar w:fldCharType="end"/>
      </w:r>
    </w:p>
    <w:p w14:paraId="4F7A4701" w14:textId="27A91740" w:rsidR="00AC0B17" w:rsidRDefault="00AC0B17">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_Toc160652263 \h </w:instrText>
      </w:r>
      <w:r>
        <w:rPr>
          <w:noProof/>
        </w:rPr>
      </w:r>
      <w:r>
        <w:rPr>
          <w:noProof/>
        </w:rPr>
        <w:fldChar w:fldCharType="separate"/>
      </w:r>
      <w:r>
        <w:rPr>
          <w:noProof/>
        </w:rPr>
        <w:t>214</w:t>
      </w:r>
      <w:r>
        <w:rPr>
          <w:noProof/>
        </w:rPr>
        <w:fldChar w:fldCharType="end"/>
      </w:r>
    </w:p>
    <w:p w14:paraId="2102E0DC" w14:textId="028C898B" w:rsidR="00AC0B17" w:rsidRDefault="00AC0B17">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_Toc160652264 \h </w:instrText>
      </w:r>
      <w:r>
        <w:rPr>
          <w:noProof/>
        </w:rPr>
      </w:r>
      <w:r>
        <w:rPr>
          <w:noProof/>
        </w:rPr>
        <w:fldChar w:fldCharType="separate"/>
      </w:r>
      <w:r>
        <w:rPr>
          <w:noProof/>
        </w:rPr>
        <w:t>214</w:t>
      </w:r>
      <w:r>
        <w:rPr>
          <w:noProof/>
        </w:rPr>
        <w:fldChar w:fldCharType="end"/>
      </w:r>
    </w:p>
    <w:p w14:paraId="06791631" w14:textId="59798576" w:rsidR="00AC0B17" w:rsidRDefault="00AC0B17">
      <w:pPr>
        <w:pStyle w:val="TOC4"/>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_Toc160652265 \h </w:instrText>
      </w:r>
      <w:r>
        <w:rPr>
          <w:noProof/>
        </w:rPr>
      </w:r>
      <w:r>
        <w:rPr>
          <w:noProof/>
        </w:rPr>
        <w:fldChar w:fldCharType="separate"/>
      </w:r>
      <w:r>
        <w:rPr>
          <w:noProof/>
        </w:rPr>
        <w:t>214</w:t>
      </w:r>
      <w:r>
        <w:rPr>
          <w:noProof/>
        </w:rPr>
        <w:fldChar w:fldCharType="end"/>
      </w:r>
    </w:p>
    <w:p w14:paraId="6E55071A" w14:textId="0A070491"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6.15.3.2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lang w:eastAsia="fr-FR"/>
        </w:rPr>
        <w:t xml:space="preserve">Network Slice Requirements Verification and Alignment </w:t>
      </w:r>
      <w:r w:rsidRPr="00363141">
        <w:rPr>
          <w:noProof/>
          <w:lang w:val="en-US"/>
        </w:rPr>
        <w:t>Subscriptions</w:t>
      </w:r>
      <w:r>
        <w:rPr>
          <w:noProof/>
        </w:rPr>
        <w:tab/>
      </w:r>
      <w:r>
        <w:rPr>
          <w:noProof/>
        </w:rPr>
        <w:fldChar w:fldCharType="begin"/>
      </w:r>
      <w:r>
        <w:rPr>
          <w:noProof/>
        </w:rPr>
        <w:instrText xml:space="preserve"> PAGEREF _Toc160652266 \h </w:instrText>
      </w:r>
      <w:r>
        <w:rPr>
          <w:noProof/>
        </w:rPr>
      </w:r>
      <w:r>
        <w:rPr>
          <w:noProof/>
        </w:rPr>
        <w:fldChar w:fldCharType="separate"/>
      </w:r>
      <w:r>
        <w:rPr>
          <w:noProof/>
        </w:rPr>
        <w:t>215</w:t>
      </w:r>
      <w:r>
        <w:rPr>
          <w:noProof/>
        </w:rPr>
        <w:fldChar w:fldCharType="end"/>
      </w:r>
    </w:p>
    <w:p w14:paraId="4EFE5E37" w14:textId="6A9A1957" w:rsidR="00AC0B17" w:rsidRDefault="00AC0B17">
      <w:pPr>
        <w:pStyle w:val="TOC5"/>
        <w:rPr>
          <w:rFonts w:asciiTheme="minorHAnsi" w:eastAsiaTheme="minorEastAsia" w:hAnsiTheme="minorHAnsi" w:cstheme="minorBidi"/>
          <w:noProof/>
          <w:kern w:val="2"/>
          <w:sz w:val="21"/>
          <w:szCs w:val="22"/>
          <w:lang w:val="en-US" w:eastAsia="zh-CN"/>
        </w:rPr>
      </w:pPr>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_Toc160652267 \h </w:instrText>
      </w:r>
      <w:r>
        <w:rPr>
          <w:noProof/>
        </w:rPr>
      </w:r>
      <w:r>
        <w:rPr>
          <w:noProof/>
        </w:rPr>
        <w:fldChar w:fldCharType="separate"/>
      </w:r>
      <w:r>
        <w:rPr>
          <w:noProof/>
        </w:rPr>
        <w:t>215</w:t>
      </w:r>
      <w:r>
        <w:rPr>
          <w:noProof/>
        </w:rPr>
        <w:fldChar w:fldCharType="end"/>
      </w:r>
    </w:p>
    <w:p w14:paraId="0F7141DE" w14:textId="25509F92" w:rsidR="00AC0B17" w:rsidRDefault="00AC0B17">
      <w:pPr>
        <w:pStyle w:val="TOC5"/>
        <w:rPr>
          <w:rFonts w:asciiTheme="minorHAnsi" w:eastAsiaTheme="minorEastAsia" w:hAnsiTheme="minorHAnsi" w:cstheme="minorBidi"/>
          <w:noProof/>
          <w:kern w:val="2"/>
          <w:sz w:val="21"/>
          <w:szCs w:val="22"/>
          <w:lang w:val="en-US" w:eastAsia="zh-CN"/>
        </w:rPr>
      </w:pPr>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_Toc160652268 \h </w:instrText>
      </w:r>
      <w:r>
        <w:rPr>
          <w:noProof/>
        </w:rPr>
      </w:r>
      <w:r>
        <w:rPr>
          <w:noProof/>
        </w:rPr>
        <w:fldChar w:fldCharType="separate"/>
      </w:r>
      <w:r>
        <w:rPr>
          <w:noProof/>
        </w:rPr>
        <w:t>215</w:t>
      </w:r>
      <w:r>
        <w:rPr>
          <w:noProof/>
        </w:rPr>
        <w:fldChar w:fldCharType="end"/>
      </w:r>
    </w:p>
    <w:p w14:paraId="06F8ABFB" w14:textId="0102765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_Toc160652269 \h </w:instrText>
      </w:r>
      <w:r>
        <w:rPr>
          <w:noProof/>
        </w:rPr>
      </w:r>
      <w:r>
        <w:rPr>
          <w:noProof/>
        </w:rPr>
        <w:fldChar w:fldCharType="separate"/>
      </w:r>
      <w:r>
        <w:rPr>
          <w:noProof/>
        </w:rPr>
        <w:t>215</w:t>
      </w:r>
      <w:r>
        <w:rPr>
          <w:noProof/>
        </w:rPr>
        <w:fldChar w:fldCharType="end"/>
      </w:r>
    </w:p>
    <w:p w14:paraId="0CEA76DB" w14:textId="59C5E9D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_Toc160652270 \h </w:instrText>
      </w:r>
      <w:r>
        <w:rPr>
          <w:noProof/>
        </w:rPr>
      </w:r>
      <w:r>
        <w:rPr>
          <w:noProof/>
        </w:rPr>
        <w:fldChar w:fldCharType="separate"/>
      </w:r>
      <w:r>
        <w:rPr>
          <w:noProof/>
        </w:rPr>
        <w:t>215</w:t>
      </w:r>
      <w:r>
        <w:rPr>
          <w:noProof/>
        </w:rPr>
        <w:fldChar w:fldCharType="end"/>
      </w:r>
    </w:p>
    <w:p w14:paraId="19DE6BA7" w14:textId="6CDA847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_Toc160652271 \h </w:instrText>
      </w:r>
      <w:r>
        <w:rPr>
          <w:noProof/>
        </w:rPr>
      </w:r>
      <w:r>
        <w:rPr>
          <w:noProof/>
        </w:rPr>
        <w:fldChar w:fldCharType="separate"/>
      </w:r>
      <w:r>
        <w:rPr>
          <w:noProof/>
        </w:rPr>
        <w:t>216</w:t>
      </w:r>
      <w:r>
        <w:rPr>
          <w:noProof/>
        </w:rPr>
        <w:fldChar w:fldCharType="end"/>
      </w:r>
    </w:p>
    <w:p w14:paraId="04D4B313" w14:textId="52516B95" w:rsidR="00AC0B17" w:rsidRDefault="00AC0B17">
      <w:pPr>
        <w:pStyle w:val="TOC4"/>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_Toc160652272 \h </w:instrText>
      </w:r>
      <w:r>
        <w:rPr>
          <w:noProof/>
        </w:rPr>
      </w:r>
      <w:r>
        <w:rPr>
          <w:noProof/>
        </w:rPr>
        <w:fldChar w:fldCharType="separate"/>
      </w:r>
      <w:r>
        <w:rPr>
          <w:noProof/>
        </w:rPr>
        <w:t>216</w:t>
      </w:r>
      <w:r>
        <w:rPr>
          <w:noProof/>
        </w:rPr>
        <w:fldChar w:fldCharType="end"/>
      </w:r>
    </w:p>
    <w:p w14:paraId="6EE6855D" w14:textId="5ADAB0AF" w:rsidR="00AC0B17" w:rsidRDefault="00AC0B1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_Toc160652273 \h </w:instrText>
      </w:r>
      <w:r>
        <w:rPr>
          <w:noProof/>
        </w:rPr>
      </w:r>
      <w:r>
        <w:rPr>
          <w:noProof/>
        </w:rPr>
        <w:fldChar w:fldCharType="separate"/>
      </w:r>
      <w:r>
        <w:rPr>
          <w:noProof/>
        </w:rPr>
        <w:t>216</w:t>
      </w:r>
      <w:r>
        <w:rPr>
          <w:noProof/>
        </w:rPr>
        <w:fldChar w:fldCharType="end"/>
      </w:r>
    </w:p>
    <w:p w14:paraId="1C973A19" w14:textId="7D247988" w:rsidR="00AC0B17" w:rsidRDefault="00AC0B1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_Toc160652274 \h </w:instrText>
      </w:r>
      <w:r>
        <w:rPr>
          <w:noProof/>
        </w:rPr>
      </w:r>
      <w:r>
        <w:rPr>
          <w:noProof/>
        </w:rPr>
        <w:fldChar w:fldCharType="separate"/>
      </w:r>
      <w:r>
        <w:rPr>
          <w:noProof/>
        </w:rPr>
        <w:t>216</w:t>
      </w:r>
      <w:r>
        <w:rPr>
          <w:noProof/>
        </w:rPr>
        <w:fldChar w:fldCharType="end"/>
      </w:r>
    </w:p>
    <w:p w14:paraId="709C878D" w14:textId="1FD7125D" w:rsidR="00AC0B17" w:rsidRDefault="00AC0B1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_Toc160652275 \h </w:instrText>
      </w:r>
      <w:r>
        <w:rPr>
          <w:noProof/>
        </w:rPr>
      </w:r>
      <w:r>
        <w:rPr>
          <w:noProof/>
        </w:rPr>
        <w:fldChar w:fldCharType="separate"/>
      </w:r>
      <w:r>
        <w:rPr>
          <w:noProof/>
        </w:rPr>
        <w:t>217</w:t>
      </w:r>
      <w:r>
        <w:rPr>
          <w:noProof/>
        </w:rPr>
        <w:fldChar w:fldCharType="end"/>
      </w:r>
    </w:p>
    <w:p w14:paraId="40092E73" w14:textId="1676159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_Toc160652276 \h </w:instrText>
      </w:r>
      <w:r>
        <w:rPr>
          <w:noProof/>
        </w:rPr>
      </w:r>
      <w:r>
        <w:rPr>
          <w:noProof/>
        </w:rPr>
        <w:fldChar w:fldCharType="separate"/>
      </w:r>
      <w:r>
        <w:rPr>
          <w:noProof/>
        </w:rPr>
        <w:t>217</w:t>
      </w:r>
      <w:r>
        <w:rPr>
          <w:noProof/>
        </w:rPr>
        <w:fldChar w:fldCharType="end"/>
      </w:r>
    </w:p>
    <w:p w14:paraId="3B47BFEE" w14:textId="1ED04127"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_Toc160652277 \h </w:instrText>
      </w:r>
      <w:r>
        <w:rPr>
          <w:noProof/>
        </w:rPr>
      </w:r>
      <w:r>
        <w:rPr>
          <w:noProof/>
        </w:rPr>
        <w:fldChar w:fldCharType="separate"/>
      </w:r>
      <w:r>
        <w:rPr>
          <w:noProof/>
        </w:rPr>
        <w:t>218</w:t>
      </w:r>
      <w:r>
        <w:rPr>
          <w:noProof/>
        </w:rPr>
        <w:fldChar w:fldCharType="end"/>
      </w:r>
    </w:p>
    <w:p w14:paraId="4A9AD23F" w14:textId="6DA0C3E2"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_Toc160652278 \h </w:instrText>
      </w:r>
      <w:r>
        <w:rPr>
          <w:noProof/>
        </w:rPr>
      </w:r>
      <w:r>
        <w:rPr>
          <w:noProof/>
        </w:rPr>
        <w:fldChar w:fldCharType="separate"/>
      </w:r>
      <w:r>
        <w:rPr>
          <w:noProof/>
        </w:rPr>
        <w:t>219</w:t>
      </w:r>
      <w:r>
        <w:rPr>
          <w:noProof/>
        </w:rPr>
        <w:fldChar w:fldCharType="end"/>
      </w:r>
    </w:p>
    <w:p w14:paraId="30808AFD" w14:textId="0E151E34"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_Toc160652279 \h </w:instrText>
      </w:r>
      <w:r>
        <w:rPr>
          <w:noProof/>
        </w:rPr>
      </w:r>
      <w:r>
        <w:rPr>
          <w:noProof/>
        </w:rPr>
        <w:fldChar w:fldCharType="separate"/>
      </w:r>
      <w:r>
        <w:rPr>
          <w:noProof/>
        </w:rPr>
        <w:t>220</w:t>
      </w:r>
      <w:r>
        <w:rPr>
          <w:noProof/>
        </w:rPr>
        <w:fldChar w:fldCharType="end"/>
      </w:r>
    </w:p>
    <w:p w14:paraId="4E60C60E" w14:textId="254A39BD" w:rsidR="00AC0B17" w:rsidRDefault="00AC0B1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_Toc160652280 \h </w:instrText>
      </w:r>
      <w:r>
        <w:rPr>
          <w:noProof/>
        </w:rPr>
      </w:r>
      <w:r>
        <w:rPr>
          <w:noProof/>
        </w:rPr>
        <w:fldChar w:fldCharType="separate"/>
      </w:r>
      <w:r>
        <w:rPr>
          <w:noProof/>
        </w:rPr>
        <w:t>221</w:t>
      </w:r>
      <w:r>
        <w:rPr>
          <w:noProof/>
        </w:rPr>
        <w:fldChar w:fldCharType="end"/>
      </w:r>
    </w:p>
    <w:p w14:paraId="719ADF20" w14:textId="41979AEC" w:rsidR="00AC0B17" w:rsidRDefault="00AC0B17">
      <w:pPr>
        <w:pStyle w:val="TOC3"/>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_Toc160652281 \h </w:instrText>
      </w:r>
      <w:r>
        <w:rPr>
          <w:noProof/>
        </w:rPr>
      </w:r>
      <w:r>
        <w:rPr>
          <w:noProof/>
        </w:rPr>
        <w:fldChar w:fldCharType="separate"/>
      </w:r>
      <w:r>
        <w:rPr>
          <w:noProof/>
        </w:rPr>
        <w:t>221</w:t>
      </w:r>
      <w:r>
        <w:rPr>
          <w:noProof/>
        </w:rPr>
        <w:fldChar w:fldCharType="end"/>
      </w:r>
    </w:p>
    <w:p w14:paraId="5D6EB8DF" w14:textId="5FA1716F" w:rsidR="00AC0B17" w:rsidRDefault="00AC0B17">
      <w:pPr>
        <w:pStyle w:val="TOC3"/>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_Toc160652282 \h </w:instrText>
      </w:r>
      <w:r>
        <w:rPr>
          <w:noProof/>
        </w:rPr>
      </w:r>
      <w:r>
        <w:rPr>
          <w:noProof/>
        </w:rPr>
        <w:fldChar w:fldCharType="separate"/>
      </w:r>
      <w:r>
        <w:rPr>
          <w:noProof/>
        </w:rPr>
        <w:t>221</w:t>
      </w:r>
      <w:r>
        <w:rPr>
          <w:noProof/>
        </w:rPr>
        <w:fldChar w:fldCharType="end"/>
      </w:r>
    </w:p>
    <w:p w14:paraId="7BB732BA" w14:textId="66F0FAED" w:rsidR="00AC0B17" w:rsidRDefault="00AC0B17">
      <w:pPr>
        <w:pStyle w:val="TOC4"/>
        <w:rPr>
          <w:rFonts w:asciiTheme="minorHAnsi" w:eastAsiaTheme="minorEastAsia" w:hAnsiTheme="minorHAnsi" w:cstheme="minorBidi"/>
          <w:noProof/>
          <w:kern w:val="2"/>
          <w:sz w:val="21"/>
          <w:szCs w:val="22"/>
          <w:lang w:val="en-US" w:eastAsia="zh-CN"/>
        </w:rPr>
      </w:pPr>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_Toc160652283 \h </w:instrText>
      </w:r>
      <w:r>
        <w:rPr>
          <w:noProof/>
        </w:rPr>
      </w:r>
      <w:r>
        <w:rPr>
          <w:noProof/>
        </w:rPr>
        <w:fldChar w:fldCharType="separate"/>
      </w:r>
      <w:r>
        <w:rPr>
          <w:noProof/>
        </w:rPr>
        <w:t>221</w:t>
      </w:r>
      <w:r>
        <w:rPr>
          <w:noProof/>
        </w:rPr>
        <w:fldChar w:fldCharType="end"/>
      </w:r>
    </w:p>
    <w:p w14:paraId="3E22031B" w14:textId="1B02F77C" w:rsidR="00AC0B17" w:rsidRDefault="00AC0B17">
      <w:pPr>
        <w:pStyle w:val="TOC4"/>
        <w:rPr>
          <w:rFonts w:asciiTheme="minorHAnsi" w:eastAsiaTheme="minorEastAsia" w:hAnsiTheme="minorHAnsi" w:cstheme="minorBidi"/>
          <w:noProof/>
          <w:kern w:val="2"/>
          <w:sz w:val="21"/>
          <w:szCs w:val="22"/>
          <w:lang w:val="en-US" w:eastAsia="zh-CN"/>
        </w:rPr>
      </w:pPr>
      <w:r>
        <w:rPr>
          <w:noProof/>
        </w:rPr>
        <w:t>6.15</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363141">
        <w:rPr>
          <w:noProof/>
          <w:lang w:val="en-US"/>
        </w:rPr>
        <w:t>Notification</w:t>
      </w:r>
      <w:r>
        <w:rPr>
          <w:noProof/>
        </w:rPr>
        <w:tab/>
      </w:r>
      <w:r>
        <w:rPr>
          <w:noProof/>
        </w:rPr>
        <w:fldChar w:fldCharType="begin"/>
      </w:r>
      <w:r>
        <w:rPr>
          <w:noProof/>
        </w:rPr>
        <w:instrText xml:space="preserve"> PAGEREF _Toc160652284 \h </w:instrText>
      </w:r>
      <w:r>
        <w:rPr>
          <w:noProof/>
        </w:rPr>
      </w:r>
      <w:r>
        <w:rPr>
          <w:noProof/>
        </w:rPr>
        <w:fldChar w:fldCharType="separate"/>
      </w:r>
      <w:r>
        <w:rPr>
          <w:noProof/>
        </w:rPr>
        <w:t>221</w:t>
      </w:r>
      <w:r>
        <w:rPr>
          <w:noProof/>
        </w:rPr>
        <w:fldChar w:fldCharType="end"/>
      </w:r>
    </w:p>
    <w:p w14:paraId="39DDEE43" w14:textId="73F527B8" w:rsidR="00AC0B17" w:rsidRDefault="00AC0B17">
      <w:pPr>
        <w:pStyle w:val="TOC5"/>
        <w:rPr>
          <w:rFonts w:asciiTheme="minorHAnsi" w:eastAsiaTheme="minorEastAsia" w:hAnsiTheme="minorHAnsi" w:cstheme="minorBidi"/>
          <w:noProof/>
          <w:kern w:val="2"/>
          <w:sz w:val="21"/>
          <w:szCs w:val="22"/>
          <w:lang w:val="en-US" w:eastAsia="zh-CN"/>
        </w:rPr>
      </w:pPr>
      <w:r>
        <w:rPr>
          <w:noProof/>
        </w:rPr>
        <w:t>6.15</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_Toc160652285 \h </w:instrText>
      </w:r>
      <w:r>
        <w:rPr>
          <w:noProof/>
        </w:rPr>
      </w:r>
      <w:r>
        <w:rPr>
          <w:noProof/>
        </w:rPr>
        <w:fldChar w:fldCharType="separate"/>
      </w:r>
      <w:r>
        <w:rPr>
          <w:noProof/>
        </w:rPr>
        <w:t>221</w:t>
      </w:r>
      <w:r>
        <w:rPr>
          <w:noProof/>
        </w:rPr>
        <w:fldChar w:fldCharType="end"/>
      </w:r>
    </w:p>
    <w:p w14:paraId="120A56CF" w14:textId="7270B660" w:rsidR="00AC0B17" w:rsidRDefault="00AC0B17">
      <w:pPr>
        <w:pStyle w:val="TOC5"/>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_Toc160652286 \h </w:instrText>
      </w:r>
      <w:r>
        <w:rPr>
          <w:noProof/>
        </w:rPr>
      </w:r>
      <w:r>
        <w:rPr>
          <w:noProof/>
        </w:rPr>
        <w:fldChar w:fldCharType="separate"/>
      </w:r>
      <w:r>
        <w:rPr>
          <w:noProof/>
        </w:rPr>
        <w:t>221</w:t>
      </w:r>
      <w:r>
        <w:rPr>
          <w:noProof/>
        </w:rPr>
        <w:fldChar w:fldCharType="end"/>
      </w:r>
    </w:p>
    <w:p w14:paraId="31B10E34" w14:textId="653F12C9" w:rsidR="00AC0B17" w:rsidRDefault="00AC0B17">
      <w:pPr>
        <w:pStyle w:val="TOC5"/>
        <w:rPr>
          <w:rFonts w:asciiTheme="minorHAnsi" w:eastAsiaTheme="minorEastAsia" w:hAnsiTheme="minorHAnsi" w:cstheme="minorBidi"/>
          <w:noProof/>
          <w:kern w:val="2"/>
          <w:sz w:val="21"/>
          <w:szCs w:val="22"/>
          <w:lang w:val="en-US" w:eastAsia="zh-CN"/>
        </w:rPr>
      </w:pPr>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_Toc160652287 \h </w:instrText>
      </w:r>
      <w:r>
        <w:rPr>
          <w:noProof/>
        </w:rPr>
      </w:r>
      <w:r>
        <w:rPr>
          <w:noProof/>
        </w:rPr>
        <w:fldChar w:fldCharType="separate"/>
      </w:r>
      <w:r>
        <w:rPr>
          <w:noProof/>
        </w:rPr>
        <w:t>221</w:t>
      </w:r>
      <w:r>
        <w:rPr>
          <w:noProof/>
        </w:rPr>
        <w:fldChar w:fldCharType="end"/>
      </w:r>
    </w:p>
    <w:p w14:paraId="707AB3E9" w14:textId="52D8194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_Toc160652288 \h </w:instrText>
      </w:r>
      <w:r>
        <w:rPr>
          <w:noProof/>
        </w:rPr>
      </w:r>
      <w:r>
        <w:rPr>
          <w:noProof/>
        </w:rPr>
        <w:fldChar w:fldCharType="separate"/>
      </w:r>
      <w:r>
        <w:rPr>
          <w:noProof/>
        </w:rPr>
        <w:t>221</w:t>
      </w:r>
      <w:r>
        <w:rPr>
          <w:noProof/>
        </w:rPr>
        <w:fldChar w:fldCharType="end"/>
      </w:r>
    </w:p>
    <w:p w14:paraId="2E54D560" w14:textId="41B3FB97" w:rsidR="00AC0B17" w:rsidRDefault="00AC0B17">
      <w:pPr>
        <w:pStyle w:val="TOC3"/>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_Toc160652289 \h </w:instrText>
      </w:r>
      <w:r>
        <w:rPr>
          <w:noProof/>
        </w:rPr>
      </w:r>
      <w:r>
        <w:rPr>
          <w:noProof/>
        </w:rPr>
        <w:fldChar w:fldCharType="separate"/>
      </w:r>
      <w:r>
        <w:rPr>
          <w:noProof/>
        </w:rPr>
        <w:t>222</w:t>
      </w:r>
      <w:r>
        <w:rPr>
          <w:noProof/>
        </w:rPr>
        <w:fldChar w:fldCharType="end"/>
      </w:r>
    </w:p>
    <w:p w14:paraId="078A94BA" w14:textId="0109CF8B" w:rsidR="00AC0B17" w:rsidRDefault="00AC0B17">
      <w:pPr>
        <w:pStyle w:val="TOC4"/>
        <w:rPr>
          <w:rFonts w:asciiTheme="minorHAnsi" w:eastAsiaTheme="minorEastAsia" w:hAnsiTheme="minorHAnsi" w:cstheme="minorBidi"/>
          <w:noProof/>
          <w:kern w:val="2"/>
          <w:sz w:val="21"/>
          <w:szCs w:val="22"/>
          <w:lang w:val="en-US" w:eastAsia="zh-CN"/>
        </w:rPr>
      </w:pPr>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_Toc160652290 \h </w:instrText>
      </w:r>
      <w:r>
        <w:rPr>
          <w:noProof/>
        </w:rPr>
      </w:r>
      <w:r>
        <w:rPr>
          <w:noProof/>
        </w:rPr>
        <w:fldChar w:fldCharType="separate"/>
      </w:r>
      <w:r>
        <w:rPr>
          <w:noProof/>
        </w:rPr>
        <w:t>222</w:t>
      </w:r>
      <w:r>
        <w:rPr>
          <w:noProof/>
        </w:rPr>
        <w:fldChar w:fldCharType="end"/>
      </w:r>
    </w:p>
    <w:p w14:paraId="6A7856AB" w14:textId="0BA4934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_Toc160652291 \h </w:instrText>
      </w:r>
      <w:r>
        <w:rPr>
          <w:noProof/>
        </w:rPr>
      </w:r>
      <w:r>
        <w:rPr>
          <w:noProof/>
        </w:rPr>
        <w:fldChar w:fldCharType="separate"/>
      </w:r>
      <w:r>
        <w:rPr>
          <w:noProof/>
        </w:rPr>
        <w:t>223</w:t>
      </w:r>
      <w:r>
        <w:rPr>
          <w:noProof/>
        </w:rPr>
        <w:fldChar w:fldCharType="end"/>
      </w:r>
    </w:p>
    <w:p w14:paraId="25A1D9AE" w14:textId="5D1C066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_Toc160652292 \h </w:instrText>
      </w:r>
      <w:r>
        <w:rPr>
          <w:noProof/>
        </w:rPr>
      </w:r>
      <w:r>
        <w:rPr>
          <w:noProof/>
        </w:rPr>
        <w:fldChar w:fldCharType="separate"/>
      </w:r>
      <w:r>
        <w:rPr>
          <w:noProof/>
        </w:rPr>
        <w:t>223</w:t>
      </w:r>
      <w:r>
        <w:rPr>
          <w:noProof/>
        </w:rPr>
        <w:fldChar w:fldCharType="end"/>
      </w:r>
    </w:p>
    <w:p w14:paraId="4D28AFD8" w14:textId="1062320D" w:rsidR="00AC0B17" w:rsidRDefault="00AC0B17">
      <w:pPr>
        <w:pStyle w:val="TOC5"/>
        <w:rPr>
          <w:rFonts w:asciiTheme="minorHAnsi" w:eastAsiaTheme="minorEastAsia" w:hAnsiTheme="minorHAnsi" w:cstheme="minorBidi"/>
          <w:noProof/>
          <w:kern w:val="2"/>
          <w:sz w:val="21"/>
          <w:szCs w:val="22"/>
          <w:lang w:val="en-US" w:eastAsia="zh-CN"/>
        </w:rPr>
      </w:pPr>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_Toc160652293 \h </w:instrText>
      </w:r>
      <w:r>
        <w:rPr>
          <w:noProof/>
        </w:rPr>
      </w:r>
      <w:r>
        <w:rPr>
          <w:noProof/>
        </w:rPr>
        <w:fldChar w:fldCharType="separate"/>
      </w:r>
      <w:r>
        <w:rPr>
          <w:noProof/>
        </w:rPr>
        <w:t>223</w:t>
      </w:r>
      <w:r>
        <w:rPr>
          <w:noProof/>
        </w:rPr>
        <w:fldChar w:fldCharType="end"/>
      </w:r>
    </w:p>
    <w:p w14:paraId="2CEEBDD2" w14:textId="3EE847E1" w:rsidR="00AC0B17" w:rsidRDefault="00AC0B17">
      <w:pPr>
        <w:pStyle w:val="TOC5"/>
        <w:rPr>
          <w:rFonts w:asciiTheme="minorHAnsi" w:eastAsiaTheme="minorEastAsia" w:hAnsiTheme="minorHAnsi" w:cstheme="minorBidi"/>
          <w:noProof/>
          <w:kern w:val="2"/>
          <w:sz w:val="21"/>
          <w:szCs w:val="22"/>
          <w:lang w:val="en-US" w:eastAsia="zh-CN"/>
        </w:rPr>
      </w:pPr>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_Toc160652294 \h </w:instrText>
      </w:r>
      <w:r>
        <w:rPr>
          <w:noProof/>
        </w:rPr>
      </w:r>
      <w:r>
        <w:rPr>
          <w:noProof/>
        </w:rPr>
        <w:fldChar w:fldCharType="separate"/>
      </w:r>
      <w:r>
        <w:rPr>
          <w:noProof/>
        </w:rPr>
        <w:t>224</w:t>
      </w:r>
      <w:r>
        <w:rPr>
          <w:noProof/>
        </w:rPr>
        <w:fldChar w:fldCharType="end"/>
      </w:r>
    </w:p>
    <w:p w14:paraId="5DF4FEA6" w14:textId="2787FFF5" w:rsidR="00AC0B17" w:rsidRDefault="00AC0B17">
      <w:pPr>
        <w:pStyle w:val="TOC5"/>
        <w:rPr>
          <w:rFonts w:asciiTheme="minorHAnsi" w:eastAsiaTheme="minorEastAsia" w:hAnsiTheme="minorHAnsi" w:cstheme="minorBidi"/>
          <w:noProof/>
          <w:kern w:val="2"/>
          <w:sz w:val="21"/>
          <w:szCs w:val="22"/>
          <w:lang w:val="en-US" w:eastAsia="zh-CN"/>
        </w:rPr>
      </w:pPr>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_Toc160652295 \h </w:instrText>
      </w:r>
      <w:r>
        <w:rPr>
          <w:noProof/>
        </w:rPr>
      </w:r>
      <w:r>
        <w:rPr>
          <w:noProof/>
        </w:rPr>
        <w:fldChar w:fldCharType="separate"/>
      </w:r>
      <w:r>
        <w:rPr>
          <w:noProof/>
        </w:rPr>
        <w:t>224</w:t>
      </w:r>
      <w:r>
        <w:rPr>
          <w:noProof/>
        </w:rPr>
        <w:fldChar w:fldCharType="end"/>
      </w:r>
    </w:p>
    <w:p w14:paraId="1ADA0C96" w14:textId="552AFE38" w:rsidR="00AC0B17" w:rsidRDefault="00AC0B17">
      <w:pPr>
        <w:pStyle w:val="TOC4"/>
        <w:rPr>
          <w:rFonts w:asciiTheme="minorHAnsi" w:eastAsiaTheme="minorEastAsia" w:hAnsiTheme="minorHAnsi" w:cstheme="minorBidi"/>
          <w:noProof/>
          <w:kern w:val="2"/>
          <w:sz w:val="21"/>
          <w:szCs w:val="22"/>
          <w:lang w:val="en-US" w:eastAsia="zh-CN"/>
        </w:rPr>
      </w:pPr>
      <w:r>
        <w:rPr>
          <w:noProof/>
        </w:rPr>
        <w:t>6.15</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_Toc160652296 \h </w:instrText>
      </w:r>
      <w:r>
        <w:rPr>
          <w:noProof/>
        </w:rPr>
      </w:r>
      <w:r>
        <w:rPr>
          <w:noProof/>
        </w:rPr>
        <w:fldChar w:fldCharType="separate"/>
      </w:r>
      <w:r>
        <w:rPr>
          <w:noProof/>
        </w:rPr>
        <w:t>224</w:t>
      </w:r>
      <w:r>
        <w:rPr>
          <w:noProof/>
        </w:rPr>
        <w:fldChar w:fldCharType="end"/>
      </w:r>
    </w:p>
    <w:p w14:paraId="3A2187A5" w14:textId="7DB5638D" w:rsidR="00AC0B17" w:rsidRDefault="00AC0B17">
      <w:pPr>
        <w:pStyle w:val="TOC5"/>
        <w:rPr>
          <w:rFonts w:asciiTheme="minorHAnsi" w:eastAsiaTheme="minorEastAsia" w:hAnsiTheme="minorHAnsi" w:cstheme="minorBidi"/>
          <w:noProof/>
          <w:kern w:val="2"/>
          <w:sz w:val="21"/>
          <w:szCs w:val="22"/>
          <w:lang w:val="en-US" w:eastAsia="zh-CN"/>
        </w:rPr>
      </w:pPr>
      <w:r>
        <w:rPr>
          <w:noProof/>
        </w:rPr>
        <w:lastRenderedPageBreak/>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_Toc160652297 \h </w:instrText>
      </w:r>
      <w:r>
        <w:rPr>
          <w:noProof/>
        </w:rPr>
      </w:r>
      <w:r>
        <w:rPr>
          <w:noProof/>
        </w:rPr>
        <w:fldChar w:fldCharType="separate"/>
      </w:r>
      <w:r>
        <w:rPr>
          <w:noProof/>
        </w:rPr>
        <w:t>224</w:t>
      </w:r>
      <w:r>
        <w:rPr>
          <w:noProof/>
        </w:rPr>
        <w:fldChar w:fldCharType="end"/>
      </w:r>
    </w:p>
    <w:p w14:paraId="335DA4C7" w14:textId="6977640E" w:rsidR="00AC0B17" w:rsidRDefault="00AC0B17">
      <w:pPr>
        <w:pStyle w:val="TOC5"/>
        <w:rPr>
          <w:rFonts w:asciiTheme="minorHAnsi" w:eastAsiaTheme="minorEastAsia" w:hAnsiTheme="minorHAnsi" w:cstheme="minorBidi"/>
          <w:noProof/>
          <w:kern w:val="2"/>
          <w:sz w:val="21"/>
          <w:szCs w:val="22"/>
          <w:lang w:val="en-US" w:eastAsia="zh-CN"/>
        </w:rPr>
      </w:pPr>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_Toc160652298 \h </w:instrText>
      </w:r>
      <w:r>
        <w:rPr>
          <w:noProof/>
        </w:rPr>
      </w:r>
      <w:r>
        <w:rPr>
          <w:noProof/>
        </w:rPr>
        <w:fldChar w:fldCharType="separate"/>
      </w:r>
      <w:r>
        <w:rPr>
          <w:noProof/>
        </w:rPr>
        <w:t>224</w:t>
      </w:r>
      <w:r>
        <w:rPr>
          <w:noProof/>
        </w:rPr>
        <w:fldChar w:fldCharType="end"/>
      </w:r>
    </w:p>
    <w:p w14:paraId="2A8725FC" w14:textId="63380D8D" w:rsidR="00AC0B17" w:rsidRDefault="00AC0B17">
      <w:pPr>
        <w:pStyle w:val="TOC4"/>
        <w:rPr>
          <w:rFonts w:asciiTheme="minorHAnsi" w:eastAsiaTheme="minorEastAsia" w:hAnsiTheme="minorHAnsi" w:cstheme="minorBidi"/>
          <w:noProof/>
          <w:kern w:val="2"/>
          <w:sz w:val="21"/>
          <w:szCs w:val="22"/>
          <w:lang w:val="en-US" w:eastAsia="zh-CN"/>
        </w:rPr>
      </w:pPr>
      <w:r>
        <w:rPr>
          <w:noProof/>
        </w:rPr>
        <w:t>6.15</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_Toc160652299 \h </w:instrText>
      </w:r>
      <w:r>
        <w:rPr>
          <w:noProof/>
        </w:rPr>
      </w:r>
      <w:r>
        <w:rPr>
          <w:noProof/>
        </w:rPr>
        <w:fldChar w:fldCharType="separate"/>
      </w:r>
      <w:r>
        <w:rPr>
          <w:noProof/>
        </w:rPr>
        <w:t>224</w:t>
      </w:r>
      <w:r>
        <w:rPr>
          <w:noProof/>
        </w:rPr>
        <w:fldChar w:fldCharType="end"/>
      </w:r>
    </w:p>
    <w:p w14:paraId="1DC8F729" w14:textId="3403E99A" w:rsidR="00AC0B17" w:rsidRDefault="00AC0B17">
      <w:pPr>
        <w:pStyle w:val="TOC4"/>
        <w:rPr>
          <w:rFonts w:asciiTheme="minorHAnsi" w:eastAsiaTheme="minorEastAsia" w:hAnsiTheme="minorHAnsi" w:cstheme="minorBidi"/>
          <w:noProof/>
          <w:kern w:val="2"/>
          <w:sz w:val="21"/>
          <w:szCs w:val="22"/>
          <w:lang w:val="en-US" w:eastAsia="zh-CN"/>
        </w:rPr>
      </w:pPr>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_Toc160652300 \h </w:instrText>
      </w:r>
      <w:r>
        <w:rPr>
          <w:noProof/>
        </w:rPr>
      </w:r>
      <w:r>
        <w:rPr>
          <w:noProof/>
        </w:rPr>
        <w:fldChar w:fldCharType="separate"/>
      </w:r>
      <w:r>
        <w:rPr>
          <w:noProof/>
        </w:rPr>
        <w:t>225</w:t>
      </w:r>
      <w:r>
        <w:rPr>
          <w:noProof/>
        </w:rPr>
        <w:fldChar w:fldCharType="end"/>
      </w:r>
    </w:p>
    <w:p w14:paraId="41BEA5BA" w14:textId="3675CB50" w:rsidR="00AC0B17" w:rsidRDefault="00AC0B17">
      <w:pPr>
        <w:pStyle w:val="TOC5"/>
        <w:rPr>
          <w:rFonts w:asciiTheme="minorHAnsi" w:eastAsiaTheme="minorEastAsia" w:hAnsiTheme="minorHAnsi" w:cstheme="minorBidi"/>
          <w:noProof/>
          <w:kern w:val="2"/>
          <w:sz w:val="21"/>
          <w:szCs w:val="22"/>
          <w:lang w:val="en-US" w:eastAsia="zh-CN"/>
        </w:rPr>
      </w:pPr>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_Toc160652301 \h </w:instrText>
      </w:r>
      <w:r>
        <w:rPr>
          <w:noProof/>
        </w:rPr>
      </w:r>
      <w:r>
        <w:rPr>
          <w:noProof/>
        </w:rPr>
        <w:fldChar w:fldCharType="separate"/>
      </w:r>
      <w:r>
        <w:rPr>
          <w:noProof/>
        </w:rPr>
        <w:t>225</w:t>
      </w:r>
      <w:r>
        <w:rPr>
          <w:noProof/>
        </w:rPr>
        <w:fldChar w:fldCharType="end"/>
      </w:r>
    </w:p>
    <w:p w14:paraId="49E8B580" w14:textId="73677551" w:rsidR="00AC0B17" w:rsidRDefault="00AC0B17">
      <w:pPr>
        <w:pStyle w:val="TOC3"/>
        <w:rPr>
          <w:rFonts w:asciiTheme="minorHAnsi" w:eastAsiaTheme="minorEastAsia" w:hAnsiTheme="minorHAnsi" w:cstheme="minorBidi"/>
          <w:noProof/>
          <w:kern w:val="2"/>
          <w:sz w:val="21"/>
          <w:szCs w:val="22"/>
          <w:lang w:val="en-US" w:eastAsia="zh-CN"/>
        </w:rPr>
      </w:pPr>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_Toc160652302 \h </w:instrText>
      </w:r>
      <w:r>
        <w:rPr>
          <w:noProof/>
        </w:rPr>
      </w:r>
      <w:r>
        <w:rPr>
          <w:noProof/>
        </w:rPr>
        <w:fldChar w:fldCharType="separate"/>
      </w:r>
      <w:r>
        <w:rPr>
          <w:noProof/>
        </w:rPr>
        <w:t>225</w:t>
      </w:r>
      <w:r>
        <w:rPr>
          <w:noProof/>
        </w:rPr>
        <w:fldChar w:fldCharType="end"/>
      </w:r>
    </w:p>
    <w:p w14:paraId="7F87BCAC" w14:textId="6D7A8E7E" w:rsidR="00AC0B17" w:rsidRDefault="00AC0B17">
      <w:pPr>
        <w:pStyle w:val="TOC4"/>
        <w:rPr>
          <w:rFonts w:asciiTheme="minorHAnsi" w:eastAsiaTheme="minorEastAsia" w:hAnsiTheme="minorHAnsi" w:cstheme="minorBidi"/>
          <w:noProof/>
          <w:kern w:val="2"/>
          <w:sz w:val="21"/>
          <w:szCs w:val="22"/>
          <w:lang w:val="en-US" w:eastAsia="zh-CN"/>
        </w:rPr>
      </w:pPr>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_Toc160652303 \h </w:instrText>
      </w:r>
      <w:r>
        <w:rPr>
          <w:noProof/>
        </w:rPr>
      </w:r>
      <w:r>
        <w:rPr>
          <w:noProof/>
        </w:rPr>
        <w:fldChar w:fldCharType="separate"/>
      </w:r>
      <w:r>
        <w:rPr>
          <w:noProof/>
        </w:rPr>
        <w:t>225</w:t>
      </w:r>
      <w:r>
        <w:rPr>
          <w:noProof/>
        </w:rPr>
        <w:fldChar w:fldCharType="end"/>
      </w:r>
    </w:p>
    <w:p w14:paraId="155E1623" w14:textId="3EDD28B9" w:rsidR="00AC0B17" w:rsidRDefault="00AC0B17">
      <w:pPr>
        <w:pStyle w:val="TOC4"/>
        <w:rPr>
          <w:rFonts w:asciiTheme="minorHAnsi" w:eastAsiaTheme="minorEastAsia" w:hAnsiTheme="minorHAnsi" w:cstheme="minorBidi"/>
          <w:noProof/>
          <w:kern w:val="2"/>
          <w:sz w:val="21"/>
          <w:szCs w:val="22"/>
          <w:lang w:val="en-US" w:eastAsia="zh-CN"/>
        </w:rPr>
      </w:pPr>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_Toc160652304 \h </w:instrText>
      </w:r>
      <w:r>
        <w:rPr>
          <w:noProof/>
        </w:rPr>
      </w:r>
      <w:r>
        <w:rPr>
          <w:noProof/>
        </w:rPr>
        <w:fldChar w:fldCharType="separate"/>
      </w:r>
      <w:r>
        <w:rPr>
          <w:noProof/>
        </w:rPr>
        <w:t>225</w:t>
      </w:r>
      <w:r>
        <w:rPr>
          <w:noProof/>
        </w:rPr>
        <w:fldChar w:fldCharType="end"/>
      </w:r>
    </w:p>
    <w:p w14:paraId="5583F5BC" w14:textId="6B8399B2" w:rsidR="00AC0B17" w:rsidRDefault="00AC0B17">
      <w:pPr>
        <w:pStyle w:val="TOC4"/>
        <w:rPr>
          <w:rFonts w:asciiTheme="minorHAnsi" w:eastAsiaTheme="minorEastAsia" w:hAnsiTheme="minorHAnsi" w:cstheme="minorBidi"/>
          <w:noProof/>
          <w:kern w:val="2"/>
          <w:sz w:val="21"/>
          <w:szCs w:val="22"/>
          <w:lang w:val="en-US" w:eastAsia="zh-CN"/>
        </w:rPr>
      </w:pPr>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_Toc160652305 \h </w:instrText>
      </w:r>
      <w:r>
        <w:rPr>
          <w:noProof/>
        </w:rPr>
      </w:r>
      <w:r>
        <w:rPr>
          <w:noProof/>
        </w:rPr>
        <w:fldChar w:fldCharType="separate"/>
      </w:r>
      <w:r>
        <w:rPr>
          <w:noProof/>
        </w:rPr>
        <w:t>225</w:t>
      </w:r>
      <w:r>
        <w:rPr>
          <w:noProof/>
        </w:rPr>
        <w:fldChar w:fldCharType="end"/>
      </w:r>
    </w:p>
    <w:p w14:paraId="42770FE7" w14:textId="6A87E4E8" w:rsidR="00AC0B17" w:rsidRDefault="00AC0B17">
      <w:pPr>
        <w:pStyle w:val="TOC3"/>
        <w:rPr>
          <w:rFonts w:asciiTheme="minorHAnsi" w:eastAsiaTheme="minorEastAsia" w:hAnsiTheme="minorHAnsi" w:cstheme="minorBidi"/>
          <w:noProof/>
          <w:kern w:val="2"/>
          <w:sz w:val="21"/>
          <w:szCs w:val="22"/>
          <w:lang w:val="en-US" w:eastAsia="zh-CN"/>
        </w:rPr>
      </w:pPr>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_Toc160652306 \h </w:instrText>
      </w:r>
      <w:r>
        <w:rPr>
          <w:noProof/>
        </w:rPr>
      </w:r>
      <w:r>
        <w:rPr>
          <w:noProof/>
        </w:rPr>
        <w:fldChar w:fldCharType="separate"/>
      </w:r>
      <w:r>
        <w:rPr>
          <w:noProof/>
        </w:rPr>
        <w:t>225</w:t>
      </w:r>
      <w:r>
        <w:rPr>
          <w:noProof/>
        </w:rPr>
        <w:fldChar w:fldCharType="end"/>
      </w:r>
    </w:p>
    <w:p w14:paraId="6CA9EC41" w14:textId="14225B93" w:rsidR="00AC0B17" w:rsidRDefault="00AC0B17">
      <w:pPr>
        <w:pStyle w:val="TOC3"/>
        <w:rPr>
          <w:rFonts w:asciiTheme="minorHAnsi" w:eastAsiaTheme="minorEastAsia" w:hAnsiTheme="minorHAnsi" w:cstheme="minorBidi"/>
          <w:noProof/>
          <w:kern w:val="2"/>
          <w:sz w:val="21"/>
          <w:szCs w:val="22"/>
          <w:lang w:val="en-US" w:eastAsia="zh-CN"/>
        </w:rPr>
      </w:pPr>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_Toc160652307 \h </w:instrText>
      </w:r>
      <w:r>
        <w:rPr>
          <w:noProof/>
        </w:rPr>
      </w:r>
      <w:r>
        <w:rPr>
          <w:noProof/>
        </w:rPr>
        <w:fldChar w:fldCharType="separate"/>
      </w:r>
      <w:r>
        <w:rPr>
          <w:noProof/>
        </w:rPr>
        <w:t>225</w:t>
      </w:r>
      <w:r>
        <w:rPr>
          <w:noProof/>
        </w:rPr>
        <w:fldChar w:fldCharType="end"/>
      </w:r>
    </w:p>
    <w:p w14:paraId="4DD96390" w14:textId="68F14D37"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 xml:space="preserve"> API</w:t>
      </w:r>
      <w:r>
        <w:rPr>
          <w:noProof/>
        </w:rPr>
        <w:tab/>
      </w:r>
      <w:r>
        <w:rPr>
          <w:noProof/>
        </w:rPr>
        <w:fldChar w:fldCharType="begin"/>
      </w:r>
      <w:r>
        <w:rPr>
          <w:noProof/>
        </w:rPr>
        <w:instrText xml:space="preserve"> PAGEREF _Toc160652308 \h </w:instrText>
      </w:r>
      <w:r>
        <w:rPr>
          <w:noProof/>
        </w:rPr>
      </w:r>
      <w:r>
        <w:rPr>
          <w:noProof/>
        </w:rPr>
        <w:fldChar w:fldCharType="separate"/>
      </w:r>
      <w:r>
        <w:rPr>
          <w:noProof/>
        </w:rPr>
        <w:t>225</w:t>
      </w:r>
      <w:r>
        <w:rPr>
          <w:noProof/>
        </w:rPr>
        <w:fldChar w:fldCharType="end"/>
      </w:r>
    </w:p>
    <w:p w14:paraId="27CD5F29" w14:textId="0B6EC71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_Toc160652309 \h </w:instrText>
      </w:r>
      <w:r>
        <w:rPr>
          <w:noProof/>
        </w:rPr>
      </w:r>
      <w:r>
        <w:rPr>
          <w:noProof/>
        </w:rPr>
        <w:fldChar w:fldCharType="separate"/>
      </w:r>
      <w:r>
        <w:rPr>
          <w:noProof/>
        </w:rPr>
        <w:t>225</w:t>
      </w:r>
      <w:r>
        <w:rPr>
          <w:noProof/>
        </w:rPr>
        <w:fldChar w:fldCharType="end"/>
      </w:r>
    </w:p>
    <w:p w14:paraId="0CC86530" w14:textId="0D94109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_Toc160652310 \h </w:instrText>
      </w:r>
      <w:r>
        <w:rPr>
          <w:noProof/>
        </w:rPr>
      </w:r>
      <w:r>
        <w:rPr>
          <w:noProof/>
        </w:rPr>
        <w:fldChar w:fldCharType="separate"/>
      </w:r>
      <w:r>
        <w:rPr>
          <w:noProof/>
        </w:rPr>
        <w:t>226</w:t>
      </w:r>
      <w:r>
        <w:rPr>
          <w:noProof/>
        </w:rPr>
        <w:fldChar w:fldCharType="end"/>
      </w:r>
    </w:p>
    <w:p w14:paraId="7EDEAC3D" w14:textId="71997CD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_Toc160652311 \h </w:instrText>
      </w:r>
      <w:r>
        <w:rPr>
          <w:noProof/>
        </w:rPr>
      </w:r>
      <w:r>
        <w:rPr>
          <w:noProof/>
        </w:rPr>
        <w:fldChar w:fldCharType="separate"/>
      </w:r>
      <w:r>
        <w:rPr>
          <w:noProof/>
        </w:rPr>
        <w:t>226</w:t>
      </w:r>
      <w:r>
        <w:rPr>
          <w:noProof/>
        </w:rPr>
        <w:fldChar w:fldCharType="end"/>
      </w:r>
    </w:p>
    <w:p w14:paraId="3F829D24" w14:textId="4AFCC26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_Toc160652312 \h </w:instrText>
      </w:r>
      <w:r>
        <w:rPr>
          <w:noProof/>
        </w:rPr>
      </w:r>
      <w:r>
        <w:rPr>
          <w:noProof/>
        </w:rPr>
        <w:fldChar w:fldCharType="separate"/>
      </w:r>
      <w:r>
        <w:rPr>
          <w:noProof/>
        </w:rPr>
        <w:t>226</w:t>
      </w:r>
      <w:r>
        <w:rPr>
          <w:noProof/>
        </w:rPr>
        <w:fldChar w:fldCharType="end"/>
      </w:r>
    </w:p>
    <w:p w14:paraId="10D34705" w14:textId="45F6B1A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_Toc160652313 \h </w:instrText>
      </w:r>
      <w:r>
        <w:rPr>
          <w:noProof/>
        </w:rPr>
      </w:r>
      <w:r>
        <w:rPr>
          <w:noProof/>
        </w:rPr>
        <w:fldChar w:fldCharType="separate"/>
      </w:r>
      <w:r>
        <w:rPr>
          <w:noProof/>
        </w:rPr>
        <w:t>227</w:t>
      </w:r>
      <w:r>
        <w:rPr>
          <w:noProof/>
        </w:rPr>
        <w:fldChar w:fldCharType="end"/>
      </w:r>
    </w:p>
    <w:p w14:paraId="14585599" w14:textId="1521C87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_Toc160652314 \h </w:instrText>
      </w:r>
      <w:r>
        <w:rPr>
          <w:noProof/>
        </w:rPr>
      </w:r>
      <w:r>
        <w:rPr>
          <w:noProof/>
        </w:rPr>
        <w:fldChar w:fldCharType="separate"/>
      </w:r>
      <w:r>
        <w:rPr>
          <w:noProof/>
        </w:rPr>
        <w:t>227</w:t>
      </w:r>
      <w:r>
        <w:rPr>
          <w:noProof/>
        </w:rPr>
        <w:fldChar w:fldCharType="end"/>
      </w:r>
    </w:p>
    <w:p w14:paraId="1BD88CB3" w14:textId="6820F03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_Toc160652315 \h </w:instrText>
      </w:r>
      <w:r>
        <w:rPr>
          <w:noProof/>
        </w:rPr>
      </w:r>
      <w:r>
        <w:rPr>
          <w:noProof/>
        </w:rPr>
        <w:fldChar w:fldCharType="separate"/>
      </w:r>
      <w:r>
        <w:rPr>
          <w:noProof/>
        </w:rPr>
        <w:t>227</w:t>
      </w:r>
      <w:r>
        <w:rPr>
          <w:noProof/>
        </w:rPr>
        <w:fldChar w:fldCharType="end"/>
      </w:r>
    </w:p>
    <w:p w14:paraId="5D9A78C1" w14:textId="3C7E627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_Toc160652316 \h </w:instrText>
      </w:r>
      <w:r>
        <w:rPr>
          <w:noProof/>
        </w:rPr>
      </w:r>
      <w:r>
        <w:rPr>
          <w:noProof/>
        </w:rPr>
        <w:fldChar w:fldCharType="separate"/>
      </w:r>
      <w:r>
        <w:rPr>
          <w:noProof/>
        </w:rPr>
        <w:t>227</w:t>
      </w:r>
      <w:r>
        <w:rPr>
          <w:noProof/>
        </w:rPr>
        <w:fldChar w:fldCharType="end"/>
      </w:r>
    </w:p>
    <w:p w14:paraId="0A177A21" w14:textId="164197A7"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_Toc160652317 \h </w:instrText>
      </w:r>
      <w:r>
        <w:rPr>
          <w:noProof/>
        </w:rPr>
      </w:r>
      <w:r>
        <w:rPr>
          <w:noProof/>
        </w:rPr>
        <w:fldChar w:fldCharType="separate"/>
      </w:r>
      <w:r>
        <w:rPr>
          <w:noProof/>
        </w:rPr>
        <w:t>227</w:t>
      </w:r>
      <w:r>
        <w:rPr>
          <w:noProof/>
        </w:rPr>
        <w:fldChar w:fldCharType="end"/>
      </w:r>
    </w:p>
    <w:p w14:paraId="41B4FAB0" w14:textId="6B2E0CE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_Toc160652318 \h </w:instrText>
      </w:r>
      <w:r>
        <w:rPr>
          <w:noProof/>
        </w:rPr>
      </w:r>
      <w:r>
        <w:rPr>
          <w:noProof/>
        </w:rPr>
        <w:fldChar w:fldCharType="separate"/>
      </w:r>
      <w:r>
        <w:rPr>
          <w:noProof/>
        </w:rPr>
        <w:t>228</w:t>
      </w:r>
      <w:r>
        <w:rPr>
          <w:noProof/>
        </w:rPr>
        <w:fldChar w:fldCharType="end"/>
      </w:r>
    </w:p>
    <w:p w14:paraId="5701FC57" w14:textId="577E85A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_Toc160652319 \h </w:instrText>
      </w:r>
      <w:r>
        <w:rPr>
          <w:noProof/>
        </w:rPr>
      </w:r>
      <w:r>
        <w:rPr>
          <w:noProof/>
        </w:rPr>
        <w:fldChar w:fldCharType="separate"/>
      </w:r>
      <w:r>
        <w:rPr>
          <w:noProof/>
        </w:rPr>
        <w:t>228</w:t>
      </w:r>
      <w:r>
        <w:rPr>
          <w:noProof/>
        </w:rPr>
        <w:fldChar w:fldCharType="end"/>
      </w:r>
    </w:p>
    <w:p w14:paraId="023A7D9C" w14:textId="53DFDC02"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_Toc160652320 \h </w:instrText>
      </w:r>
      <w:r>
        <w:rPr>
          <w:noProof/>
        </w:rPr>
      </w:r>
      <w:r>
        <w:rPr>
          <w:noProof/>
        </w:rPr>
        <w:fldChar w:fldCharType="separate"/>
      </w:r>
      <w:r>
        <w:rPr>
          <w:noProof/>
        </w:rPr>
        <w:t>228</w:t>
      </w:r>
      <w:r>
        <w:rPr>
          <w:noProof/>
        </w:rPr>
        <w:fldChar w:fldCharType="end"/>
      </w:r>
    </w:p>
    <w:p w14:paraId="18F181A5" w14:textId="427F9E87"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_Toc160652321 \h </w:instrText>
      </w:r>
      <w:r>
        <w:rPr>
          <w:noProof/>
        </w:rPr>
      </w:r>
      <w:r>
        <w:rPr>
          <w:noProof/>
        </w:rPr>
        <w:fldChar w:fldCharType="separate"/>
      </w:r>
      <w:r>
        <w:rPr>
          <w:noProof/>
        </w:rPr>
        <w:t>228</w:t>
      </w:r>
      <w:r>
        <w:rPr>
          <w:noProof/>
        </w:rPr>
        <w:fldChar w:fldCharType="end"/>
      </w:r>
    </w:p>
    <w:p w14:paraId="040764B9" w14:textId="7AAD6942"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_Toc160652322 \h </w:instrText>
      </w:r>
      <w:r>
        <w:rPr>
          <w:noProof/>
        </w:rPr>
      </w:r>
      <w:r>
        <w:rPr>
          <w:noProof/>
        </w:rPr>
        <w:fldChar w:fldCharType="separate"/>
      </w:r>
      <w:r>
        <w:rPr>
          <w:noProof/>
        </w:rPr>
        <w:t>229</w:t>
      </w:r>
      <w:r>
        <w:rPr>
          <w:noProof/>
        </w:rPr>
        <w:fldChar w:fldCharType="end"/>
      </w:r>
    </w:p>
    <w:p w14:paraId="2AAFC627" w14:textId="3D1575A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_Toc160652323 \h </w:instrText>
      </w:r>
      <w:r>
        <w:rPr>
          <w:noProof/>
        </w:rPr>
      </w:r>
      <w:r>
        <w:rPr>
          <w:noProof/>
        </w:rPr>
        <w:fldChar w:fldCharType="separate"/>
      </w:r>
      <w:r>
        <w:rPr>
          <w:noProof/>
        </w:rPr>
        <w:t>229</w:t>
      </w:r>
      <w:r>
        <w:rPr>
          <w:noProof/>
        </w:rPr>
        <w:fldChar w:fldCharType="end"/>
      </w:r>
    </w:p>
    <w:p w14:paraId="3451A1CE" w14:textId="68C5C50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_Toc160652324 \h </w:instrText>
      </w:r>
      <w:r>
        <w:rPr>
          <w:noProof/>
        </w:rPr>
      </w:r>
      <w:r>
        <w:rPr>
          <w:noProof/>
        </w:rPr>
        <w:fldChar w:fldCharType="separate"/>
      </w:r>
      <w:r>
        <w:rPr>
          <w:noProof/>
        </w:rPr>
        <w:t>229</w:t>
      </w:r>
      <w:r>
        <w:rPr>
          <w:noProof/>
        </w:rPr>
        <w:fldChar w:fldCharType="end"/>
      </w:r>
    </w:p>
    <w:p w14:paraId="3AB93B4C" w14:textId="0EFAC98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_Toc160652325 \h </w:instrText>
      </w:r>
      <w:r>
        <w:rPr>
          <w:noProof/>
        </w:rPr>
      </w:r>
      <w:r>
        <w:rPr>
          <w:noProof/>
        </w:rPr>
        <w:fldChar w:fldCharType="separate"/>
      </w:r>
      <w:r>
        <w:rPr>
          <w:noProof/>
        </w:rPr>
        <w:t>230</w:t>
      </w:r>
      <w:r>
        <w:rPr>
          <w:noProof/>
        </w:rPr>
        <w:fldChar w:fldCharType="end"/>
      </w:r>
    </w:p>
    <w:p w14:paraId="6F2495D1" w14:textId="7D3CD5D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_Toc160652326 \h </w:instrText>
      </w:r>
      <w:r>
        <w:rPr>
          <w:noProof/>
        </w:rPr>
      </w:r>
      <w:r>
        <w:rPr>
          <w:noProof/>
        </w:rPr>
        <w:fldChar w:fldCharType="separate"/>
      </w:r>
      <w:r>
        <w:rPr>
          <w:noProof/>
        </w:rPr>
        <w:t>230</w:t>
      </w:r>
      <w:r>
        <w:rPr>
          <w:noProof/>
        </w:rPr>
        <w:fldChar w:fldCharType="end"/>
      </w:r>
    </w:p>
    <w:p w14:paraId="69947081" w14:textId="6BAA010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_Toc160652327 \h </w:instrText>
      </w:r>
      <w:r>
        <w:rPr>
          <w:noProof/>
        </w:rPr>
      </w:r>
      <w:r>
        <w:rPr>
          <w:noProof/>
        </w:rPr>
        <w:fldChar w:fldCharType="separate"/>
      </w:r>
      <w:r>
        <w:rPr>
          <w:noProof/>
        </w:rPr>
        <w:t>230</w:t>
      </w:r>
      <w:r>
        <w:rPr>
          <w:noProof/>
        </w:rPr>
        <w:fldChar w:fldCharType="end"/>
      </w:r>
    </w:p>
    <w:p w14:paraId="7EACEF2F" w14:textId="679BFC0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_Toc160652328 \h </w:instrText>
      </w:r>
      <w:r>
        <w:rPr>
          <w:noProof/>
        </w:rPr>
      </w:r>
      <w:r>
        <w:rPr>
          <w:noProof/>
        </w:rPr>
        <w:fldChar w:fldCharType="separate"/>
      </w:r>
      <w:r>
        <w:rPr>
          <w:noProof/>
        </w:rPr>
        <w:t>230</w:t>
      </w:r>
      <w:r>
        <w:rPr>
          <w:noProof/>
        </w:rPr>
        <w:fldChar w:fldCharType="end"/>
      </w:r>
    </w:p>
    <w:p w14:paraId="4B60D49C" w14:textId="7DCD3B5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_Toc160652329 \h </w:instrText>
      </w:r>
      <w:r>
        <w:rPr>
          <w:noProof/>
        </w:rPr>
      </w:r>
      <w:r>
        <w:rPr>
          <w:noProof/>
        </w:rPr>
        <w:fldChar w:fldCharType="separate"/>
      </w:r>
      <w:r>
        <w:rPr>
          <w:noProof/>
        </w:rPr>
        <w:t>230</w:t>
      </w:r>
      <w:r>
        <w:rPr>
          <w:noProof/>
        </w:rPr>
        <w:fldChar w:fldCharType="end"/>
      </w:r>
    </w:p>
    <w:p w14:paraId="5CC94C4C" w14:textId="0F7108F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_Toc160652330 \h </w:instrText>
      </w:r>
      <w:r>
        <w:rPr>
          <w:noProof/>
        </w:rPr>
      </w:r>
      <w:r>
        <w:rPr>
          <w:noProof/>
        </w:rPr>
        <w:fldChar w:fldCharType="separate"/>
      </w:r>
      <w:r>
        <w:rPr>
          <w:noProof/>
        </w:rPr>
        <w:t>231</w:t>
      </w:r>
      <w:r>
        <w:rPr>
          <w:noProof/>
        </w:rPr>
        <w:fldChar w:fldCharType="end"/>
      </w:r>
    </w:p>
    <w:p w14:paraId="3180E178" w14:textId="0C203A4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_Toc160652331 \h </w:instrText>
      </w:r>
      <w:r>
        <w:rPr>
          <w:noProof/>
        </w:rPr>
      </w:r>
      <w:r>
        <w:rPr>
          <w:noProof/>
        </w:rPr>
        <w:fldChar w:fldCharType="separate"/>
      </w:r>
      <w:r>
        <w:rPr>
          <w:noProof/>
        </w:rPr>
        <w:t>231</w:t>
      </w:r>
      <w:r>
        <w:rPr>
          <w:noProof/>
        </w:rPr>
        <w:fldChar w:fldCharType="end"/>
      </w:r>
    </w:p>
    <w:p w14:paraId="3856749D" w14:textId="5F1059B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_Toc160652332 \h </w:instrText>
      </w:r>
      <w:r>
        <w:rPr>
          <w:noProof/>
        </w:rPr>
      </w:r>
      <w:r>
        <w:rPr>
          <w:noProof/>
        </w:rPr>
        <w:fldChar w:fldCharType="separate"/>
      </w:r>
      <w:r>
        <w:rPr>
          <w:noProof/>
        </w:rPr>
        <w:t>231</w:t>
      </w:r>
      <w:r>
        <w:rPr>
          <w:noProof/>
        </w:rPr>
        <w:fldChar w:fldCharType="end"/>
      </w:r>
    </w:p>
    <w:p w14:paraId="67C47177" w14:textId="5AEF04F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_Toc160652333 \h </w:instrText>
      </w:r>
      <w:r>
        <w:rPr>
          <w:noProof/>
        </w:rPr>
      </w:r>
      <w:r>
        <w:rPr>
          <w:noProof/>
        </w:rPr>
        <w:fldChar w:fldCharType="separate"/>
      </w:r>
      <w:r>
        <w:rPr>
          <w:noProof/>
        </w:rPr>
        <w:t>231</w:t>
      </w:r>
      <w:r>
        <w:rPr>
          <w:noProof/>
        </w:rPr>
        <w:fldChar w:fldCharType="end"/>
      </w:r>
    </w:p>
    <w:p w14:paraId="7641D88A" w14:textId="35F4C2A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_Toc160652334 \h </w:instrText>
      </w:r>
      <w:r>
        <w:rPr>
          <w:noProof/>
        </w:rPr>
      </w:r>
      <w:r>
        <w:rPr>
          <w:noProof/>
        </w:rPr>
        <w:fldChar w:fldCharType="separate"/>
      </w:r>
      <w:r>
        <w:rPr>
          <w:noProof/>
        </w:rPr>
        <w:t>231</w:t>
      </w:r>
      <w:r>
        <w:rPr>
          <w:noProof/>
        </w:rPr>
        <w:fldChar w:fldCharType="end"/>
      </w:r>
    </w:p>
    <w:p w14:paraId="571D1F11" w14:textId="694E124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_Toc160652335 \h </w:instrText>
      </w:r>
      <w:r>
        <w:rPr>
          <w:noProof/>
        </w:rPr>
      </w:r>
      <w:r>
        <w:rPr>
          <w:noProof/>
        </w:rPr>
        <w:fldChar w:fldCharType="separate"/>
      </w:r>
      <w:r>
        <w:rPr>
          <w:noProof/>
        </w:rPr>
        <w:t>231</w:t>
      </w:r>
      <w:r>
        <w:rPr>
          <w:noProof/>
        </w:rPr>
        <w:fldChar w:fldCharType="end"/>
      </w:r>
    </w:p>
    <w:p w14:paraId="133DAF9D" w14:textId="0994C8E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_Toc160652336 \h </w:instrText>
      </w:r>
      <w:r>
        <w:rPr>
          <w:noProof/>
        </w:rPr>
      </w:r>
      <w:r>
        <w:rPr>
          <w:noProof/>
        </w:rPr>
        <w:fldChar w:fldCharType="separate"/>
      </w:r>
      <w:r>
        <w:rPr>
          <w:noProof/>
        </w:rPr>
        <w:t>232</w:t>
      </w:r>
      <w:r>
        <w:rPr>
          <w:noProof/>
        </w:rPr>
        <w:fldChar w:fldCharType="end"/>
      </w:r>
    </w:p>
    <w:p w14:paraId="4086C4BF" w14:textId="58A9132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_Toc160652337 \h </w:instrText>
      </w:r>
      <w:r>
        <w:rPr>
          <w:noProof/>
        </w:rPr>
      </w:r>
      <w:r>
        <w:rPr>
          <w:noProof/>
        </w:rPr>
        <w:fldChar w:fldCharType="separate"/>
      </w:r>
      <w:r>
        <w:rPr>
          <w:noProof/>
        </w:rPr>
        <w:t>232</w:t>
      </w:r>
      <w:r>
        <w:rPr>
          <w:noProof/>
        </w:rPr>
        <w:fldChar w:fldCharType="end"/>
      </w:r>
    </w:p>
    <w:p w14:paraId="0D369B65" w14:textId="409A69FB"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_Toc160652338 \h </w:instrText>
      </w:r>
      <w:r>
        <w:rPr>
          <w:noProof/>
        </w:rPr>
      </w:r>
      <w:r>
        <w:rPr>
          <w:noProof/>
        </w:rPr>
        <w:fldChar w:fldCharType="separate"/>
      </w:r>
      <w:r>
        <w:rPr>
          <w:noProof/>
        </w:rPr>
        <w:t>232</w:t>
      </w:r>
      <w:r>
        <w:rPr>
          <w:noProof/>
        </w:rPr>
        <w:fldChar w:fldCharType="end"/>
      </w:r>
    </w:p>
    <w:p w14:paraId="02F43A87" w14:textId="59FD829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_Toc160652339 \h </w:instrText>
      </w:r>
      <w:r>
        <w:rPr>
          <w:noProof/>
        </w:rPr>
      </w:r>
      <w:r>
        <w:rPr>
          <w:noProof/>
        </w:rPr>
        <w:fldChar w:fldCharType="separate"/>
      </w:r>
      <w:r>
        <w:rPr>
          <w:noProof/>
        </w:rPr>
        <w:t>232</w:t>
      </w:r>
      <w:r>
        <w:rPr>
          <w:noProof/>
        </w:rPr>
        <w:fldChar w:fldCharType="end"/>
      </w:r>
    </w:p>
    <w:p w14:paraId="6E75EF6F" w14:textId="227354E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_Toc160652340 \h </w:instrText>
      </w:r>
      <w:r>
        <w:rPr>
          <w:noProof/>
        </w:rPr>
      </w:r>
      <w:r>
        <w:rPr>
          <w:noProof/>
        </w:rPr>
        <w:fldChar w:fldCharType="separate"/>
      </w:r>
      <w:r>
        <w:rPr>
          <w:noProof/>
        </w:rPr>
        <w:t>232</w:t>
      </w:r>
      <w:r>
        <w:rPr>
          <w:noProof/>
        </w:rPr>
        <w:fldChar w:fldCharType="end"/>
      </w:r>
    </w:p>
    <w:p w14:paraId="3D6F5D7A" w14:textId="2930139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_Toc160652341 \h </w:instrText>
      </w:r>
      <w:r>
        <w:rPr>
          <w:noProof/>
        </w:rPr>
      </w:r>
      <w:r>
        <w:rPr>
          <w:noProof/>
        </w:rPr>
        <w:fldChar w:fldCharType="separate"/>
      </w:r>
      <w:r>
        <w:rPr>
          <w:noProof/>
        </w:rPr>
        <w:t>232</w:t>
      </w:r>
      <w:r>
        <w:rPr>
          <w:noProof/>
        </w:rPr>
        <w:fldChar w:fldCharType="end"/>
      </w:r>
    </w:p>
    <w:p w14:paraId="7461EE4E" w14:textId="10FA40F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_Toc160652342 \h </w:instrText>
      </w:r>
      <w:r>
        <w:rPr>
          <w:noProof/>
        </w:rPr>
      </w:r>
      <w:r>
        <w:rPr>
          <w:noProof/>
        </w:rPr>
        <w:fldChar w:fldCharType="separate"/>
      </w:r>
      <w:r>
        <w:rPr>
          <w:noProof/>
        </w:rPr>
        <w:t>232</w:t>
      </w:r>
      <w:r>
        <w:rPr>
          <w:noProof/>
        </w:rPr>
        <w:fldChar w:fldCharType="end"/>
      </w:r>
    </w:p>
    <w:p w14:paraId="6C001022" w14:textId="7A71F45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_Toc160652343 \h </w:instrText>
      </w:r>
      <w:r>
        <w:rPr>
          <w:noProof/>
        </w:rPr>
      </w:r>
      <w:r>
        <w:rPr>
          <w:noProof/>
        </w:rPr>
        <w:fldChar w:fldCharType="separate"/>
      </w:r>
      <w:r>
        <w:rPr>
          <w:noProof/>
        </w:rPr>
        <w:t>232</w:t>
      </w:r>
      <w:r>
        <w:rPr>
          <w:noProof/>
        </w:rPr>
        <w:fldChar w:fldCharType="end"/>
      </w:r>
    </w:p>
    <w:p w14:paraId="5977D479" w14:textId="7C2936F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_Toc160652344 \h </w:instrText>
      </w:r>
      <w:r>
        <w:rPr>
          <w:noProof/>
        </w:rPr>
      </w:r>
      <w:r>
        <w:rPr>
          <w:noProof/>
        </w:rPr>
        <w:fldChar w:fldCharType="separate"/>
      </w:r>
      <w:r>
        <w:rPr>
          <w:noProof/>
        </w:rPr>
        <w:t>233</w:t>
      </w:r>
      <w:r>
        <w:rPr>
          <w:noProof/>
        </w:rPr>
        <w:fldChar w:fldCharType="end"/>
      </w:r>
    </w:p>
    <w:p w14:paraId="651F03FD" w14:textId="5CFEFD4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_Toc160652345 \h </w:instrText>
      </w:r>
      <w:r>
        <w:rPr>
          <w:noProof/>
        </w:rPr>
      </w:r>
      <w:r>
        <w:rPr>
          <w:noProof/>
        </w:rPr>
        <w:fldChar w:fldCharType="separate"/>
      </w:r>
      <w:r>
        <w:rPr>
          <w:noProof/>
        </w:rPr>
        <w:t>233</w:t>
      </w:r>
      <w:r>
        <w:rPr>
          <w:noProof/>
        </w:rPr>
        <w:fldChar w:fldCharType="end"/>
      </w:r>
    </w:p>
    <w:p w14:paraId="71E8FF89" w14:textId="282AEF19"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_Toc160652346 \h </w:instrText>
      </w:r>
      <w:r>
        <w:rPr>
          <w:noProof/>
        </w:rPr>
      </w:r>
      <w:r>
        <w:rPr>
          <w:noProof/>
        </w:rPr>
        <w:fldChar w:fldCharType="separate"/>
      </w:r>
      <w:r>
        <w:rPr>
          <w:noProof/>
        </w:rPr>
        <w:t>233</w:t>
      </w:r>
      <w:r>
        <w:rPr>
          <w:noProof/>
        </w:rPr>
        <w:fldChar w:fldCharType="end"/>
      </w:r>
    </w:p>
    <w:p w14:paraId="12A029ED" w14:textId="736F5901"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_Toc160652347 \h </w:instrText>
      </w:r>
      <w:r>
        <w:rPr>
          <w:noProof/>
        </w:rPr>
      </w:r>
      <w:r>
        <w:rPr>
          <w:noProof/>
        </w:rPr>
        <w:fldChar w:fldCharType="separate"/>
      </w:r>
      <w:r>
        <w:rPr>
          <w:noProof/>
        </w:rPr>
        <w:t>233</w:t>
      </w:r>
      <w:r>
        <w:rPr>
          <w:noProof/>
        </w:rPr>
        <w:fldChar w:fldCharType="end"/>
      </w:r>
    </w:p>
    <w:p w14:paraId="25752604" w14:textId="39047EA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_Toc160652348 \h </w:instrText>
      </w:r>
      <w:r>
        <w:rPr>
          <w:noProof/>
        </w:rPr>
      </w:r>
      <w:r>
        <w:rPr>
          <w:noProof/>
        </w:rPr>
        <w:fldChar w:fldCharType="separate"/>
      </w:r>
      <w:r>
        <w:rPr>
          <w:noProof/>
        </w:rPr>
        <w:t>233</w:t>
      </w:r>
      <w:r>
        <w:rPr>
          <w:noProof/>
        </w:rPr>
        <w:fldChar w:fldCharType="end"/>
      </w:r>
    </w:p>
    <w:p w14:paraId="1A4034C8" w14:textId="62582E3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_Toc160652349 \h </w:instrText>
      </w:r>
      <w:r>
        <w:rPr>
          <w:noProof/>
        </w:rPr>
      </w:r>
      <w:r>
        <w:rPr>
          <w:noProof/>
        </w:rPr>
        <w:fldChar w:fldCharType="separate"/>
      </w:r>
      <w:r>
        <w:rPr>
          <w:noProof/>
        </w:rPr>
        <w:t>233</w:t>
      </w:r>
      <w:r>
        <w:rPr>
          <w:noProof/>
        </w:rPr>
        <w:fldChar w:fldCharType="end"/>
      </w:r>
    </w:p>
    <w:p w14:paraId="2C35A184" w14:textId="69B40417"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_Toc160652350 \h </w:instrText>
      </w:r>
      <w:r>
        <w:rPr>
          <w:noProof/>
        </w:rPr>
      </w:r>
      <w:r>
        <w:rPr>
          <w:noProof/>
        </w:rPr>
        <w:fldChar w:fldCharType="separate"/>
      </w:r>
      <w:r>
        <w:rPr>
          <w:noProof/>
        </w:rPr>
        <w:t>233</w:t>
      </w:r>
      <w:r>
        <w:rPr>
          <w:noProof/>
        </w:rPr>
        <w:fldChar w:fldCharType="end"/>
      </w:r>
    </w:p>
    <w:p w14:paraId="20821C06" w14:textId="3F3629B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_Toc160652351 \h </w:instrText>
      </w:r>
      <w:r>
        <w:rPr>
          <w:noProof/>
        </w:rPr>
      </w:r>
      <w:r>
        <w:rPr>
          <w:noProof/>
        </w:rPr>
        <w:fldChar w:fldCharType="separate"/>
      </w:r>
      <w:r>
        <w:rPr>
          <w:noProof/>
        </w:rPr>
        <w:t>233</w:t>
      </w:r>
      <w:r>
        <w:rPr>
          <w:noProof/>
        </w:rPr>
        <w:fldChar w:fldCharType="end"/>
      </w:r>
    </w:p>
    <w:p w14:paraId="3A79C834" w14:textId="031B2F1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_Toc160652352 \h </w:instrText>
      </w:r>
      <w:r>
        <w:rPr>
          <w:noProof/>
        </w:rPr>
      </w:r>
      <w:r>
        <w:rPr>
          <w:noProof/>
        </w:rPr>
        <w:fldChar w:fldCharType="separate"/>
      </w:r>
      <w:r>
        <w:rPr>
          <w:noProof/>
        </w:rPr>
        <w:t>233</w:t>
      </w:r>
      <w:r>
        <w:rPr>
          <w:noProof/>
        </w:rPr>
        <w:fldChar w:fldCharType="end"/>
      </w:r>
    </w:p>
    <w:p w14:paraId="6D024B4E" w14:textId="6CA0EF6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_Toc160652353 \h </w:instrText>
      </w:r>
      <w:r>
        <w:rPr>
          <w:noProof/>
        </w:rPr>
      </w:r>
      <w:r>
        <w:rPr>
          <w:noProof/>
        </w:rPr>
        <w:fldChar w:fldCharType="separate"/>
      </w:r>
      <w:r>
        <w:rPr>
          <w:noProof/>
        </w:rPr>
        <w:t>234</w:t>
      </w:r>
      <w:r>
        <w:rPr>
          <w:noProof/>
        </w:rPr>
        <w:fldChar w:fldCharType="end"/>
      </w:r>
    </w:p>
    <w:p w14:paraId="0C0FD611" w14:textId="6D737CA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_Toc160652354 \h </w:instrText>
      </w:r>
      <w:r>
        <w:rPr>
          <w:noProof/>
        </w:rPr>
      </w:r>
      <w:r>
        <w:rPr>
          <w:noProof/>
        </w:rPr>
        <w:fldChar w:fldCharType="separate"/>
      </w:r>
      <w:r>
        <w:rPr>
          <w:noProof/>
        </w:rPr>
        <w:t>234</w:t>
      </w:r>
      <w:r>
        <w:rPr>
          <w:noProof/>
        </w:rPr>
        <w:fldChar w:fldCharType="end"/>
      </w:r>
    </w:p>
    <w:p w14:paraId="5693FED9" w14:textId="1D4D71E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_Toc160652355 \h </w:instrText>
      </w:r>
      <w:r>
        <w:rPr>
          <w:noProof/>
        </w:rPr>
      </w:r>
      <w:r>
        <w:rPr>
          <w:noProof/>
        </w:rPr>
        <w:fldChar w:fldCharType="separate"/>
      </w:r>
      <w:r>
        <w:rPr>
          <w:noProof/>
        </w:rPr>
        <w:t>234</w:t>
      </w:r>
      <w:r>
        <w:rPr>
          <w:noProof/>
        </w:rPr>
        <w:fldChar w:fldCharType="end"/>
      </w:r>
    </w:p>
    <w:p w14:paraId="06A4BF46" w14:textId="697E91A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lastRenderedPageBreak/>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_Toc160652356 \h </w:instrText>
      </w:r>
      <w:r>
        <w:rPr>
          <w:noProof/>
        </w:rPr>
      </w:r>
      <w:r>
        <w:rPr>
          <w:noProof/>
        </w:rPr>
        <w:fldChar w:fldCharType="separate"/>
      </w:r>
      <w:r>
        <w:rPr>
          <w:noProof/>
        </w:rPr>
        <w:t>235</w:t>
      </w:r>
      <w:r>
        <w:rPr>
          <w:noProof/>
        </w:rPr>
        <w:fldChar w:fldCharType="end"/>
      </w:r>
    </w:p>
    <w:p w14:paraId="794A9E3E" w14:textId="69A48F6D"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_Toc160652357 \h </w:instrText>
      </w:r>
      <w:r>
        <w:rPr>
          <w:noProof/>
        </w:rPr>
      </w:r>
      <w:r>
        <w:rPr>
          <w:noProof/>
        </w:rPr>
        <w:fldChar w:fldCharType="separate"/>
      </w:r>
      <w:r>
        <w:rPr>
          <w:noProof/>
        </w:rPr>
        <w:t>235</w:t>
      </w:r>
      <w:r>
        <w:rPr>
          <w:noProof/>
        </w:rPr>
        <w:fldChar w:fldCharType="end"/>
      </w:r>
    </w:p>
    <w:p w14:paraId="3EA5AB1B" w14:textId="3CA7B54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_Toc160652358 \h </w:instrText>
      </w:r>
      <w:r>
        <w:rPr>
          <w:noProof/>
        </w:rPr>
      </w:r>
      <w:r>
        <w:rPr>
          <w:noProof/>
        </w:rPr>
        <w:fldChar w:fldCharType="separate"/>
      </w:r>
      <w:r>
        <w:rPr>
          <w:noProof/>
        </w:rPr>
        <w:t>235</w:t>
      </w:r>
      <w:r>
        <w:rPr>
          <w:noProof/>
        </w:rPr>
        <w:fldChar w:fldCharType="end"/>
      </w:r>
    </w:p>
    <w:p w14:paraId="74A20AF0" w14:textId="2AF8DB1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_Toc160652359 \h </w:instrText>
      </w:r>
      <w:r>
        <w:rPr>
          <w:noProof/>
        </w:rPr>
      </w:r>
      <w:r>
        <w:rPr>
          <w:noProof/>
        </w:rPr>
        <w:fldChar w:fldCharType="separate"/>
      </w:r>
      <w:r>
        <w:rPr>
          <w:noProof/>
        </w:rPr>
        <w:t>236</w:t>
      </w:r>
      <w:r>
        <w:rPr>
          <w:noProof/>
        </w:rPr>
        <w:fldChar w:fldCharType="end"/>
      </w:r>
    </w:p>
    <w:p w14:paraId="078A9B1E" w14:textId="575A2EF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_Toc160652360 \h </w:instrText>
      </w:r>
      <w:r>
        <w:rPr>
          <w:noProof/>
        </w:rPr>
      </w:r>
      <w:r>
        <w:rPr>
          <w:noProof/>
        </w:rPr>
        <w:fldChar w:fldCharType="separate"/>
      </w:r>
      <w:r>
        <w:rPr>
          <w:noProof/>
        </w:rPr>
        <w:t>236</w:t>
      </w:r>
      <w:r>
        <w:rPr>
          <w:noProof/>
        </w:rPr>
        <w:fldChar w:fldCharType="end"/>
      </w:r>
    </w:p>
    <w:p w14:paraId="6B6D802C" w14:textId="3645653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_Toc160652361 \h </w:instrText>
      </w:r>
      <w:r>
        <w:rPr>
          <w:noProof/>
        </w:rPr>
      </w:r>
      <w:r>
        <w:rPr>
          <w:noProof/>
        </w:rPr>
        <w:fldChar w:fldCharType="separate"/>
      </w:r>
      <w:r>
        <w:rPr>
          <w:noProof/>
        </w:rPr>
        <w:t>236</w:t>
      </w:r>
      <w:r>
        <w:rPr>
          <w:noProof/>
        </w:rPr>
        <w:fldChar w:fldCharType="end"/>
      </w:r>
    </w:p>
    <w:p w14:paraId="62DB139D" w14:textId="5029727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_Toc160652362 \h </w:instrText>
      </w:r>
      <w:r>
        <w:rPr>
          <w:noProof/>
        </w:rPr>
      </w:r>
      <w:r>
        <w:rPr>
          <w:noProof/>
        </w:rPr>
        <w:fldChar w:fldCharType="separate"/>
      </w:r>
      <w:r>
        <w:rPr>
          <w:noProof/>
        </w:rPr>
        <w:t>236</w:t>
      </w:r>
      <w:r>
        <w:rPr>
          <w:noProof/>
        </w:rPr>
        <w:fldChar w:fldCharType="end"/>
      </w:r>
    </w:p>
    <w:p w14:paraId="098C6327" w14:textId="122349A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_Toc160652363 \h </w:instrText>
      </w:r>
      <w:r>
        <w:rPr>
          <w:noProof/>
        </w:rPr>
      </w:r>
      <w:r>
        <w:rPr>
          <w:noProof/>
        </w:rPr>
        <w:fldChar w:fldCharType="separate"/>
      </w:r>
      <w:r>
        <w:rPr>
          <w:noProof/>
        </w:rPr>
        <w:t>237</w:t>
      </w:r>
      <w:r>
        <w:rPr>
          <w:noProof/>
        </w:rPr>
        <w:fldChar w:fldCharType="end"/>
      </w:r>
    </w:p>
    <w:p w14:paraId="69C47EF8" w14:textId="17D0877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_Toc160652364 \h </w:instrText>
      </w:r>
      <w:r>
        <w:rPr>
          <w:noProof/>
        </w:rPr>
      </w:r>
      <w:r>
        <w:rPr>
          <w:noProof/>
        </w:rPr>
        <w:fldChar w:fldCharType="separate"/>
      </w:r>
      <w:r>
        <w:rPr>
          <w:noProof/>
        </w:rPr>
        <w:t>237</w:t>
      </w:r>
      <w:r>
        <w:rPr>
          <w:noProof/>
        </w:rPr>
        <w:fldChar w:fldCharType="end"/>
      </w:r>
    </w:p>
    <w:p w14:paraId="3247EBF4" w14:textId="27B246B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_Toc160652365 \h </w:instrText>
      </w:r>
      <w:r>
        <w:rPr>
          <w:noProof/>
        </w:rPr>
      </w:r>
      <w:r>
        <w:rPr>
          <w:noProof/>
        </w:rPr>
        <w:fldChar w:fldCharType="separate"/>
      </w:r>
      <w:r>
        <w:rPr>
          <w:noProof/>
        </w:rPr>
        <w:t>237</w:t>
      </w:r>
      <w:r>
        <w:rPr>
          <w:noProof/>
        </w:rPr>
        <w:fldChar w:fldCharType="end"/>
      </w:r>
    </w:p>
    <w:p w14:paraId="0C33ACC9" w14:textId="2DEB54E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_Toc160652366 \h </w:instrText>
      </w:r>
      <w:r>
        <w:rPr>
          <w:noProof/>
        </w:rPr>
      </w:r>
      <w:r>
        <w:rPr>
          <w:noProof/>
        </w:rPr>
        <w:fldChar w:fldCharType="separate"/>
      </w:r>
      <w:r>
        <w:rPr>
          <w:noProof/>
        </w:rPr>
        <w:t>237</w:t>
      </w:r>
      <w:r>
        <w:rPr>
          <w:noProof/>
        </w:rPr>
        <w:fldChar w:fldCharType="end"/>
      </w:r>
    </w:p>
    <w:p w14:paraId="357856E3" w14:textId="2F288F0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_Toc160652367 \h </w:instrText>
      </w:r>
      <w:r>
        <w:rPr>
          <w:noProof/>
        </w:rPr>
      </w:r>
      <w:r>
        <w:rPr>
          <w:noProof/>
        </w:rPr>
        <w:fldChar w:fldCharType="separate"/>
      </w:r>
      <w:r>
        <w:rPr>
          <w:noProof/>
        </w:rPr>
        <w:t>237</w:t>
      </w:r>
      <w:r>
        <w:rPr>
          <w:noProof/>
        </w:rPr>
        <w:fldChar w:fldCharType="end"/>
      </w:r>
    </w:p>
    <w:p w14:paraId="64AA2152" w14:textId="15C7FFC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_Toc160652368 \h </w:instrText>
      </w:r>
      <w:r>
        <w:rPr>
          <w:noProof/>
        </w:rPr>
      </w:r>
      <w:r>
        <w:rPr>
          <w:noProof/>
        </w:rPr>
        <w:fldChar w:fldCharType="separate"/>
      </w:r>
      <w:r>
        <w:rPr>
          <w:noProof/>
        </w:rPr>
        <w:t>237</w:t>
      </w:r>
      <w:r>
        <w:rPr>
          <w:noProof/>
        </w:rPr>
        <w:fldChar w:fldCharType="end"/>
      </w:r>
    </w:p>
    <w:p w14:paraId="6DCD4557" w14:textId="75BFDA2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_Toc160652369 \h </w:instrText>
      </w:r>
      <w:r>
        <w:rPr>
          <w:noProof/>
        </w:rPr>
      </w:r>
      <w:r>
        <w:rPr>
          <w:noProof/>
        </w:rPr>
        <w:fldChar w:fldCharType="separate"/>
      </w:r>
      <w:r>
        <w:rPr>
          <w:noProof/>
        </w:rPr>
        <w:t>237</w:t>
      </w:r>
      <w:r>
        <w:rPr>
          <w:noProof/>
        </w:rPr>
        <w:fldChar w:fldCharType="end"/>
      </w:r>
    </w:p>
    <w:p w14:paraId="76EA12CA" w14:textId="5877DFA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_Toc160652370 \h </w:instrText>
      </w:r>
      <w:r>
        <w:rPr>
          <w:noProof/>
        </w:rPr>
      </w:r>
      <w:r>
        <w:rPr>
          <w:noProof/>
        </w:rPr>
        <w:fldChar w:fldCharType="separate"/>
      </w:r>
      <w:r>
        <w:rPr>
          <w:noProof/>
        </w:rPr>
        <w:t>237</w:t>
      </w:r>
      <w:r>
        <w:rPr>
          <w:noProof/>
        </w:rPr>
        <w:fldChar w:fldCharType="end"/>
      </w:r>
    </w:p>
    <w:p w14:paraId="0CDFB6B6" w14:textId="42F01A9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_Toc160652371 \h </w:instrText>
      </w:r>
      <w:r>
        <w:rPr>
          <w:noProof/>
        </w:rPr>
      </w:r>
      <w:r>
        <w:rPr>
          <w:noProof/>
        </w:rPr>
        <w:fldChar w:fldCharType="separate"/>
      </w:r>
      <w:r>
        <w:rPr>
          <w:noProof/>
        </w:rPr>
        <w:t>237</w:t>
      </w:r>
      <w:r>
        <w:rPr>
          <w:noProof/>
        </w:rPr>
        <w:fldChar w:fldCharType="end"/>
      </w:r>
    </w:p>
    <w:p w14:paraId="7D712A2C" w14:textId="631C8760" w:rsidR="00AC0B17" w:rsidRDefault="00AC0B17">
      <w:pPr>
        <w:pStyle w:val="TOC1"/>
        <w:rPr>
          <w:rFonts w:asciiTheme="minorHAnsi" w:eastAsiaTheme="minorEastAsia" w:hAnsiTheme="minorHAnsi" w:cstheme="minorBidi"/>
          <w:noProof/>
          <w:kern w:val="2"/>
          <w:sz w:val="21"/>
          <w:szCs w:val="22"/>
          <w:lang w:val="en-US" w:eastAsia="zh-CN"/>
        </w:rPr>
      </w:pPr>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_Toc160652372 \h </w:instrText>
      </w:r>
      <w:r>
        <w:rPr>
          <w:noProof/>
        </w:rPr>
      </w:r>
      <w:r>
        <w:rPr>
          <w:noProof/>
        </w:rPr>
        <w:fldChar w:fldCharType="separate"/>
      </w:r>
      <w:r>
        <w:rPr>
          <w:noProof/>
        </w:rPr>
        <w:t>238</w:t>
      </w:r>
      <w:r>
        <w:rPr>
          <w:noProof/>
        </w:rPr>
        <w:fldChar w:fldCharType="end"/>
      </w:r>
    </w:p>
    <w:p w14:paraId="796BD3D1" w14:textId="426A78D1" w:rsidR="00AC0B17" w:rsidRDefault="00AC0B17">
      <w:pPr>
        <w:pStyle w:val="TOC8"/>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_Toc160652373 \h </w:instrText>
      </w:r>
      <w:r>
        <w:rPr>
          <w:noProof/>
        </w:rPr>
      </w:r>
      <w:r>
        <w:rPr>
          <w:noProof/>
        </w:rPr>
        <w:fldChar w:fldCharType="separate"/>
      </w:r>
      <w:r>
        <w:rPr>
          <w:noProof/>
        </w:rPr>
        <w:t>239</w:t>
      </w:r>
      <w:r>
        <w:rPr>
          <w:noProof/>
        </w:rPr>
        <w:fldChar w:fldCharType="end"/>
      </w:r>
    </w:p>
    <w:p w14:paraId="38A9E041" w14:textId="1CABD3FA" w:rsidR="00AC0B17" w:rsidRDefault="00AC0B17">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_Toc160652374 \h </w:instrText>
      </w:r>
      <w:r>
        <w:rPr>
          <w:noProof/>
        </w:rPr>
      </w:r>
      <w:r>
        <w:rPr>
          <w:noProof/>
        </w:rPr>
        <w:fldChar w:fldCharType="separate"/>
      </w:r>
      <w:r>
        <w:rPr>
          <w:noProof/>
        </w:rPr>
        <w:t>239</w:t>
      </w:r>
      <w:r>
        <w:rPr>
          <w:noProof/>
        </w:rPr>
        <w:fldChar w:fldCharType="end"/>
      </w:r>
    </w:p>
    <w:p w14:paraId="680CE3AB" w14:textId="7ECF6F85" w:rsidR="00AC0B17" w:rsidRDefault="00AC0B17">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_Toc160652375 \h </w:instrText>
      </w:r>
      <w:r>
        <w:rPr>
          <w:noProof/>
        </w:rPr>
      </w:r>
      <w:r>
        <w:rPr>
          <w:noProof/>
        </w:rPr>
        <w:fldChar w:fldCharType="separate"/>
      </w:r>
      <w:r>
        <w:rPr>
          <w:noProof/>
        </w:rPr>
        <w:t>240</w:t>
      </w:r>
      <w:r>
        <w:rPr>
          <w:noProof/>
        </w:rPr>
        <w:fldChar w:fldCharType="end"/>
      </w:r>
    </w:p>
    <w:p w14:paraId="518710F4" w14:textId="43D47BEA" w:rsidR="00AC0B17" w:rsidRDefault="00AC0B17">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_Toc160652376 \h </w:instrText>
      </w:r>
      <w:r>
        <w:rPr>
          <w:noProof/>
        </w:rPr>
      </w:r>
      <w:r>
        <w:rPr>
          <w:noProof/>
        </w:rPr>
        <w:fldChar w:fldCharType="separate"/>
      </w:r>
      <w:r>
        <w:rPr>
          <w:noProof/>
        </w:rPr>
        <w:t>241</w:t>
      </w:r>
      <w:r>
        <w:rPr>
          <w:noProof/>
        </w:rPr>
        <w:fldChar w:fldCharType="end"/>
      </w:r>
    </w:p>
    <w:p w14:paraId="45A247D1" w14:textId="51CD280B" w:rsidR="00AC0B17" w:rsidRDefault="00AC0B17">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_Toc160652377 \h </w:instrText>
      </w:r>
      <w:r>
        <w:rPr>
          <w:noProof/>
        </w:rPr>
      </w:r>
      <w:r>
        <w:rPr>
          <w:noProof/>
        </w:rPr>
        <w:fldChar w:fldCharType="separate"/>
      </w:r>
      <w:r>
        <w:rPr>
          <w:noProof/>
        </w:rPr>
        <w:t>241</w:t>
      </w:r>
      <w:r>
        <w:rPr>
          <w:noProof/>
        </w:rPr>
        <w:fldChar w:fldCharType="end"/>
      </w:r>
    </w:p>
    <w:p w14:paraId="7DA9FB55" w14:textId="05A12AD9" w:rsidR="00AC0B17" w:rsidRDefault="00AC0B17">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_Toc160652378 \h </w:instrText>
      </w:r>
      <w:r>
        <w:rPr>
          <w:noProof/>
        </w:rPr>
      </w:r>
      <w:r>
        <w:rPr>
          <w:noProof/>
        </w:rPr>
        <w:fldChar w:fldCharType="separate"/>
      </w:r>
      <w:r>
        <w:rPr>
          <w:noProof/>
        </w:rPr>
        <w:t>241</w:t>
      </w:r>
      <w:r>
        <w:rPr>
          <w:noProof/>
        </w:rPr>
        <w:fldChar w:fldCharType="end"/>
      </w:r>
    </w:p>
    <w:p w14:paraId="7D1BE6FC" w14:textId="1018978E" w:rsidR="00AC0B17" w:rsidRDefault="00AC0B17">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 xml:space="preserve"> API</w:t>
      </w:r>
      <w:r>
        <w:rPr>
          <w:noProof/>
        </w:rPr>
        <w:tab/>
      </w:r>
      <w:r>
        <w:rPr>
          <w:noProof/>
        </w:rPr>
        <w:fldChar w:fldCharType="begin"/>
      </w:r>
      <w:r>
        <w:rPr>
          <w:noProof/>
        </w:rPr>
        <w:instrText xml:space="preserve"> PAGEREF _Toc160652379 \h </w:instrText>
      </w:r>
      <w:r>
        <w:rPr>
          <w:noProof/>
        </w:rPr>
      </w:r>
      <w:r>
        <w:rPr>
          <w:noProof/>
        </w:rPr>
        <w:fldChar w:fldCharType="separate"/>
      </w:r>
      <w:r>
        <w:rPr>
          <w:noProof/>
        </w:rPr>
        <w:t>246</w:t>
      </w:r>
      <w:r>
        <w:rPr>
          <w:noProof/>
        </w:rPr>
        <w:fldChar w:fldCharType="end"/>
      </w:r>
    </w:p>
    <w:p w14:paraId="32793C2C" w14:textId="65F4045F" w:rsidR="00AC0B17" w:rsidRDefault="00AC0B17">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_Toc160652380 \h </w:instrText>
      </w:r>
      <w:r>
        <w:rPr>
          <w:noProof/>
        </w:rPr>
      </w:r>
      <w:r>
        <w:rPr>
          <w:noProof/>
        </w:rPr>
        <w:fldChar w:fldCharType="separate"/>
      </w:r>
      <w:r>
        <w:rPr>
          <w:noProof/>
        </w:rPr>
        <w:t>258</w:t>
      </w:r>
      <w:r>
        <w:rPr>
          <w:noProof/>
        </w:rPr>
        <w:fldChar w:fldCharType="end"/>
      </w:r>
    </w:p>
    <w:p w14:paraId="700629BD" w14:textId="7E9D9D16" w:rsidR="00AC0B17" w:rsidRDefault="00AC0B17">
      <w:pPr>
        <w:pStyle w:val="TOC1"/>
        <w:rPr>
          <w:rFonts w:asciiTheme="minorHAnsi" w:eastAsiaTheme="minorEastAsia" w:hAnsiTheme="minorHAnsi" w:cstheme="minorBidi"/>
          <w:noProof/>
          <w:kern w:val="2"/>
          <w:sz w:val="21"/>
          <w:szCs w:val="22"/>
          <w:lang w:val="en-US" w:eastAsia="zh-CN"/>
        </w:rPr>
      </w:pPr>
      <w:r w:rsidRPr="00363141">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_Toc160652381 \h </w:instrText>
      </w:r>
      <w:r>
        <w:rPr>
          <w:noProof/>
        </w:rPr>
      </w:r>
      <w:r>
        <w:rPr>
          <w:noProof/>
        </w:rPr>
        <w:fldChar w:fldCharType="separate"/>
      </w:r>
      <w:r>
        <w:rPr>
          <w:noProof/>
        </w:rPr>
        <w:t>258</w:t>
      </w:r>
      <w:r>
        <w:rPr>
          <w:noProof/>
        </w:rPr>
        <w:fldChar w:fldCharType="end"/>
      </w:r>
    </w:p>
    <w:p w14:paraId="377C3BFC" w14:textId="080E098D" w:rsidR="00AC0B17" w:rsidRDefault="00AC0B17">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_Toc160652382 \h </w:instrText>
      </w:r>
      <w:r>
        <w:rPr>
          <w:noProof/>
        </w:rPr>
      </w:r>
      <w:r>
        <w:rPr>
          <w:noProof/>
        </w:rPr>
        <w:fldChar w:fldCharType="separate"/>
      </w:r>
      <w:r>
        <w:rPr>
          <w:noProof/>
        </w:rPr>
        <w:t>258</w:t>
      </w:r>
      <w:r>
        <w:rPr>
          <w:noProof/>
        </w:rPr>
        <w:fldChar w:fldCharType="end"/>
      </w:r>
    </w:p>
    <w:p w14:paraId="341603FF" w14:textId="4C04BD49" w:rsidR="00AC0B17" w:rsidRDefault="00AC0B17">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w:t>
      </w:r>
      <w:r>
        <w:rPr>
          <w:noProof/>
        </w:rPr>
        <w:t xml:space="preserve"> API</w:t>
      </w:r>
      <w:r>
        <w:rPr>
          <w:noProof/>
        </w:rPr>
        <w:tab/>
      </w:r>
      <w:r>
        <w:rPr>
          <w:noProof/>
        </w:rPr>
        <w:fldChar w:fldCharType="begin"/>
      </w:r>
      <w:r>
        <w:rPr>
          <w:noProof/>
        </w:rPr>
        <w:instrText xml:space="preserve"> PAGEREF _Toc160652383 \h </w:instrText>
      </w:r>
      <w:r>
        <w:rPr>
          <w:noProof/>
        </w:rPr>
      </w:r>
      <w:r>
        <w:rPr>
          <w:noProof/>
        </w:rPr>
        <w:fldChar w:fldCharType="separate"/>
      </w:r>
      <w:r>
        <w:rPr>
          <w:noProof/>
        </w:rPr>
        <w:t>258</w:t>
      </w:r>
      <w:r>
        <w:rPr>
          <w:noProof/>
        </w:rPr>
        <w:fldChar w:fldCharType="end"/>
      </w:r>
    </w:p>
    <w:p w14:paraId="4BA4121F" w14:textId="4DB2AA82" w:rsidR="00AC0B17" w:rsidRDefault="00AC0B17">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 xml:space="preserve"> API</w:t>
      </w:r>
      <w:r>
        <w:rPr>
          <w:noProof/>
        </w:rPr>
        <w:tab/>
      </w:r>
      <w:r>
        <w:rPr>
          <w:noProof/>
        </w:rPr>
        <w:fldChar w:fldCharType="begin"/>
      </w:r>
      <w:r>
        <w:rPr>
          <w:noProof/>
        </w:rPr>
        <w:instrText xml:space="preserve"> PAGEREF _Toc160652384 \h </w:instrText>
      </w:r>
      <w:r>
        <w:rPr>
          <w:noProof/>
        </w:rPr>
      </w:r>
      <w:r>
        <w:rPr>
          <w:noProof/>
        </w:rPr>
        <w:fldChar w:fldCharType="separate"/>
      </w:r>
      <w:r>
        <w:rPr>
          <w:noProof/>
        </w:rPr>
        <w:t>258</w:t>
      </w:r>
      <w:r>
        <w:rPr>
          <w:noProof/>
        </w:rPr>
        <w:fldChar w:fldCharType="end"/>
      </w:r>
    </w:p>
    <w:p w14:paraId="705809D9" w14:textId="55892016" w:rsidR="00AC0B17" w:rsidRDefault="00AC0B17">
      <w:pPr>
        <w:pStyle w:val="TOC1"/>
        <w:rPr>
          <w:rFonts w:asciiTheme="minorHAnsi" w:eastAsiaTheme="minorEastAsia" w:hAnsiTheme="minorHAnsi" w:cstheme="minorBidi"/>
          <w:noProof/>
          <w:kern w:val="2"/>
          <w:sz w:val="21"/>
          <w:szCs w:val="22"/>
          <w:lang w:val="en-US" w:eastAsia="zh-CN"/>
        </w:rPr>
      </w:pPr>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_Toc160652385 \h </w:instrText>
      </w:r>
      <w:r>
        <w:rPr>
          <w:noProof/>
        </w:rPr>
      </w:r>
      <w:r>
        <w:rPr>
          <w:noProof/>
        </w:rPr>
        <w:fldChar w:fldCharType="separate"/>
      </w:r>
      <w:r>
        <w:rPr>
          <w:noProof/>
        </w:rPr>
        <w:t>263</w:t>
      </w:r>
      <w:r>
        <w:rPr>
          <w:noProof/>
        </w:rPr>
        <w:fldChar w:fldCharType="end"/>
      </w:r>
    </w:p>
    <w:p w14:paraId="7C7EBAD2" w14:textId="55AD46A7" w:rsidR="00AC0B17" w:rsidRDefault="00AC0B17">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_Toc160652386 \h </w:instrText>
      </w:r>
      <w:r>
        <w:rPr>
          <w:noProof/>
        </w:rPr>
      </w:r>
      <w:r>
        <w:rPr>
          <w:noProof/>
        </w:rPr>
        <w:fldChar w:fldCharType="separate"/>
      </w:r>
      <w:r>
        <w:rPr>
          <w:noProof/>
        </w:rPr>
        <w:t>266</w:t>
      </w:r>
      <w:r>
        <w:rPr>
          <w:noProof/>
        </w:rPr>
        <w:fldChar w:fldCharType="end"/>
      </w:r>
    </w:p>
    <w:p w14:paraId="24D20732" w14:textId="3D66881B" w:rsidR="00AC0B17" w:rsidRDefault="00AC0B17">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 xml:space="preserve"> API</w:t>
      </w:r>
      <w:r>
        <w:rPr>
          <w:noProof/>
        </w:rPr>
        <w:tab/>
      </w:r>
      <w:r>
        <w:rPr>
          <w:noProof/>
        </w:rPr>
        <w:fldChar w:fldCharType="begin"/>
      </w:r>
      <w:r>
        <w:rPr>
          <w:noProof/>
        </w:rPr>
        <w:instrText xml:space="preserve"> PAGEREF _Toc160652387 \h </w:instrText>
      </w:r>
      <w:r>
        <w:rPr>
          <w:noProof/>
        </w:rPr>
      </w:r>
      <w:r>
        <w:rPr>
          <w:noProof/>
        </w:rPr>
        <w:fldChar w:fldCharType="separate"/>
      </w:r>
      <w:r>
        <w:rPr>
          <w:noProof/>
        </w:rPr>
        <w:t>281</w:t>
      </w:r>
      <w:r>
        <w:rPr>
          <w:noProof/>
        </w:rPr>
        <w:fldChar w:fldCharType="end"/>
      </w:r>
    </w:p>
    <w:p w14:paraId="286ADB36" w14:textId="75E05DD2" w:rsidR="00AC0B17" w:rsidRDefault="00AC0B17">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_Toc160652388 \h </w:instrText>
      </w:r>
      <w:r>
        <w:rPr>
          <w:noProof/>
        </w:rPr>
      </w:r>
      <w:r>
        <w:rPr>
          <w:noProof/>
        </w:rPr>
        <w:fldChar w:fldCharType="separate"/>
      </w:r>
      <w:r>
        <w:rPr>
          <w:noProof/>
        </w:rPr>
        <w:t>284</w:t>
      </w:r>
      <w:r>
        <w:rPr>
          <w:noProof/>
        </w:rPr>
        <w:fldChar w:fldCharType="end"/>
      </w:r>
    </w:p>
    <w:p w14:paraId="26687C7D" w14:textId="64F373AA" w:rsidR="00AC0B17" w:rsidRDefault="00AC0B17">
      <w:pPr>
        <w:pStyle w:val="TOC8"/>
        <w:rPr>
          <w:rFonts w:asciiTheme="minorHAnsi" w:eastAsiaTheme="minorEastAsia" w:hAnsiTheme="minorHAnsi" w:cstheme="minorBidi"/>
          <w:b w:val="0"/>
          <w:noProof/>
          <w:kern w:val="2"/>
          <w:sz w:val="21"/>
          <w:szCs w:val="22"/>
          <w:lang w:val="en-US" w:eastAsia="zh-CN"/>
        </w:rPr>
      </w:pPr>
      <w:r>
        <w:rPr>
          <w:noProof/>
        </w:rPr>
        <w:t>Annex B (informative): Withdrawn API versions</w:t>
      </w:r>
      <w:r>
        <w:rPr>
          <w:noProof/>
        </w:rPr>
        <w:tab/>
      </w:r>
      <w:r>
        <w:rPr>
          <w:noProof/>
        </w:rPr>
        <w:fldChar w:fldCharType="begin"/>
      </w:r>
      <w:r>
        <w:rPr>
          <w:noProof/>
        </w:rPr>
        <w:instrText xml:space="preserve"> PAGEREF _Toc160652389 \h </w:instrText>
      </w:r>
      <w:r>
        <w:rPr>
          <w:noProof/>
        </w:rPr>
      </w:r>
      <w:r>
        <w:rPr>
          <w:noProof/>
        </w:rPr>
        <w:fldChar w:fldCharType="separate"/>
      </w:r>
      <w:r>
        <w:rPr>
          <w:noProof/>
        </w:rPr>
        <w:t>286</w:t>
      </w:r>
      <w:r>
        <w:rPr>
          <w:noProof/>
        </w:rPr>
        <w:fldChar w:fldCharType="end"/>
      </w:r>
    </w:p>
    <w:p w14:paraId="117C8108" w14:textId="6B0FC7FC" w:rsidR="00AC0B17" w:rsidRDefault="00AC0B17">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_Toc160652390 \h </w:instrText>
      </w:r>
      <w:r>
        <w:rPr>
          <w:noProof/>
        </w:rPr>
      </w:r>
      <w:r>
        <w:rPr>
          <w:noProof/>
        </w:rPr>
        <w:fldChar w:fldCharType="separate"/>
      </w:r>
      <w:r>
        <w:rPr>
          <w:noProof/>
        </w:rPr>
        <w:t>286</w:t>
      </w:r>
      <w:r>
        <w:rPr>
          <w:noProof/>
        </w:rPr>
        <w:fldChar w:fldCharType="end"/>
      </w:r>
    </w:p>
    <w:p w14:paraId="706EDD88" w14:textId="28ECE22B" w:rsidR="00AC0B17" w:rsidRDefault="00AC0B17">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_Toc160652391 \h </w:instrText>
      </w:r>
      <w:r>
        <w:rPr>
          <w:noProof/>
        </w:rPr>
      </w:r>
      <w:r>
        <w:rPr>
          <w:noProof/>
        </w:rPr>
        <w:fldChar w:fldCharType="separate"/>
      </w:r>
      <w:r>
        <w:rPr>
          <w:noProof/>
        </w:rPr>
        <w:t>286</w:t>
      </w:r>
      <w:r>
        <w:rPr>
          <w:noProof/>
        </w:rPr>
        <w:fldChar w:fldCharType="end"/>
      </w:r>
    </w:p>
    <w:p w14:paraId="68358B23" w14:textId="1ADE3AEE" w:rsidR="00AC0B17" w:rsidRDefault="00AC0B17">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_Toc160652392 \h </w:instrText>
      </w:r>
      <w:r>
        <w:rPr>
          <w:noProof/>
        </w:rPr>
      </w:r>
      <w:r>
        <w:rPr>
          <w:noProof/>
        </w:rPr>
        <w:fldChar w:fldCharType="separate"/>
      </w:r>
      <w:r>
        <w:rPr>
          <w:noProof/>
        </w:rPr>
        <w:t>286</w:t>
      </w:r>
      <w:r>
        <w:rPr>
          <w:noProof/>
        </w:rPr>
        <w:fldChar w:fldCharType="end"/>
      </w:r>
    </w:p>
    <w:p w14:paraId="6927AABC" w14:textId="70163531" w:rsidR="00AC0B17" w:rsidRDefault="00AC0B17">
      <w:pPr>
        <w:pStyle w:val="TOC1"/>
        <w:rPr>
          <w:rFonts w:asciiTheme="minorHAnsi" w:eastAsiaTheme="minorEastAsia" w:hAnsiTheme="minorHAnsi" w:cstheme="minorBidi"/>
          <w:noProof/>
          <w:kern w:val="2"/>
          <w:sz w:val="21"/>
          <w:szCs w:val="22"/>
          <w:lang w:val="en-US" w:eastAsia="zh-CN"/>
        </w:rPr>
      </w:pPr>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_Toc160652393 \h </w:instrText>
      </w:r>
      <w:r>
        <w:rPr>
          <w:noProof/>
        </w:rPr>
      </w:r>
      <w:r>
        <w:rPr>
          <w:noProof/>
        </w:rPr>
        <w:fldChar w:fldCharType="separate"/>
      </w:r>
      <w:r>
        <w:rPr>
          <w:noProof/>
        </w:rPr>
        <w:t>287</w:t>
      </w:r>
      <w:r>
        <w:rPr>
          <w:noProof/>
        </w:rPr>
        <w:fldChar w:fldCharType="end"/>
      </w:r>
    </w:p>
    <w:p w14:paraId="31CDD327" w14:textId="4B23A6FD" w:rsidR="00AC0B17" w:rsidRDefault="00AC0B17">
      <w:pPr>
        <w:pStyle w:val="TOC1"/>
        <w:rPr>
          <w:rFonts w:asciiTheme="minorHAnsi" w:eastAsiaTheme="minorEastAsia" w:hAnsiTheme="minorHAnsi" w:cstheme="minorBidi"/>
          <w:noProof/>
          <w:kern w:val="2"/>
          <w:sz w:val="21"/>
          <w:szCs w:val="22"/>
          <w:lang w:val="en-US" w:eastAsia="zh-CN"/>
        </w:rPr>
      </w:pPr>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_Toc160652394 \h </w:instrText>
      </w:r>
      <w:r>
        <w:rPr>
          <w:noProof/>
        </w:rPr>
      </w:r>
      <w:r>
        <w:rPr>
          <w:noProof/>
        </w:rPr>
        <w:fldChar w:fldCharType="separate"/>
      </w:r>
      <w:r>
        <w:rPr>
          <w:noProof/>
        </w:rPr>
        <w:t>287</w:t>
      </w:r>
      <w:r>
        <w:rPr>
          <w:noProof/>
        </w:rPr>
        <w:fldChar w:fldCharType="end"/>
      </w:r>
    </w:p>
    <w:p w14:paraId="402A4560" w14:textId="38194839" w:rsidR="00AC0B17" w:rsidRDefault="00AC0B17">
      <w:pPr>
        <w:pStyle w:val="TOC1"/>
        <w:rPr>
          <w:rFonts w:asciiTheme="minorHAnsi" w:eastAsiaTheme="minorEastAsia" w:hAnsiTheme="minorHAnsi" w:cstheme="minorBidi"/>
          <w:noProof/>
          <w:kern w:val="2"/>
          <w:sz w:val="21"/>
          <w:szCs w:val="22"/>
          <w:lang w:val="en-US" w:eastAsia="zh-CN"/>
        </w:rPr>
      </w:pPr>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_Toc160652395 \h </w:instrText>
      </w:r>
      <w:r>
        <w:rPr>
          <w:noProof/>
        </w:rPr>
      </w:r>
      <w:r>
        <w:rPr>
          <w:noProof/>
        </w:rPr>
        <w:fldChar w:fldCharType="separate"/>
      </w:r>
      <w:r>
        <w:rPr>
          <w:noProof/>
        </w:rPr>
        <w:t>287</w:t>
      </w:r>
      <w:r>
        <w:rPr>
          <w:noProof/>
        </w:rPr>
        <w:fldChar w:fldCharType="end"/>
      </w:r>
    </w:p>
    <w:p w14:paraId="30B45548" w14:textId="16E297B9" w:rsidR="00AC0B17" w:rsidRDefault="00AC0B17">
      <w:pPr>
        <w:pStyle w:val="TOC1"/>
        <w:rPr>
          <w:rFonts w:asciiTheme="minorHAnsi" w:eastAsiaTheme="minorEastAsia" w:hAnsiTheme="minorHAnsi" w:cstheme="minorBidi"/>
          <w:noProof/>
          <w:kern w:val="2"/>
          <w:sz w:val="21"/>
          <w:szCs w:val="22"/>
          <w:lang w:val="en-US" w:eastAsia="zh-CN"/>
        </w:rPr>
      </w:pPr>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_Toc160652396 \h </w:instrText>
      </w:r>
      <w:r>
        <w:rPr>
          <w:noProof/>
        </w:rPr>
      </w:r>
      <w:r>
        <w:rPr>
          <w:noProof/>
        </w:rPr>
        <w:fldChar w:fldCharType="separate"/>
      </w:r>
      <w:r>
        <w:rPr>
          <w:noProof/>
        </w:rPr>
        <w:t>287</w:t>
      </w:r>
      <w:r>
        <w:rPr>
          <w:noProof/>
        </w:rPr>
        <w:fldChar w:fldCharType="end"/>
      </w:r>
    </w:p>
    <w:p w14:paraId="11388A18" w14:textId="6F4893D9" w:rsidR="00AC0B17" w:rsidRDefault="00AC0B17">
      <w:pPr>
        <w:pStyle w:val="TOC1"/>
        <w:rPr>
          <w:rFonts w:asciiTheme="minorHAnsi" w:eastAsiaTheme="minorEastAsia" w:hAnsiTheme="minorHAnsi" w:cstheme="minorBidi"/>
          <w:noProof/>
          <w:kern w:val="2"/>
          <w:sz w:val="21"/>
          <w:szCs w:val="22"/>
          <w:lang w:val="en-US" w:eastAsia="zh-CN"/>
        </w:rPr>
      </w:pPr>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_Toc160652397 \h </w:instrText>
      </w:r>
      <w:r>
        <w:rPr>
          <w:noProof/>
        </w:rPr>
      </w:r>
      <w:r>
        <w:rPr>
          <w:noProof/>
        </w:rPr>
        <w:fldChar w:fldCharType="separate"/>
      </w:r>
      <w:r>
        <w:rPr>
          <w:noProof/>
        </w:rPr>
        <w:t>287</w:t>
      </w:r>
      <w:r>
        <w:rPr>
          <w:noProof/>
        </w:rPr>
        <w:fldChar w:fldCharType="end"/>
      </w:r>
    </w:p>
    <w:p w14:paraId="41167384" w14:textId="5137C9B1" w:rsidR="00AC0B17" w:rsidRDefault="00AC0B17">
      <w:pPr>
        <w:pStyle w:val="TOC1"/>
        <w:rPr>
          <w:rFonts w:asciiTheme="minorHAnsi" w:eastAsiaTheme="minorEastAsia" w:hAnsiTheme="minorHAnsi" w:cstheme="minorBidi"/>
          <w:noProof/>
          <w:kern w:val="2"/>
          <w:sz w:val="21"/>
          <w:szCs w:val="22"/>
          <w:lang w:val="en-US" w:eastAsia="zh-CN"/>
        </w:rPr>
      </w:pPr>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_Toc160652398 \h </w:instrText>
      </w:r>
      <w:r>
        <w:rPr>
          <w:noProof/>
        </w:rPr>
      </w:r>
      <w:r>
        <w:rPr>
          <w:noProof/>
        </w:rPr>
        <w:fldChar w:fldCharType="separate"/>
      </w:r>
      <w:r>
        <w:rPr>
          <w:noProof/>
        </w:rPr>
        <w:t>287</w:t>
      </w:r>
      <w:r>
        <w:rPr>
          <w:noProof/>
        </w:rPr>
        <w:fldChar w:fldCharType="end"/>
      </w:r>
    </w:p>
    <w:p w14:paraId="155A5CA8" w14:textId="49A6E4EB" w:rsidR="00AC0B17" w:rsidRDefault="00AC0B17">
      <w:pPr>
        <w:pStyle w:val="TOC1"/>
        <w:rPr>
          <w:rFonts w:asciiTheme="minorHAnsi" w:eastAsiaTheme="minorEastAsia" w:hAnsiTheme="minorHAnsi" w:cstheme="minorBidi"/>
          <w:noProof/>
          <w:kern w:val="2"/>
          <w:sz w:val="21"/>
          <w:szCs w:val="22"/>
          <w:lang w:val="en-US" w:eastAsia="zh-CN"/>
        </w:rPr>
      </w:pPr>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_Toc160652399 \h </w:instrText>
      </w:r>
      <w:r>
        <w:rPr>
          <w:noProof/>
        </w:rPr>
      </w:r>
      <w:r>
        <w:rPr>
          <w:noProof/>
        </w:rPr>
        <w:fldChar w:fldCharType="separate"/>
      </w:r>
      <w:r>
        <w:rPr>
          <w:noProof/>
        </w:rPr>
        <w:t>288</w:t>
      </w:r>
      <w:r>
        <w:rPr>
          <w:noProof/>
        </w:rPr>
        <w:fldChar w:fldCharType="end"/>
      </w:r>
    </w:p>
    <w:p w14:paraId="46A15A5E" w14:textId="0DE0D323" w:rsidR="00AC0B17" w:rsidRDefault="00AC0B17">
      <w:pPr>
        <w:pStyle w:val="TOC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_Toc160652400 \h </w:instrText>
      </w:r>
      <w:r>
        <w:rPr>
          <w:noProof/>
        </w:rPr>
      </w:r>
      <w:r>
        <w:rPr>
          <w:noProof/>
        </w:rPr>
        <w:fldChar w:fldCharType="separate"/>
      </w:r>
      <w:r>
        <w:rPr>
          <w:noProof/>
        </w:rPr>
        <w:t>288</w:t>
      </w:r>
      <w:r>
        <w:rPr>
          <w:noProof/>
        </w:rPr>
        <w:fldChar w:fldCharType="end"/>
      </w:r>
    </w:p>
    <w:p w14:paraId="3714B0F9" w14:textId="47861899" w:rsidR="00AC0B17" w:rsidRDefault="00AC0B17">
      <w:pPr>
        <w:pStyle w:val="TOC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_Toc160652401 \h </w:instrText>
      </w:r>
      <w:r>
        <w:rPr>
          <w:noProof/>
        </w:rPr>
      </w:r>
      <w:r>
        <w:rPr>
          <w:noProof/>
        </w:rPr>
        <w:fldChar w:fldCharType="separate"/>
      </w:r>
      <w:r>
        <w:rPr>
          <w:noProof/>
        </w:rPr>
        <w:t>288</w:t>
      </w:r>
      <w:r>
        <w:rPr>
          <w:noProof/>
        </w:rPr>
        <w:fldChar w:fldCharType="end"/>
      </w:r>
    </w:p>
    <w:p w14:paraId="2FD61EB8" w14:textId="6E7CABF5" w:rsidR="00AC0B17" w:rsidRDefault="00AC0B17">
      <w:pPr>
        <w:pStyle w:val="TOC1"/>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_Toc160652402 \h </w:instrText>
      </w:r>
      <w:r>
        <w:rPr>
          <w:noProof/>
        </w:rPr>
      </w:r>
      <w:r>
        <w:rPr>
          <w:noProof/>
        </w:rPr>
        <w:fldChar w:fldCharType="separate"/>
      </w:r>
      <w:r>
        <w:rPr>
          <w:noProof/>
        </w:rPr>
        <w:t>288</w:t>
      </w:r>
      <w:r>
        <w:rPr>
          <w:noProof/>
        </w:rPr>
        <w:fldChar w:fldCharType="end"/>
      </w:r>
    </w:p>
    <w:p w14:paraId="44653FA7" w14:textId="701F5402" w:rsidR="00AC0B17" w:rsidRDefault="00AC0B17">
      <w:pPr>
        <w:pStyle w:val="TOC1"/>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_Toc160652403 \h </w:instrText>
      </w:r>
      <w:r>
        <w:rPr>
          <w:noProof/>
        </w:rPr>
      </w:r>
      <w:r>
        <w:rPr>
          <w:noProof/>
        </w:rPr>
        <w:fldChar w:fldCharType="separate"/>
      </w:r>
      <w:r>
        <w:rPr>
          <w:noProof/>
        </w:rPr>
        <w:t>288</w:t>
      </w:r>
      <w:r>
        <w:rPr>
          <w:noProof/>
        </w:rPr>
        <w:fldChar w:fldCharType="end"/>
      </w:r>
    </w:p>
    <w:p w14:paraId="7B47B617" w14:textId="045542A8" w:rsidR="00AC0B17" w:rsidRDefault="00AC0B17">
      <w:pPr>
        <w:pStyle w:val="TOC1"/>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_Toc160652404 \h </w:instrText>
      </w:r>
      <w:r>
        <w:rPr>
          <w:noProof/>
        </w:rPr>
      </w:r>
      <w:r>
        <w:rPr>
          <w:noProof/>
        </w:rPr>
        <w:fldChar w:fldCharType="separate"/>
      </w:r>
      <w:r>
        <w:rPr>
          <w:noProof/>
        </w:rPr>
        <w:t>289</w:t>
      </w:r>
      <w:r>
        <w:rPr>
          <w:noProof/>
        </w:rPr>
        <w:fldChar w:fldCharType="end"/>
      </w:r>
    </w:p>
    <w:p w14:paraId="09219B0D" w14:textId="4969E295" w:rsidR="00AC0B17" w:rsidRDefault="00AC0B17">
      <w:pPr>
        <w:pStyle w:val="TOC1"/>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_Toc160652405 \h </w:instrText>
      </w:r>
      <w:r>
        <w:rPr>
          <w:noProof/>
        </w:rPr>
      </w:r>
      <w:r>
        <w:rPr>
          <w:noProof/>
        </w:rPr>
        <w:fldChar w:fldCharType="separate"/>
      </w:r>
      <w:r>
        <w:rPr>
          <w:noProof/>
        </w:rPr>
        <w:t>289</w:t>
      </w:r>
      <w:r>
        <w:rPr>
          <w:noProof/>
        </w:rPr>
        <w:fldChar w:fldCharType="end"/>
      </w:r>
    </w:p>
    <w:p w14:paraId="6945FD97" w14:textId="289DCBC3" w:rsidR="00AC0B17" w:rsidRDefault="00AC0B17">
      <w:pPr>
        <w:pStyle w:val="TOC1"/>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_Toc160652406 \h </w:instrText>
      </w:r>
      <w:r>
        <w:rPr>
          <w:noProof/>
        </w:rPr>
      </w:r>
      <w:r>
        <w:rPr>
          <w:noProof/>
        </w:rPr>
        <w:fldChar w:fldCharType="separate"/>
      </w:r>
      <w:r>
        <w:rPr>
          <w:noProof/>
        </w:rPr>
        <w:t>289</w:t>
      </w:r>
      <w:r>
        <w:rPr>
          <w:noProof/>
        </w:rPr>
        <w:fldChar w:fldCharType="end"/>
      </w:r>
    </w:p>
    <w:p w14:paraId="3D1E68B7" w14:textId="66DC6936" w:rsidR="00AC0B17" w:rsidRDefault="00AC0B17">
      <w:pPr>
        <w:pStyle w:val="TOC1"/>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_Toc160652407 \h </w:instrText>
      </w:r>
      <w:r>
        <w:rPr>
          <w:noProof/>
        </w:rPr>
      </w:r>
      <w:r>
        <w:rPr>
          <w:noProof/>
        </w:rPr>
        <w:fldChar w:fldCharType="separate"/>
      </w:r>
      <w:r>
        <w:rPr>
          <w:noProof/>
        </w:rPr>
        <w:t>289</w:t>
      </w:r>
      <w:r>
        <w:rPr>
          <w:noProof/>
        </w:rPr>
        <w:fldChar w:fldCharType="end"/>
      </w:r>
    </w:p>
    <w:p w14:paraId="52A40CAC" w14:textId="74646A61" w:rsidR="00AC0B17" w:rsidRDefault="00AC0B17">
      <w:pPr>
        <w:pStyle w:val="TOC8"/>
        <w:rPr>
          <w:rFonts w:asciiTheme="minorHAnsi" w:eastAsiaTheme="minorEastAsia" w:hAnsiTheme="minorHAnsi" w:cstheme="minorBidi"/>
          <w:b w:val="0"/>
          <w:noProof/>
          <w:kern w:val="2"/>
          <w:sz w:val="21"/>
          <w:szCs w:val="22"/>
          <w:lang w:val="en-US" w:eastAsia="zh-CN"/>
        </w:rPr>
      </w:pPr>
      <w:r>
        <w:rPr>
          <w:noProof/>
        </w:rPr>
        <w:t>Annex C (informative): Change history</w:t>
      </w:r>
      <w:r>
        <w:rPr>
          <w:noProof/>
        </w:rPr>
        <w:tab/>
      </w:r>
      <w:r>
        <w:rPr>
          <w:noProof/>
        </w:rPr>
        <w:fldChar w:fldCharType="begin"/>
      </w:r>
      <w:r>
        <w:rPr>
          <w:noProof/>
        </w:rPr>
        <w:instrText xml:space="preserve"> PAGEREF _Toc160652408 \h </w:instrText>
      </w:r>
      <w:r>
        <w:rPr>
          <w:noProof/>
        </w:rPr>
      </w:r>
      <w:r>
        <w:rPr>
          <w:noProof/>
        </w:rPr>
        <w:fldChar w:fldCharType="separate"/>
      </w:r>
      <w:r>
        <w:rPr>
          <w:noProof/>
        </w:rPr>
        <w:t>290</w:t>
      </w:r>
      <w:r>
        <w:rPr>
          <w:noProof/>
        </w:rPr>
        <w:fldChar w:fldCharType="end"/>
      </w:r>
    </w:p>
    <w:p w14:paraId="7CD6A724" w14:textId="59A60AD0" w:rsidR="00080512" w:rsidRPr="00D3062E" w:rsidRDefault="00AC0B17">
      <w:r>
        <w:rPr>
          <w:rFonts w:eastAsia="等线"/>
          <w:sz w:val="22"/>
          <w:lang w:eastAsia="en-US"/>
        </w:rPr>
        <w:fldChar w:fldCharType="end"/>
      </w:r>
    </w:p>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0651471"/>
      <w:bookmarkEnd w:id="10"/>
      <w:r w:rsidRPr="00D3062E">
        <w:lastRenderedPageBreak/>
        <w:t>Foreword</w:t>
      </w:r>
      <w:bookmarkEnd w:id="11"/>
      <w:bookmarkEnd w:id="12"/>
      <w:bookmarkEnd w:id="13"/>
      <w:bookmarkEnd w:id="14"/>
      <w:bookmarkEnd w:id="15"/>
      <w:bookmarkEnd w:id="16"/>
      <w:bookmarkEnd w:id="17"/>
    </w:p>
    <w:p w14:paraId="429B4BB3" w14:textId="77777777" w:rsidR="00080512" w:rsidRPr="00D3062E" w:rsidRDefault="00080512">
      <w:r w:rsidRPr="00D3062E">
        <w:t xml:space="preserve">This Technical </w:t>
      </w:r>
      <w:bookmarkStart w:id="18" w:name="spectype3"/>
      <w:r w:rsidRPr="00D3062E">
        <w:t>Specification</w:t>
      </w:r>
      <w:bookmarkEnd w:id="18"/>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19" w:name="introduction"/>
      <w:bookmarkStart w:id="20" w:name="_Toc35971369"/>
      <w:bookmarkStart w:id="21" w:name="_Toc157434445"/>
      <w:bookmarkStart w:id="22" w:name="_Toc157436160"/>
      <w:bookmarkStart w:id="23" w:name="_Toc157440000"/>
      <w:bookmarkStart w:id="24" w:name="_Toc160649662"/>
      <w:bookmarkStart w:id="25" w:name="_Toc160651472"/>
      <w:bookmarkEnd w:id="19"/>
      <w:r w:rsidRPr="00D3062E">
        <w:t>Introduction</w:t>
      </w:r>
      <w:bookmarkEnd w:id="20"/>
      <w:bookmarkEnd w:id="21"/>
      <w:bookmarkEnd w:id="22"/>
      <w:bookmarkEnd w:id="23"/>
      <w:bookmarkEnd w:id="24"/>
      <w:bookmarkEnd w:id="25"/>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26" w:name="_Toc510696579"/>
      <w:bookmarkStart w:id="27" w:name="_Toc35971371"/>
      <w:bookmarkStart w:id="28" w:name="_Toc160649663"/>
      <w:bookmarkStart w:id="29" w:name="_Toc160651473"/>
      <w:r w:rsidR="002E2250" w:rsidRPr="00D3062E">
        <w:lastRenderedPageBreak/>
        <w:t>1</w:t>
      </w:r>
      <w:r w:rsidR="002E2250" w:rsidRPr="00D3062E">
        <w:tab/>
        <w:t>Scope</w:t>
      </w:r>
      <w:bookmarkEnd w:id="28"/>
      <w:bookmarkEnd w:id="29"/>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0" w:name="_Toc157434447"/>
      <w:bookmarkStart w:id="31" w:name="_Toc157436162"/>
      <w:bookmarkStart w:id="32" w:name="_Toc157440002"/>
      <w:bookmarkStart w:id="33" w:name="_Toc160649664"/>
      <w:bookmarkStart w:id="34" w:name="_Toc160651474"/>
      <w:r w:rsidR="008A6D4A" w:rsidRPr="00D3062E">
        <w:lastRenderedPageBreak/>
        <w:t>2</w:t>
      </w:r>
      <w:r w:rsidR="008A6D4A" w:rsidRPr="00D3062E">
        <w:tab/>
        <w:t>References</w:t>
      </w:r>
      <w:bookmarkEnd w:id="26"/>
      <w:bookmarkEnd w:id="27"/>
      <w:bookmarkEnd w:id="30"/>
      <w:bookmarkEnd w:id="31"/>
      <w:bookmarkEnd w:id="32"/>
      <w:bookmarkEnd w:id="33"/>
      <w:bookmarkEnd w:id="34"/>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35" w:name="_Toc510696580"/>
      <w:bookmarkStart w:id="36"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37"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37"/>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38" w:name="_Hlk506360308"/>
      <w:r w:rsidRPr="00D3062E">
        <w:t>Common API Framework for 3GPP Northbound APIs</w:t>
      </w:r>
      <w:bookmarkEnd w:id="38"/>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286133B3" w14:textId="48CCB376" w:rsidR="000A0449" w:rsidRPr="00D3062E" w:rsidRDefault="003C2A5F" w:rsidP="00BB2AE8">
      <w:pPr>
        <w:pStyle w:val="EX"/>
      </w:pPr>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p>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56797FF4" w14:textId="3C2AE5A6" w:rsidR="00E305FE" w:rsidRPr="00D3062E" w:rsidRDefault="00E305FE" w:rsidP="00E305FE">
      <w:pPr>
        <w:pStyle w:val="EX"/>
        <w:rPr>
          <w:rFonts w:eastAsiaTheme="minorEastAsia"/>
          <w:lang w:eastAsia="zh-CN"/>
        </w:rPr>
      </w:pPr>
      <w:r w:rsidRPr="00D3062E">
        <w:rPr>
          <w:lang w:eastAsia="zh-CN"/>
        </w:rPr>
        <w:t>[</w:t>
      </w:r>
      <w:r w:rsidRPr="00D3062E">
        <w:rPr>
          <w:rFonts w:eastAsiaTheme="minorEastAsia"/>
          <w:lang w:eastAsia="zh-CN"/>
        </w:rPr>
        <w:t>2</w:t>
      </w:r>
      <w:r w:rsidR="00D3062E" w:rsidRPr="00D3062E">
        <w:rPr>
          <w:rFonts w:eastAsiaTheme="minorEastAsia"/>
          <w:lang w:eastAsia="zh-CN"/>
        </w:rPr>
        <w:t>9</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p>
    <w:p w14:paraId="700DA4D5" w14:textId="77777777" w:rsidR="00E305FE" w:rsidRPr="00D3062E" w:rsidRDefault="00E305FE" w:rsidP="00BB2AE8">
      <w:pPr>
        <w:pStyle w:val="EX"/>
      </w:pPr>
    </w:p>
    <w:p w14:paraId="2CA89716" w14:textId="4D4E8DE3" w:rsidR="008A6D4A" w:rsidRPr="00D3062E" w:rsidRDefault="009B3DF5" w:rsidP="007A4424">
      <w:pPr>
        <w:pStyle w:val="1"/>
      </w:pPr>
      <w:r w:rsidRPr="00D3062E">
        <w:br w:type="page"/>
      </w:r>
      <w:bookmarkStart w:id="39" w:name="_Toc157434448"/>
      <w:bookmarkStart w:id="40" w:name="_Toc157436163"/>
      <w:bookmarkStart w:id="41" w:name="_Toc157440003"/>
      <w:bookmarkStart w:id="42" w:name="_Toc160649665"/>
      <w:bookmarkStart w:id="43" w:name="_Toc160651475"/>
      <w:r w:rsidR="008A6D4A" w:rsidRPr="00D3062E">
        <w:lastRenderedPageBreak/>
        <w:t>3</w:t>
      </w:r>
      <w:r w:rsidR="008A6D4A" w:rsidRPr="00D3062E">
        <w:tab/>
        <w:t>Definitions, symbols and abbreviations</w:t>
      </w:r>
      <w:bookmarkEnd w:id="35"/>
      <w:bookmarkEnd w:id="36"/>
      <w:bookmarkEnd w:id="39"/>
      <w:bookmarkEnd w:id="40"/>
      <w:bookmarkEnd w:id="41"/>
      <w:bookmarkEnd w:id="42"/>
      <w:bookmarkEnd w:id="43"/>
    </w:p>
    <w:p w14:paraId="497197DA" w14:textId="77777777" w:rsidR="002E2250" w:rsidRPr="00D3062E" w:rsidRDefault="002E2250" w:rsidP="002E2250">
      <w:pPr>
        <w:pStyle w:val="21"/>
      </w:pPr>
      <w:bookmarkStart w:id="44" w:name="_Toc510696584"/>
      <w:bookmarkStart w:id="45" w:name="_Toc35971376"/>
      <w:bookmarkStart w:id="46" w:name="_Toc160649666"/>
      <w:bookmarkStart w:id="47" w:name="_Toc160651476"/>
      <w:r w:rsidRPr="00D3062E">
        <w:t>3.1</w:t>
      </w:r>
      <w:r w:rsidRPr="00D3062E">
        <w:tab/>
        <w:t>Definitions</w:t>
      </w:r>
      <w:bookmarkEnd w:id="46"/>
      <w:bookmarkEnd w:id="47"/>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48" w:name="_Toc510696582"/>
      <w:bookmarkStart w:id="49" w:name="_Toc35971374"/>
      <w:bookmarkStart w:id="50" w:name="_Toc157434450"/>
      <w:bookmarkStart w:id="51" w:name="_Toc157436165"/>
      <w:bookmarkStart w:id="52"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53" w:name="_Toc160649667"/>
      <w:bookmarkStart w:id="54" w:name="_Toc160651477"/>
      <w:r w:rsidRPr="00D3062E">
        <w:t>3.2</w:t>
      </w:r>
      <w:r w:rsidRPr="00D3062E">
        <w:tab/>
        <w:t>Symbols</w:t>
      </w:r>
      <w:bookmarkEnd w:id="48"/>
      <w:bookmarkEnd w:id="49"/>
      <w:bookmarkEnd w:id="50"/>
      <w:bookmarkEnd w:id="51"/>
      <w:bookmarkEnd w:id="52"/>
      <w:bookmarkEnd w:id="53"/>
      <w:bookmarkEnd w:id="54"/>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55" w:name="_Toc510696583"/>
      <w:bookmarkStart w:id="56" w:name="_Toc35971375"/>
      <w:bookmarkStart w:id="57" w:name="_Toc157434451"/>
      <w:bookmarkStart w:id="58" w:name="_Toc157436166"/>
      <w:bookmarkStart w:id="59" w:name="_Toc157440006"/>
      <w:bookmarkStart w:id="60" w:name="_Toc160649668"/>
      <w:bookmarkStart w:id="61" w:name="_Toc160651478"/>
      <w:r w:rsidRPr="00D3062E">
        <w:t>3.3</w:t>
      </w:r>
      <w:r w:rsidRPr="00D3062E">
        <w:tab/>
        <w:t>Abbreviations</w:t>
      </w:r>
      <w:bookmarkEnd w:id="55"/>
      <w:bookmarkEnd w:id="56"/>
      <w:bookmarkEnd w:id="57"/>
      <w:bookmarkEnd w:id="58"/>
      <w:bookmarkEnd w:id="59"/>
      <w:bookmarkEnd w:id="60"/>
      <w:bookmarkEnd w:id="61"/>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295A4C32" w14:textId="77777777" w:rsidR="002E2250" w:rsidRPr="00D3062E" w:rsidRDefault="002E2250" w:rsidP="002E2250">
      <w:pPr>
        <w:pStyle w:val="EW"/>
      </w:pPr>
      <w:r w:rsidRPr="00D3062E">
        <w:t>NSCE</w:t>
      </w:r>
      <w:r w:rsidRPr="00D3062E">
        <w:tab/>
        <w:t>Network Slice Capability Exposure</w:t>
      </w:r>
    </w:p>
    <w:p w14:paraId="0829E253" w14:textId="77777777" w:rsidR="002E2250" w:rsidRPr="00D3062E" w:rsidRDefault="002E2250" w:rsidP="002E2250">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62" w:name="_Toc157434452"/>
      <w:bookmarkStart w:id="63" w:name="_Toc157436167"/>
      <w:bookmarkStart w:id="64" w:name="_Toc157440007"/>
      <w:bookmarkStart w:id="65" w:name="_Toc160649669"/>
      <w:bookmarkStart w:id="66" w:name="_Toc160651479"/>
      <w:r w:rsidR="008A6D4A" w:rsidRPr="00D3062E">
        <w:lastRenderedPageBreak/>
        <w:t>4</w:t>
      </w:r>
      <w:r w:rsidR="008A6D4A" w:rsidRPr="00D3062E">
        <w:tab/>
        <w:t>Overview</w:t>
      </w:r>
      <w:bookmarkEnd w:id="44"/>
      <w:bookmarkEnd w:id="45"/>
      <w:bookmarkEnd w:id="62"/>
      <w:bookmarkEnd w:id="63"/>
      <w:bookmarkEnd w:id="64"/>
      <w:bookmarkEnd w:id="65"/>
      <w:bookmarkEnd w:id="66"/>
    </w:p>
    <w:p w14:paraId="220EAD28" w14:textId="31D47577" w:rsidR="003C2A5F" w:rsidRPr="00D3062E" w:rsidRDefault="003C2A5F" w:rsidP="003C2A5F">
      <w:pPr>
        <w:rPr>
          <w:lang w:val="en-US"/>
        </w:rPr>
      </w:pPr>
      <w:bookmarkStart w:id="67" w:name="_Toc510696585"/>
      <w:bookmarkStart w:id="68" w:name="_Toc35971377"/>
      <w:r w:rsidRPr="00D3062E">
        <w:rPr>
          <w:lang w:val="en-US"/>
        </w:rPr>
        <w:t xml:space="preserve">The Network Slice Capability Exposure (NSCE) Server forms part of the SEAL Enabler Layer defined in 3GPP TS 23.434 [23434]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28158DDB"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VAL Servers </w:t>
      </w:r>
      <w:r w:rsidRPr="00D3062E">
        <w:t>over the NSCE-S reference point</w:t>
      </w:r>
      <w:r w:rsidRPr="00D3062E">
        <w:rPr>
          <w:lang w:val="en-US"/>
        </w:rPr>
        <w:t>, i.e.:</w:t>
      </w:r>
    </w:p>
    <w:p w14:paraId="5DEFD87C" w14:textId="77777777" w:rsidR="003C2A5F" w:rsidRPr="00D3062E" w:rsidRDefault="003C2A5F" w:rsidP="003C2A5F">
      <w:pPr>
        <w:pStyle w:val="B2"/>
        <w:rPr>
          <w:lang w:val="en-US"/>
        </w:rPr>
      </w:pPr>
      <w:r w:rsidRPr="00D3062E">
        <w:rPr>
          <w:lang w:val="en-US"/>
        </w:rPr>
        <w:t>-</w:t>
      </w:r>
      <w:r w:rsidRPr="00D3062E">
        <w:rPr>
          <w:lang w:val="en-US"/>
        </w:rPr>
        <w:tab/>
      </w:r>
      <w:r w:rsidRPr="00D3062E">
        <w:t>network slice policy management</w:t>
      </w:r>
      <w:r w:rsidRPr="00D3062E">
        <w:rPr>
          <w:lang w:val="en-US"/>
        </w:rPr>
        <w:t>, i.e.:</w:t>
      </w:r>
    </w:p>
    <w:p w14:paraId="1F1746F9" w14:textId="1E9C7D71" w:rsidR="009A4BE1" w:rsidRPr="00D3062E" w:rsidRDefault="009A4BE1" w:rsidP="009A4BE1">
      <w:pPr>
        <w:pStyle w:val="B2"/>
        <w:rPr>
          <w:lang w:val="en-US"/>
        </w:rPr>
      </w:pPr>
      <w:r w:rsidRPr="00D3062E">
        <w:rPr>
          <w:lang w:val="en-US"/>
        </w:rPr>
        <w:t>-</w:t>
      </w:r>
      <w:r w:rsidRPr="00D3062E">
        <w:rPr>
          <w:lang w:val="en-US"/>
        </w:rPr>
        <w:tab/>
      </w:r>
      <w:r w:rsidRPr="00D3062E">
        <w:rPr>
          <w:bCs/>
        </w:rPr>
        <w:t>network slice related performance and analytics monitoring management</w:t>
      </w:r>
      <w:r w:rsidRPr="00D3062E">
        <w:rPr>
          <w:lang w:val="en-US"/>
        </w:rPr>
        <w:t>;</w:t>
      </w:r>
    </w:p>
    <w:p w14:paraId="376BBF54" w14:textId="56B06E95" w:rsidR="009A4BE1" w:rsidRPr="00D3062E" w:rsidRDefault="009A4BE1" w:rsidP="009A4BE1">
      <w:pPr>
        <w:pStyle w:val="B2"/>
        <w:rPr>
          <w:lang w:val="en-US"/>
        </w:rPr>
      </w:pPr>
      <w:r w:rsidRPr="00D3062E">
        <w:rPr>
          <w:lang w:val="en-US"/>
        </w:rPr>
        <w:t>-</w:t>
      </w:r>
      <w:r w:rsidRPr="00D3062E">
        <w:rPr>
          <w:lang w:val="en-US"/>
        </w:rPr>
        <w:tab/>
        <w:t>network slice adaptation</w:t>
      </w:r>
      <w:r w:rsidRPr="00D3062E">
        <w:rPr>
          <w:bCs/>
        </w:rPr>
        <w:t xml:space="preserve"> management</w:t>
      </w:r>
      <w:r w:rsidRPr="00D3062E">
        <w:rPr>
          <w:lang w:val="en-US"/>
        </w:rPr>
        <w:t>;</w:t>
      </w:r>
    </w:p>
    <w:p w14:paraId="34879380" w14:textId="575E1FA0" w:rsidR="00091209" w:rsidRPr="00D3062E" w:rsidRDefault="00091209" w:rsidP="00091209">
      <w:pPr>
        <w:pStyle w:val="B2"/>
        <w:rPr>
          <w:lang w:val="en-US"/>
        </w:rPr>
      </w:pPr>
      <w:r w:rsidRPr="00D3062E">
        <w:rPr>
          <w:lang w:val="en-US"/>
        </w:rPr>
        <w:t>-</w:t>
      </w:r>
      <w:r w:rsidRPr="00D3062E">
        <w:rPr>
          <w:lang w:val="en-US"/>
        </w:rPr>
        <w:tab/>
        <w:t>network s</w:t>
      </w:r>
      <w:r w:rsidRPr="00D3062E">
        <w:t>lice related communication services</w:t>
      </w:r>
      <w:r w:rsidRPr="00D3062E">
        <w:rPr>
          <w:bCs/>
        </w:rPr>
        <w:t xml:space="preserve"> management</w:t>
      </w:r>
      <w:r w:rsidRPr="00D3062E">
        <w:rPr>
          <w:lang w:val="en-US"/>
        </w:rPr>
        <w:t>;</w:t>
      </w:r>
    </w:p>
    <w:p w14:paraId="23C99BF8" w14:textId="79E93F34" w:rsidR="00091209" w:rsidRPr="00D3062E" w:rsidRDefault="00091209" w:rsidP="00091209">
      <w:pPr>
        <w:pStyle w:val="B2"/>
        <w:rPr>
          <w:lang w:val="en-US"/>
        </w:rPr>
      </w:pPr>
      <w:r w:rsidRPr="00D3062E">
        <w:rPr>
          <w:lang w:val="en-US"/>
        </w:rPr>
        <w:t>-</w:t>
      </w:r>
      <w:r w:rsidRPr="00D3062E">
        <w:rPr>
          <w:lang w:val="en-US"/>
        </w:rPr>
        <w:tab/>
        <w:t>network slice information retrieval and delivery management</w:t>
      </w:r>
      <w:r w:rsidR="00BB2AE8" w:rsidRPr="00D3062E">
        <w:rPr>
          <w:lang w:val="en-US"/>
        </w:rPr>
        <w:t>.</w:t>
      </w:r>
    </w:p>
    <w:p w14:paraId="5550E34A"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other NSCE Servers </w:t>
      </w:r>
      <w:r w:rsidRPr="00D3062E">
        <w:t>over the NSCE-E reference point</w:t>
      </w:r>
      <w:r w:rsidRPr="00D3062E">
        <w:rPr>
          <w:lang w:val="en-US"/>
        </w:rPr>
        <w:t>, i.e.:</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69" w:name="_MON_1740821112"/>
    <w:bookmarkEnd w:id="69"/>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6pt;height:211.2pt;mso-width-percent:0;mso-height-percent:0;mso-width-percent:0;mso-height-percent:0" o:ole="">
            <v:imagedata r:id="rId13" o:title=""/>
          </v:shape>
          <o:OLEObject Type="Embed" ProgID="Word.Document.12" ShapeID="_x0000_i1027" DrawAspect="Content" ObjectID="_1771264757" r:id="rId14">
            <o:FieldCodes>\s</o:FieldCodes>
          </o:OLEObject>
        </w:object>
      </w:r>
    </w:p>
    <w:p w14:paraId="63F5C6A2" w14:textId="77777777" w:rsidR="00ED591F" w:rsidRPr="00D3062E" w:rsidRDefault="00ED591F" w:rsidP="00ED591F">
      <w:pPr>
        <w:pStyle w:val="TF"/>
        <w:rPr>
          <w:lang w:val="en-US"/>
        </w:rPr>
      </w:pPr>
      <w:bookmarkStart w:id="70" w:name="_Hlk497146139"/>
      <w:r w:rsidRPr="00D3062E">
        <w:t>Figure 4-1: NSCE Enabler Layer functional model</w:t>
      </w:r>
    </w:p>
    <w:bookmarkEnd w:id="70"/>
    <w:p w14:paraId="6A3C47FA" w14:textId="5A5DBF9C" w:rsidR="008A6D4A" w:rsidRPr="00D3062E" w:rsidRDefault="009B3DF5" w:rsidP="007A4424">
      <w:pPr>
        <w:pStyle w:val="1"/>
      </w:pPr>
      <w:r w:rsidRPr="00D3062E">
        <w:br w:type="page"/>
      </w:r>
      <w:bookmarkStart w:id="71" w:name="_Toc157434453"/>
      <w:bookmarkStart w:id="72" w:name="_Toc157436168"/>
      <w:bookmarkStart w:id="73" w:name="_Toc157440008"/>
      <w:bookmarkStart w:id="74" w:name="_Toc160649670"/>
      <w:bookmarkStart w:id="75" w:name="_Toc160651480"/>
      <w:r w:rsidR="008A6D4A" w:rsidRPr="00D3062E">
        <w:lastRenderedPageBreak/>
        <w:t>5</w:t>
      </w:r>
      <w:r w:rsidR="008A6D4A" w:rsidRPr="00D3062E">
        <w:tab/>
        <w:t xml:space="preserve">Services offered by the </w:t>
      </w:r>
      <w:bookmarkEnd w:id="67"/>
      <w:bookmarkEnd w:id="68"/>
      <w:r w:rsidR="00E426E3" w:rsidRPr="00D3062E">
        <w:t>NSCE</w:t>
      </w:r>
      <w:r w:rsidR="00386919" w:rsidRPr="00D3062E">
        <w:t xml:space="preserve"> Server</w:t>
      </w:r>
      <w:bookmarkEnd w:id="71"/>
      <w:bookmarkEnd w:id="72"/>
      <w:bookmarkEnd w:id="73"/>
      <w:bookmarkEnd w:id="74"/>
      <w:bookmarkEnd w:id="75"/>
    </w:p>
    <w:p w14:paraId="5A6A4D44" w14:textId="77777777" w:rsidR="008A6D4A" w:rsidRPr="00D3062E" w:rsidRDefault="008A6D4A" w:rsidP="007A4424">
      <w:pPr>
        <w:pStyle w:val="21"/>
      </w:pPr>
      <w:bookmarkStart w:id="76" w:name="_Toc510696586"/>
      <w:bookmarkStart w:id="77" w:name="_Toc35971378"/>
      <w:bookmarkStart w:id="78" w:name="_Toc157434454"/>
      <w:bookmarkStart w:id="79" w:name="_Toc157436169"/>
      <w:bookmarkStart w:id="80" w:name="_Toc157440009"/>
      <w:bookmarkStart w:id="81" w:name="_Toc160649671"/>
      <w:bookmarkStart w:id="82" w:name="_Toc160651481"/>
      <w:r w:rsidRPr="00D3062E">
        <w:t>5.1</w:t>
      </w:r>
      <w:r w:rsidRPr="00D3062E">
        <w:tab/>
        <w:t>Introduction</w:t>
      </w:r>
      <w:bookmarkEnd w:id="76"/>
      <w:bookmarkEnd w:id="77"/>
      <w:bookmarkEnd w:id="78"/>
      <w:bookmarkEnd w:id="79"/>
      <w:bookmarkEnd w:id="80"/>
      <w:bookmarkEnd w:id="81"/>
      <w:bookmarkEnd w:id="82"/>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20E038D8" w14:textId="3C9B3DA7" w:rsidR="003C2A5F" w:rsidRPr="00D3062E" w:rsidRDefault="003C2A5F" w:rsidP="003C2A5F">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3C2A5F" w:rsidRPr="00D3062E" w14:paraId="291037DE" w14:textId="77777777" w:rsidTr="00B13605">
        <w:tc>
          <w:tcPr>
            <w:tcW w:w="2409" w:type="dxa"/>
            <w:shd w:val="clear" w:color="auto" w:fill="C0C0C0"/>
            <w:vAlign w:val="center"/>
          </w:tcPr>
          <w:p w14:paraId="54F1849E" w14:textId="77777777" w:rsidR="003C2A5F" w:rsidRPr="00D3062E" w:rsidRDefault="003C2A5F" w:rsidP="00F8442F">
            <w:pPr>
              <w:pStyle w:val="TAH"/>
            </w:pPr>
            <w:r w:rsidRPr="00D3062E">
              <w:t>Service Name</w:t>
            </w:r>
          </w:p>
        </w:tc>
        <w:tc>
          <w:tcPr>
            <w:tcW w:w="862" w:type="dxa"/>
            <w:shd w:val="clear" w:color="auto" w:fill="C0C0C0"/>
            <w:vAlign w:val="center"/>
          </w:tcPr>
          <w:p w14:paraId="50798C8C" w14:textId="77777777" w:rsidR="003C2A5F" w:rsidRPr="00D3062E" w:rsidRDefault="003C2A5F" w:rsidP="00F8442F">
            <w:pPr>
              <w:pStyle w:val="TAH"/>
            </w:pPr>
            <w:r w:rsidRPr="00D3062E">
              <w:t>Clause</w:t>
            </w:r>
          </w:p>
        </w:tc>
        <w:tc>
          <w:tcPr>
            <w:tcW w:w="1966" w:type="dxa"/>
            <w:shd w:val="clear" w:color="auto" w:fill="C0C0C0"/>
            <w:vAlign w:val="center"/>
          </w:tcPr>
          <w:p w14:paraId="6211A6F5" w14:textId="77777777" w:rsidR="003C2A5F" w:rsidRPr="00D3062E" w:rsidRDefault="003C2A5F" w:rsidP="00F8442F">
            <w:pPr>
              <w:pStyle w:val="TAH"/>
            </w:pPr>
            <w:r w:rsidRPr="00D3062E">
              <w:t>Description</w:t>
            </w:r>
          </w:p>
        </w:tc>
        <w:tc>
          <w:tcPr>
            <w:tcW w:w="1418" w:type="dxa"/>
            <w:shd w:val="clear" w:color="auto" w:fill="C0C0C0"/>
            <w:vAlign w:val="center"/>
          </w:tcPr>
          <w:p w14:paraId="5A3EE583" w14:textId="77777777" w:rsidR="003C2A5F" w:rsidRPr="00D3062E" w:rsidRDefault="003C2A5F" w:rsidP="00F8442F">
            <w:pPr>
              <w:pStyle w:val="TAH"/>
            </w:pPr>
            <w:r w:rsidRPr="00D3062E">
              <w:t>OpenAPI Specification File</w:t>
            </w:r>
          </w:p>
        </w:tc>
        <w:tc>
          <w:tcPr>
            <w:tcW w:w="2099" w:type="dxa"/>
            <w:shd w:val="clear" w:color="auto" w:fill="C0C0C0"/>
            <w:vAlign w:val="center"/>
          </w:tcPr>
          <w:p w14:paraId="39F7AAA2" w14:textId="77777777" w:rsidR="003C2A5F" w:rsidRPr="00D3062E" w:rsidRDefault="003C2A5F" w:rsidP="00F8442F">
            <w:pPr>
              <w:pStyle w:val="TAH"/>
            </w:pPr>
            <w:r w:rsidRPr="00D3062E">
              <w:t>API Name</w:t>
            </w:r>
          </w:p>
        </w:tc>
        <w:tc>
          <w:tcPr>
            <w:tcW w:w="869" w:type="dxa"/>
            <w:shd w:val="clear" w:color="auto" w:fill="C0C0C0"/>
            <w:vAlign w:val="center"/>
          </w:tcPr>
          <w:p w14:paraId="6D59CCBC" w14:textId="77777777" w:rsidR="003C2A5F" w:rsidRPr="00D3062E" w:rsidRDefault="003C2A5F" w:rsidP="00F8442F">
            <w:pPr>
              <w:pStyle w:val="TAH"/>
            </w:pPr>
            <w:r w:rsidRPr="00D3062E">
              <w:t>Annex</w:t>
            </w:r>
          </w:p>
        </w:tc>
      </w:tr>
      <w:tr w:rsidR="003C2A5F" w:rsidRPr="00D3062E" w14:paraId="62226B21" w14:textId="77777777" w:rsidTr="00B13605">
        <w:tc>
          <w:tcPr>
            <w:tcW w:w="2409" w:type="dxa"/>
            <w:shd w:val="clear" w:color="auto" w:fill="auto"/>
            <w:vAlign w:val="center"/>
          </w:tcPr>
          <w:p w14:paraId="6E3C04F4" w14:textId="2A98FC79" w:rsidR="003C2A5F" w:rsidRPr="00D3062E" w:rsidRDefault="003C2A5F" w:rsidP="00F8442F">
            <w:pPr>
              <w:pStyle w:val="TAL"/>
            </w:pPr>
            <w:r w:rsidRPr="00D3062E">
              <w:t>NSCE_SliceApiManagement</w:t>
            </w:r>
          </w:p>
        </w:tc>
        <w:tc>
          <w:tcPr>
            <w:tcW w:w="862" w:type="dxa"/>
            <w:shd w:val="clear" w:color="auto" w:fill="auto"/>
            <w:vAlign w:val="center"/>
          </w:tcPr>
          <w:p w14:paraId="0F970585" w14:textId="4A1A6867" w:rsidR="003C2A5F" w:rsidRPr="00D3062E" w:rsidRDefault="003C2A5F" w:rsidP="00F8442F">
            <w:pPr>
              <w:pStyle w:val="TAC"/>
            </w:pPr>
            <w:r w:rsidRPr="00D3062E">
              <w:t>6.1</w:t>
            </w:r>
          </w:p>
        </w:tc>
        <w:tc>
          <w:tcPr>
            <w:tcW w:w="1966" w:type="dxa"/>
            <w:shd w:val="clear" w:color="auto" w:fill="auto"/>
            <w:vAlign w:val="center"/>
          </w:tcPr>
          <w:p w14:paraId="2FBB82FA" w14:textId="722404F7" w:rsidR="003C2A5F" w:rsidRPr="00D3062E" w:rsidRDefault="003C2A5F" w:rsidP="00F8442F">
            <w:pPr>
              <w:pStyle w:val="TAL"/>
            </w:pPr>
            <w:r w:rsidRPr="00D3062E">
              <w:t>NSCE Slice API Management Service</w:t>
            </w:r>
          </w:p>
        </w:tc>
        <w:tc>
          <w:tcPr>
            <w:tcW w:w="1418" w:type="dxa"/>
            <w:shd w:val="clear" w:color="auto" w:fill="auto"/>
            <w:vAlign w:val="center"/>
          </w:tcPr>
          <w:p w14:paraId="479C8B7C" w14:textId="6ADF77DB" w:rsidR="003C2A5F" w:rsidRPr="00D3062E" w:rsidRDefault="003C2A5F" w:rsidP="00F8442F">
            <w:pPr>
              <w:pStyle w:val="TAL"/>
            </w:pPr>
            <w:r w:rsidRPr="00D3062E">
              <w:t>nsce-sam</w:t>
            </w:r>
          </w:p>
        </w:tc>
        <w:tc>
          <w:tcPr>
            <w:tcW w:w="2099" w:type="dxa"/>
            <w:shd w:val="clear" w:color="auto" w:fill="auto"/>
            <w:vAlign w:val="center"/>
          </w:tcPr>
          <w:p w14:paraId="5B9FE5A4" w14:textId="1A05FDC7" w:rsidR="003C2A5F" w:rsidRPr="00D3062E" w:rsidRDefault="003C2A5F" w:rsidP="00F8442F">
            <w:pPr>
              <w:pStyle w:val="TAL"/>
            </w:pPr>
            <w:r w:rsidRPr="00D3062E">
              <w:rPr>
                <w:noProof/>
              </w:rPr>
              <w:t>TS29435_</w:t>
            </w:r>
            <w:r w:rsidRPr="00D3062E">
              <w:t>NSCE_SliceApiManagement.yaml</w:t>
            </w:r>
          </w:p>
        </w:tc>
        <w:tc>
          <w:tcPr>
            <w:tcW w:w="869" w:type="dxa"/>
            <w:shd w:val="clear" w:color="auto" w:fill="auto"/>
            <w:vAlign w:val="center"/>
          </w:tcPr>
          <w:p w14:paraId="2039BD5D" w14:textId="72E58073" w:rsidR="003C2A5F" w:rsidRPr="00D3062E" w:rsidRDefault="003C2A5F" w:rsidP="00F8442F">
            <w:pPr>
              <w:pStyle w:val="TAC"/>
            </w:pPr>
            <w:r w:rsidRPr="00D3062E">
              <w:t>A.2</w:t>
            </w:r>
          </w:p>
        </w:tc>
      </w:tr>
      <w:tr w:rsidR="003C2A5F" w:rsidRPr="00D3062E" w14:paraId="26036839" w14:textId="77777777" w:rsidTr="00B13605">
        <w:tc>
          <w:tcPr>
            <w:tcW w:w="2409" w:type="dxa"/>
            <w:shd w:val="clear" w:color="auto" w:fill="auto"/>
            <w:vAlign w:val="center"/>
          </w:tcPr>
          <w:p w14:paraId="5D74C2BA" w14:textId="77777777" w:rsidR="003C2A5F" w:rsidRPr="00D3062E" w:rsidRDefault="003C2A5F" w:rsidP="00F8442F">
            <w:pPr>
              <w:pStyle w:val="TAL"/>
            </w:pPr>
            <w:r w:rsidRPr="00D3062E">
              <w:t>NSCE_NetSliceLifeCycleMngt</w:t>
            </w:r>
          </w:p>
        </w:tc>
        <w:tc>
          <w:tcPr>
            <w:tcW w:w="862" w:type="dxa"/>
            <w:shd w:val="clear" w:color="auto" w:fill="auto"/>
            <w:vAlign w:val="center"/>
          </w:tcPr>
          <w:p w14:paraId="635F4F6E" w14:textId="77777777" w:rsidR="003C2A5F" w:rsidRPr="00D3062E" w:rsidRDefault="003C2A5F" w:rsidP="00F8442F">
            <w:pPr>
              <w:pStyle w:val="TAC"/>
            </w:pPr>
            <w:r w:rsidRPr="00D3062E">
              <w:t>6.2</w:t>
            </w:r>
          </w:p>
        </w:tc>
        <w:tc>
          <w:tcPr>
            <w:tcW w:w="1966" w:type="dxa"/>
            <w:shd w:val="clear" w:color="auto" w:fill="auto"/>
            <w:vAlign w:val="center"/>
          </w:tcPr>
          <w:p w14:paraId="5A772472" w14:textId="77777777" w:rsidR="003C2A5F" w:rsidRPr="00D3062E" w:rsidRDefault="003C2A5F" w:rsidP="00F8442F">
            <w:pPr>
              <w:pStyle w:val="TAL"/>
            </w:pPr>
            <w:r w:rsidRPr="00D3062E">
              <w:t>NSCE Network Slice Lifecycle Management Service</w:t>
            </w:r>
          </w:p>
        </w:tc>
        <w:tc>
          <w:tcPr>
            <w:tcW w:w="1418" w:type="dxa"/>
            <w:shd w:val="clear" w:color="auto" w:fill="auto"/>
            <w:vAlign w:val="center"/>
          </w:tcPr>
          <w:p w14:paraId="27BE226D" w14:textId="77777777" w:rsidR="003C2A5F" w:rsidRPr="00D3062E" w:rsidRDefault="003C2A5F" w:rsidP="00F8442F">
            <w:pPr>
              <w:pStyle w:val="TAL"/>
            </w:pPr>
            <w:r w:rsidRPr="00D3062E">
              <w:t>nsce-nslcm</w:t>
            </w:r>
          </w:p>
        </w:tc>
        <w:tc>
          <w:tcPr>
            <w:tcW w:w="2099" w:type="dxa"/>
            <w:shd w:val="clear" w:color="auto" w:fill="auto"/>
            <w:vAlign w:val="center"/>
          </w:tcPr>
          <w:p w14:paraId="443B707C" w14:textId="77777777" w:rsidR="003C2A5F" w:rsidRPr="00D3062E" w:rsidRDefault="003C2A5F" w:rsidP="00F8442F">
            <w:pPr>
              <w:pStyle w:val="TAL"/>
            </w:pPr>
            <w:r w:rsidRPr="00D3062E">
              <w:rPr>
                <w:noProof/>
              </w:rPr>
              <w:t>TS29435_NSCE_</w:t>
            </w:r>
            <w:r w:rsidRPr="00D3062E">
              <w:t>NetSliceLifeCycleMngt.yaml</w:t>
            </w:r>
          </w:p>
        </w:tc>
        <w:tc>
          <w:tcPr>
            <w:tcW w:w="869" w:type="dxa"/>
            <w:shd w:val="clear" w:color="auto" w:fill="auto"/>
            <w:vAlign w:val="center"/>
          </w:tcPr>
          <w:p w14:paraId="37572A6D" w14:textId="77777777" w:rsidR="003C2A5F" w:rsidRPr="00D3062E" w:rsidRDefault="003C2A5F" w:rsidP="00F8442F">
            <w:pPr>
              <w:pStyle w:val="TAC"/>
            </w:pPr>
            <w:r w:rsidRPr="00D3062E">
              <w:t>A.3</w:t>
            </w:r>
          </w:p>
        </w:tc>
      </w:tr>
      <w:tr w:rsidR="003C2A5F" w:rsidRPr="00D3062E" w14:paraId="1FB1F60E" w14:textId="77777777" w:rsidTr="00B13605">
        <w:tc>
          <w:tcPr>
            <w:tcW w:w="2409" w:type="dxa"/>
            <w:shd w:val="clear" w:color="auto" w:fill="auto"/>
            <w:vAlign w:val="center"/>
          </w:tcPr>
          <w:p w14:paraId="6BC21744" w14:textId="77777777" w:rsidR="003C2A5F" w:rsidRPr="00D3062E" w:rsidRDefault="003C2A5F" w:rsidP="00F8442F">
            <w:pPr>
              <w:pStyle w:val="TAL"/>
            </w:pPr>
            <w:r w:rsidRPr="00D3062E">
              <w:t>NSCE_PolicyManagement</w:t>
            </w:r>
          </w:p>
        </w:tc>
        <w:tc>
          <w:tcPr>
            <w:tcW w:w="862" w:type="dxa"/>
            <w:shd w:val="clear" w:color="auto" w:fill="auto"/>
            <w:vAlign w:val="center"/>
          </w:tcPr>
          <w:p w14:paraId="10036D43" w14:textId="77777777" w:rsidR="003C2A5F" w:rsidRPr="00D3062E" w:rsidRDefault="003C2A5F" w:rsidP="00F8442F">
            <w:pPr>
              <w:pStyle w:val="TAC"/>
            </w:pPr>
            <w:r w:rsidRPr="00D3062E">
              <w:t>6.3</w:t>
            </w:r>
          </w:p>
        </w:tc>
        <w:tc>
          <w:tcPr>
            <w:tcW w:w="1966" w:type="dxa"/>
            <w:shd w:val="clear" w:color="auto" w:fill="auto"/>
            <w:vAlign w:val="center"/>
          </w:tcPr>
          <w:p w14:paraId="6E8369D8" w14:textId="77777777" w:rsidR="003C2A5F" w:rsidRPr="00D3062E" w:rsidRDefault="003C2A5F" w:rsidP="00F8442F">
            <w:pPr>
              <w:pStyle w:val="TAL"/>
            </w:pPr>
            <w:r w:rsidRPr="00D3062E">
              <w:t>NSCE Policy Management Service</w:t>
            </w:r>
          </w:p>
        </w:tc>
        <w:tc>
          <w:tcPr>
            <w:tcW w:w="1418" w:type="dxa"/>
            <w:shd w:val="clear" w:color="auto" w:fill="auto"/>
            <w:vAlign w:val="center"/>
          </w:tcPr>
          <w:p w14:paraId="428080C0" w14:textId="77777777" w:rsidR="003C2A5F" w:rsidRPr="00D3062E" w:rsidRDefault="003C2A5F" w:rsidP="00F8442F">
            <w:pPr>
              <w:pStyle w:val="TAL"/>
            </w:pPr>
            <w:r w:rsidRPr="00D3062E">
              <w:t>nsce-pm</w:t>
            </w:r>
          </w:p>
        </w:tc>
        <w:tc>
          <w:tcPr>
            <w:tcW w:w="2099" w:type="dxa"/>
            <w:shd w:val="clear" w:color="auto" w:fill="auto"/>
            <w:vAlign w:val="center"/>
          </w:tcPr>
          <w:p w14:paraId="56D81433" w14:textId="77777777" w:rsidR="003C2A5F" w:rsidRPr="00D3062E" w:rsidRDefault="003C2A5F" w:rsidP="00F8442F">
            <w:pPr>
              <w:pStyle w:val="TAL"/>
            </w:pPr>
            <w:r w:rsidRPr="00D3062E">
              <w:rPr>
                <w:noProof/>
              </w:rPr>
              <w:t>TS29435_NSCE_</w:t>
            </w:r>
            <w:r w:rsidRPr="00D3062E">
              <w:t>PolicyManagement.yaml</w:t>
            </w:r>
          </w:p>
        </w:tc>
        <w:tc>
          <w:tcPr>
            <w:tcW w:w="869" w:type="dxa"/>
            <w:shd w:val="clear" w:color="auto" w:fill="auto"/>
            <w:vAlign w:val="center"/>
          </w:tcPr>
          <w:p w14:paraId="3A8BC92F" w14:textId="77777777" w:rsidR="003C2A5F" w:rsidRPr="00D3062E" w:rsidRDefault="003C2A5F" w:rsidP="00F8442F">
            <w:pPr>
              <w:pStyle w:val="TAC"/>
            </w:pPr>
            <w:r w:rsidRPr="00D3062E">
              <w:t>A.4</w:t>
            </w:r>
          </w:p>
        </w:tc>
      </w:tr>
      <w:tr w:rsidR="003C2A5F" w:rsidRPr="00D3062E" w14:paraId="49A30125" w14:textId="77777777" w:rsidTr="00B13605">
        <w:tc>
          <w:tcPr>
            <w:tcW w:w="2409" w:type="dxa"/>
            <w:shd w:val="clear" w:color="auto" w:fill="auto"/>
            <w:vAlign w:val="center"/>
          </w:tcPr>
          <w:p w14:paraId="093932BC" w14:textId="77777777" w:rsidR="003C2A5F" w:rsidRPr="00D3062E" w:rsidRDefault="003C2A5F" w:rsidP="00F8442F">
            <w:pPr>
              <w:pStyle w:val="TAL"/>
            </w:pPr>
            <w:r w:rsidRPr="00D3062E">
              <w:t>NSCE_NSOptimization</w:t>
            </w:r>
          </w:p>
        </w:tc>
        <w:tc>
          <w:tcPr>
            <w:tcW w:w="862" w:type="dxa"/>
            <w:shd w:val="clear" w:color="auto" w:fill="auto"/>
            <w:vAlign w:val="center"/>
          </w:tcPr>
          <w:p w14:paraId="725BF9E3" w14:textId="77777777" w:rsidR="003C2A5F" w:rsidRPr="00D3062E" w:rsidRDefault="003C2A5F" w:rsidP="00F8442F">
            <w:pPr>
              <w:pStyle w:val="TAC"/>
            </w:pPr>
            <w:r w:rsidRPr="00D3062E">
              <w:t>6.4</w:t>
            </w:r>
          </w:p>
        </w:tc>
        <w:tc>
          <w:tcPr>
            <w:tcW w:w="1966" w:type="dxa"/>
            <w:shd w:val="clear" w:color="auto" w:fill="auto"/>
            <w:vAlign w:val="center"/>
          </w:tcPr>
          <w:p w14:paraId="4D8E5E05" w14:textId="77777777" w:rsidR="003C2A5F" w:rsidRPr="00D3062E" w:rsidRDefault="003C2A5F" w:rsidP="00F8442F">
            <w:pPr>
              <w:pStyle w:val="TAL"/>
            </w:pPr>
            <w:r w:rsidRPr="00D3062E">
              <w:t>NSCE Network Slice Optimization Service</w:t>
            </w:r>
          </w:p>
        </w:tc>
        <w:tc>
          <w:tcPr>
            <w:tcW w:w="1418" w:type="dxa"/>
            <w:shd w:val="clear" w:color="auto" w:fill="auto"/>
            <w:vAlign w:val="center"/>
          </w:tcPr>
          <w:p w14:paraId="69B9B683" w14:textId="77777777" w:rsidR="003C2A5F" w:rsidRPr="00D3062E" w:rsidRDefault="003C2A5F" w:rsidP="00F8442F">
            <w:pPr>
              <w:pStyle w:val="TAL"/>
            </w:pPr>
            <w:r w:rsidRPr="00D3062E">
              <w:t>nsce-nso</w:t>
            </w:r>
          </w:p>
        </w:tc>
        <w:tc>
          <w:tcPr>
            <w:tcW w:w="2099" w:type="dxa"/>
            <w:shd w:val="clear" w:color="auto" w:fill="auto"/>
            <w:vAlign w:val="center"/>
          </w:tcPr>
          <w:p w14:paraId="149BB17C" w14:textId="77777777" w:rsidR="003C2A5F" w:rsidRPr="00D3062E" w:rsidRDefault="003C2A5F" w:rsidP="00F8442F">
            <w:pPr>
              <w:pStyle w:val="TAL"/>
            </w:pPr>
            <w:r w:rsidRPr="00D3062E">
              <w:rPr>
                <w:noProof/>
              </w:rPr>
              <w:t>TS29435_NSCE_</w:t>
            </w:r>
            <w:r w:rsidRPr="00D3062E">
              <w:t>NSOptimization.yaml</w:t>
            </w:r>
          </w:p>
        </w:tc>
        <w:tc>
          <w:tcPr>
            <w:tcW w:w="869" w:type="dxa"/>
            <w:shd w:val="clear" w:color="auto" w:fill="auto"/>
            <w:vAlign w:val="center"/>
          </w:tcPr>
          <w:p w14:paraId="33F4991F" w14:textId="77777777" w:rsidR="003C2A5F" w:rsidRPr="00D3062E" w:rsidRDefault="003C2A5F" w:rsidP="00F8442F">
            <w:pPr>
              <w:pStyle w:val="TAC"/>
            </w:pPr>
            <w:r w:rsidRPr="00D3062E">
              <w:t>A.5</w:t>
            </w:r>
          </w:p>
        </w:tc>
      </w:tr>
      <w:tr w:rsidR="003C2A5F" w:rsidRPr="00D3062E" w14:paraId="4006F3FF" w14:textId="77777777" w:rsidTr="00B13605">
        <w:tc>
          <w:tcPr>
            <w:tcW w:w="2409" w:type="dxa"/>
            <w:shd w:val="clear" w:color="auto" w:fill="auto"/>
            <w:vAlign w:val="center"/>
          </w:tcPr>
          <w:p w14:paraId="0D6FBBD7" w14:textId="77777777" w:rsidR="003C2A5F" w:rsidRPr="00D3062E" w:rsidRDefault="003C2A5F" w:rsidP="00F8442F">
            <w:pPr>
              <w:pStyle w:val="TAL"/>
            </w:pPr>
            <w:r w:rsidRPr="00D3062E">
              <w:t>NSCE_ManagementServiceDiscovery</w:t>
            </w:r>
          </w:p>
        </w:tc>
        <w:tc>
          <w:tcPr>
            <w:tcW w:w="862" w:type="dxa"/>
            <w:shd w:val="clear" w:color="auto" w:fill="auto"/>
            <w:vAlign w:val="center"/>
          </w:tcPr>
          <w:p w14:paraId="1285E0F4" w14:textId="77777777" w:rsidR="003C2A5F" w:rsidRPr="00D3062E" w:rsidRDefault="003C2A5F" w:rsidP="00F8442F">
            <w:pPr>
              <w:pStyle w:val="TAC"/>
            </w:pPr>
            <w:r w:rsidRPr="00D3062E">
              <w:t>6.5</w:t>
            </w:r>
          </w:p>
        </w:tc>
        <w:tc>
          <w:tcPr>
            <w:tcW w:w="1966" w:type="dxa"/>
            <w:shd w:val="clear" w:color="auto" w:fill="auto"/>
            <w:vAlign w:val="center"/>
          </w:tcPr>
          <w:p w14:paraId="3513ACCF" w14:textId="77777777" w:rsidR="003C2A5F" w:rsidRPr="00D3062E" w:rsidRDefault="003C2A5F" w:rsidP="00F8442F">
            <w:pPr>
              <w:pStyle w:val="TAL"/>
            </w:pPr>
            <w:r w:rsidRPr="00D3062E">
              <w:t>NSCE Management Service Discovery Service</w:t>
            </w:r>
          </w:p>
        </w:tc>
        <w:tc>
          <w:tcPr>
            <w:tcW w:w="1418" w:type="dxa"/>
            <w:shd w:val="clear" w:color="auto" w:fill="auto"/>
            <w:vAlign w:val="center"/>
          </w:tcPr>
          <w:p w14:paraId="4ED95591" w14:textId="77777777" w:rsidR="003C2A5F" w:rsidRPr="00D3062E" w:rsidRDefault="003C2A5F" w:rsidP="00F8442F">
            <w:pPr>
              <w:pStyle w:val="TAL"/>
            </w:pPr>
            <w:r w:rsidRPr="00D3062E">
              <w:t>nsce-msd</w:t>
            </w:r>
          </w:p>
        </w:tc>
        <w:tc>
          <w:tcPr>
            <w:tcW w:w="2099" w:type="dxa"/>
            <w:shd w:val="clear" w:color="auto" w:fill="auto"/>
            <w:vAlign w:val="center"/>
          </w:tcPr>
          <w:p w14:paraId="02B489C0" w14:textId="77777777" w:rsidR="003C2A5F" w:rsidRPr="00D3062E" w:rsidRDefault="003C2A5F" w:rsidP="00F8442F">
            <w:pPr>
              <w:pStyle w:val="TAL"/>
            </w:pPr>
            <w:r w:rsidRPr="00D3062E">
              <w:rPr>
                <w:noProof/>
              </w:rPr>
              <w:t>TS29435_NSCE_</w:t>
            </w:r>
            <w:r w:rsidRPr="00D3062E">
              <w:t>ManagementServiceDiscovery.yaml</w:t>
            </w:r>
          </w:p>
        </w:tc>
        <w:tc>
          <w:tcPr>
            <w:tcW w:w="869" w:type="dxa"/>
            <w:shd w:val="clear" w:color="auto" w:fill="auto"/>
            <w:vAlign w:val="center"/>
          </w:tcPr>
          <w:p w14:paraId="631537B5" w14:textId="77777777" w:rsidR="003C2A5F" w:rsidRPr="00D3062E" w:rsidRDefault="003C2A5F" w:rsidP="00F8442F">
            <w:pPr>
              <w:pStyle w:val="TAC"/>
            </w:pPr>
            <w:r w:rsidRPr="00D3062E">
              <w:t>A.6</w:t>
            </w:r>
          </w:p>
        </w:tc>
      </w:tr>
      <w:tr w:rsidR="003C2A5F" w:rsidRPr="00D3062E" w14:paraId="25622DE9" w14:textId="77777777" w:rsidTr="00B13605">
        <w:tc>
          <w:tcPr>
            <w:tcW w:w="2409" w:type="dxa"/>
            <w:shd w:val="clear" w:color="auto" w:fill="auto"/>
            <w:vAlign w:val="center"/>
          </w:tcPr>
          <w:p w14:paraId="65CB54ED" w14:textId="77777777" w:rsidR="003C2A5F" w:rsidRPr="00D3062E" w:rsidRDefault="003C2A5F" w:rsidP="00F8442F">
            <w:pPr>
              <w:pStyle w:val="TAL"/>
            </w:pPr>
            <w:r w:rsidRPr="00D3062E">
              <w:t>NSCE_PerfMonitoring</w:t>
            </w:r>
          </w:p>
        </w:tc>
        <w:tc>
          <w:tcPr>
            <w:tcW w:w="862" w:type="dxa"/>
            <w:shd w:val="clear" w:color="auto" w:fill="auto"/>
            <w:vAlign w:val="center"/>
          </w:tcPr>
          <w:p w14:paraId="4485F964" w14:textId="77777777" w:rsidR="003C2A5F" w:rsidRPr="00D3062E" w:rsidRDefault="003C2A5F" w:rsidP="00F8442F">
            <w:pPr>
              <w:pStyle w:val="TAC"/>
            </w:pPr>
            <w:r w:rsidRPr="00D3062E">
              <w:t>6.6</w:t>
            </w:r>
          </w:p>
        </w:tc>
        <w:tc>
          <w:tcPr>
            <w:tcW w:w="1966" w:type="dxa"/>
            <w:shd w:val="clear" w:color="auto" w:fill="auto"/>
            <w:vAlign w:val="center"/>
          </w:tcPr>
          <w:p w14:paraId="62BD3D61" w14:textId="77777777" w:rsidR="003C2A5F" w:rsidRPr="00D3062E" w:rsidRDefault="003C2A5F" w:rsidP="00F8442F">
            <w:pPr>
              <w:pStyle w:val="TAL"/>
            </w:pPr>
            <w:r w:rsidRPr="00D3062E">
              <w:t>NSCE Network Slice Performance and Analytics Monitoring Service</w:t>
            </w:r>
          </w:p>
        </w:tc>
        <w:tc>
          <w:tcPr>
            <w:tcW w:w="1418" w:type="dxa"/>
            <w:shd w:val="clear" w:color="auto" w:fill="auto"/>
            <w:vAlign w:val="center"/>
          </w:tcPr>
          <w:p w14:paraId="10E89A18" w14:textId="77777777" w:rsidR="003C2A5F" w:rsidRPr="00D3062E" w:rsidRDefault="003C2A5F" w:rsidP="00F8442F">
            <w:pPr>
              <w:pStyle w:val="TAL"/>
            </w:pPr>
            <w:r w:rsidRPr="00D3062E">
              <w:t>nsce-pam</w:t>
            </w:r>
          </w:p>
        </w:tc>
        <w:tc>
          <w:tcPr>
            <w:tcW w:w="2099" w:type="dxa"/>
            <w:shd w:val="clear" w:color="auto" w:fill="auto"/>
            <w:vAlign w:val="center"/>
          </w:tcPr>
          <w:p w14:paraId="466C34C1" w14:textId="77777777" w:rsidR="003C2A5F" w:rsidRPr="00D3062E" w:rsidRDefault="003C2A5F" w:rsidP="00F8442F">
            <w:pPr>
              <w:pStyle w:val="TAL"/>
            </w:pPr>
            <w:r w:rsidRPr="00D3062E">
              <w:rPr>
                <w:noProof/>
              </w:rPr>
              <w:t>TS29435_NSCE_</w:t>
            </w:r>
            <w:r w:rsidRPr="00D3062E">
              <w:t>PerfMonitoring.yaml</w:t>
            </w:r>
          </w:p>
        </w:tc>
        <w:tc>
          <w:tcPr>
            <w:tcW w:w="869" w:type="dxa"/>
            <w:shd w:val="clear" w:color="auto" w:fill="auto"/>
            <w:vAlign w:val="center"/>
          </w:tcPr>
          <w:p w14:paraId="4030A622" w14:textId="77777777" w:rsidR="003C2A5F" w:rsidRPr="00D3062E" w:rsidRDefault="003C2A5F" w:rsidP="00F8442F">
            <w:pPr>
              <w:pStyle w:val="TAC"/>
            </w:pPr>
            <w:r w:rsidRPr="00D3062E">
              <w:t>A.7</w:t>
            </w:r>
          </w:p>
        </w:tc>
      </w:tr>
      <w:tr w:rsidR="003C2A5F" w:rsidRPr="00D3062E" w14:paraId="235DBF31" w14:textId="77777777" w:rsidTr="00B13605">
        <w:tc>
          <w:tcPr>
            <w:tcW w:w="2409" w:type="dxa"/>
            <w:shd w:val="clear" w:color="auto" w:fill="auto"/>
            <w:vAlign w:val="center"/>
          </w:tcPr>
          <w:p w14:paraId="42880907" w14:textId="77777777" w:rsidR="003C2A5F" w:rsidRPr="00D3062E" w:rsidRDefault="003C2A5F" w:rsidP="00F8442F">
            <w:pPr>
              <w:pStyle w:val="TAL"/>
            </w:pPr>
            <w:r w:rsidRPr="00D3062E">
              <w:t>NSCE_InfoCollection</w:t>
            </w:r>
          </w:p>
        </w:tc>
        <w:tc>
          <w:tcPr>
            <w:tcW w:w="862" w:type="dxa"/>
            <w:shd w:val="clear" w:color="auto" w:fill="auto"/>
            <w:vAlign w:val="center"/>
          </w:tcPr>
          <w:p w14:paraId="77CF3306" w14:textId="77777777" w:rsidR="003C2A5F" w:rsidRPr="00D3062E" w:rsidRDefault="003C2A5F" w:rsidP="00F8442F">
            <w:pPr>
              <w:pStyle w:val="TAC"/>
            </w:pPr>
            <w:r w:rsidRPr="00D3062E">
              <w:t>6.7</w:t>
            </w:r>
          </w:p>
        </w:tc>
        <w:tc>
          <w:tcPr>
            <w:tcW w:w="1966" w:type="dxa"/>
            <w:shd w:val="clear" w:color="auto" w:fill="auto"/>
            <w:vAlign w:val="center"/>
          </w:tcPr>
          <w:p w14:paraId="62E55315" w14:textId="77777777" w:rsidR="003C2A5F" w:rsidRPr="00D3062E" w:rsidRDefault="003C2A5F" w:rsidP="00F8442F">
            <w:pPr>
              <w:pStyle w:val="TAL"/>
            </w:pPr>
            <w:r w:rsidRPr="00D3062E">
              <w:t>NSCE Information Collection Service</w:t>
            </w:r>
          </w:p>
        </w:tc>
        <w:tc>
          <w:tcPr>
            <w:tcW w:w="1418" w:type="dxa"/>
            <w:shd w:val="clear" w:color="auto" w:fill="auto"/>
            <w:vAlign w:val="center"/>
          </w:tcPr>
          <w:p w14:paraId="12B127AB" w14:textId="77777777" w:rsidR="003C2A5F" w:rsidRPr="00D3062E" w:rsidRDefault="003C2A5F" w:rsidP="00F8442F">
            <w:pPr>
              <w:pStyle w:val="TAL"/>
            </w:pPr>
            <w:r w:rsidRPr="00D3062E">
              <w:t>nsce-ic</w:t>
            </w:r>
          </w:p>
        </w:tc>
        <w:tc>
          <w:tcPr>
            <w:tcW w:w="2099" w:type="dxa"/>
            <w:shd w:val="clear" w:color="auto" w:fill="auto"/>
            <w:vAlign w:val="center"/>
          </w:tcPr>
          <w:p w14:paraId="314B9933" w14:textId="77777777" w:rsidR="003C2A5F" w:rsidRPr="00D3062E" w:rsidRDefault="003C2A5F" w:rsidP="00F8442F">
            <w:pPr>
              <w:pStyle w:val="TAL"/>
            </w:pPr>
            <w:r w:rsidRPr="00D3062E">
              <w:rPr>
                <w:noProof/>
              </w:rPr>
              <w:t>TS29435_</w:t>
            </w:r>
            <w:r w:rsidRPr="00D3062E">
              <w:t>NSCE_InfoCollection.yaml</w:t>
            </w:r>
          </w:p>
        </w:tc>
        <w:tc>
          <w:tcPr>
            <w:tcW w:w="869" w:type="dxa"/>
            <w:shd w:val="clear" w:color="auto" w:fill="auto"/>
            <w:vAlign w:val="center"/>
          </w:tcPr>
          <w:p w14:paraId="3C40F758" w14:textId="77777777" w:rsidR="003C2A5F" w:rsidRPr="00D3062E" w:rsidRDefault="003C2A5F" w:rsidP="00F8442F">
            <w:pPr>
              <w:pStyle w:val="TAC"/>
            </w:pPr>
            <w:r w:rsidRPr="00D3062E">
              <w:t>A.8</w:t>
            </w:r>
          </w:p>
        </w:tc>
      </w:tr>
      <w:tr w:rsidR="003C2A5F" w:rsidRPr="00D3062E" w14:paraId="41458A27" w14:textId="77777777" w:rsidTr="00B13605">
        <w:tc>
          <w:tcPr>
            <w:tcW w:w="2409" w:type="dxa"/>
            <w:shd w:val="clear" w:color="auto" w:fill="auto"/>
            <w:vAlign w:val="center"/>
          </w:tcPr>
          <w:p w14:paraId="5E7C7492" w14:textId="77777777" w:rsidR="003C2A5F" w:rsidRPr="00D3062E" w:rsidRDefault="003C2A5F" w:rsidP="00F8442F">
            <w:pPr>
              <w:pStyle w:val="TAL"/>
            </w:pPr>
            <w:r w:rsidRPr="00D3062E">
              <w:t>NSCE_ServiceContinuity</w:t>
            </w:r>
          </w:p>
        </w:tc>
        <w:tc>
          <w:tcPr>
            <w:tcW w:w="862" w:type="dxa"/>
            <w:shd w:val="clear" w:color="auto" w:fill="auto"/>
            <w:vAlign w:val="center"/>
          </w:tcPr>
          <w:p w14:paraId="6790E099" w14:textId="77777777" w:rsidR="003C2A5F" w:rsidRPr="00D3062E" w:rsidRDefault="003C2A5F" w:rsidP="00F8442F">
            <w:pPr>
              <w:pStyle w:val="TAC"/>
            </w:pPr>
            <w:r w:rsidRPr="00D3062E">
              <w:t>6.8</w:t>
            </w:r>
          </w:p>
        </w:tc>
        <w:tc>
          <w:tcPr>
            <w:tcW w:w="1966" w:type="dxa"/>
            <w:shd w:val="clear" w:color="auto" w:fill="auto"/>
            <w:vAlign w:val="center"/>
          </w:tcPr>
          <w:p w14:paraId="3C054C70" w14:textId="77777777" w:rsidR="003C2A5F" w:rsidRPr="00D3062E" w:rsidRDefault="003C2A5F" w:rsidP="00F8442F">
            <w:pPr>
              <w:pStyle w:val="TAL"/>
            </w:pPr>
            <w:r w:rsidRPr="00D3062E">
              <w:t>NSCE Service Continuity Service</w:t>
            </w:r>
          </w:p>
        </w:tc>
        <w:tc>
          <w:tcPr>
            <w:tcW w:w="1418" w:type="dxa"/>
            <w:shd w:val="clear" w:color="auto" w:fill="auto"/>
            <w:vAlign w:val="center"/>
          </w:tcPr>
          <w:p w14:paraId="32522C05" w14:textId="77777777" w:rsidR="003C2A5F" w:rsidRPr="00D3062E" w:rsidRDefault="003C2A5F" w:rsidP="00F8442F">
            <w:pPr>
              <w:pStyle w:val="TAL"/>
            </w:pPr>
            <w:r w:rsidRPr="00D3062E">
              <w:t>nsce-sc</w:t>
            </w:r>
          </w:p>
        </w:tc>
        <w:tc>
          <w:tcPr>
            <w:tcW w:w="2099" w:type="dxa"/>
            <w:shd w:val="clear" w:color="auto" w:fill="auto"/>
            <w:vAlign w:val="center"/>
          </w:tcPr>
          <w:p w14:paraId="156F92A9" w14:textId="77777777" w:rsidR="003C2A5F" w:rsidRPr="00D3062E" w:rsidRDefault="003C2A5F" w:rsidP="00F8442F">
            <w:pPr>
              <w:pStyle w:val="TAL"/>
            </w:pPr>
            <w:r w:rsidRPr="00D3062E">
              <w:rPr>
                <w:noProof/>
              </w:rPr>
              <w:t>TS29435_NSCE_</w:t>
            </w:r>
            <w:r w:rsidRPr="00D3062E">
              <w:t>ServiceContinuity.yaml</w:t>
            </w:r>
          </w:p>
        </w:tc>
        <w:tc>
          <w:tcPr>
            <w:tcW w:w="869" w:type="dxa"/>
            <w:shd w:val="clear" w:color="auto" w:fill="auto"/>
            <w:vAlign w:val="center"/>
          </w:tcPr>
          <w:p w14:paraId="745A24E0" w14:textId="77777777" w:rsidR="003C2A5F" w:rsidRPr="00D3062E" w:rsidRDefault="003C2A5F" w:rsidP="00F8442F">
            <w:pPr>
              <w:pStyle w:val="TAC"/>
            </w:pPr>
            <w:r w:rsidRPr="00D3062E">
              <w:t>A.9</w:t>
            </w:r>
          </w:p>
        </w:tc>
      </w:tr>
      <w:tr w:rsidR="003C2A5F" w:rsidRPr="00D3062E" w14:paraId="5B6AF4D8" w14:textId="77777777" w:rsidTr="00B13605">
        <w:tc>
          <w:tcPr>
            <w:tcW w:w="2409" w:type="dxa"/>
            <w:shd w:val="clear" w:color="auto" w:fill="auto"/>
            <w:vAlign w:val="center"/>
          </w:tcPr>
          <w:p w14:paraId="23D1DFD9" w14:textId="77777777" w:rsidR="003C2A5F" w:rsidRPr="00D3062E" w:rsidRDefault="003C2A5F" w:rsidP="00F8442F">
            <w:pPr>
              <w:pStyle w:val="TAL"/>
            </w:pPr>
            <w:r w:rsidRPr="00D3062E">
              <w:t>NSCE_MultiSlicesOptimization</w:t>
            </w:r>
          </w:p>
        </w:tc>
        <w:tc>
          <w:tcPr>
            <w:tcW w:w="862" w:type="dxa"/>
            <w:shd w:val="clear" w:color="auto" w:fill="auto"/>
            <w:vAlign w:val="center"/>
          </w:tcPr>
          <w:p w14:paraId="45854DF7" w14:textId="77777777" w:rsidR="003C2A5F" w:rsidRPr="00D3062E" w:rsidRDefault="003C2A5F" w:rsidP="00F8442F">
            <w:pPr>
              <w:pStyle w:val="TAC"/>
            </w:pPr>
            <w:r w:rsidRPr="00D3062E">
              <w:t>6.9</w:t>
            </w:r>
          </w:p>
        </w:tc>
        <w:tc>
          <w:tcPr>
            <w:tcW w:w="1966" w:type="dxa"/>
            <w:shd w:val="clear" w:color="auto" w:fill="auto"/>
            <w:vAlign w:val="center"/>
          </w:tcPr>
          <w:p w14:paraId="260CD72C" w14:textId="77777777" w:rsidR="003C2A5F" w:rsidRPr="00D3062E" w:rsidRDefault="003C2A5F" w:rsidP="00F8442F">
            <w:pPr>
              <w:pStyle w:val="TAL"/>
            </w:pPr>
            <w:r w:rsidRPr="00D3062E">
              <w:t>NSCE Multiple Slices Optimization Service</w:t>
            </w:r>
          </w:p>
        </w:tc>
        <w:tc>
          <w:tcPr>
            <w:tcW w:w="1418" w:type="dxa"/>
            <w:shd w:val="clear" w:color="auto" w:fill="auto"/>
            <w:vAlign w:val="center"/>
          </w:tcPr>
          <w:p w14:paraId="55A76FAD" w14:textId="77777777" w:rsidR="003C2A5F" w:rsidRPr="00D3062E" w:rsidRDefault="003C2A5F" w:rsidP="00F8442F">
            <w:pPr>
              <w:pStyle w:val="TAL"/>
            </w:pPr>
            <w:r w:rsidRPr="00D3062E">
              <w:t>nsce-mso</w:t>
            </w:r>
          </w:p>
        </w:tc>
        <w:tc>
          <w:tcPr>
            <w:tcW w:w="2099" w:type="dxa"/>
            <w:shd w:val="clear" w:color="auto" w:fill="auto"/>
            <w:vAlign w:val="center"/>
          </w:tcPr>
          <w:p w14:paraId="13741EA3" w14:textId="77777777" w:rsidR="003C2A5F" w:rsidRPr="00D3062E" w:rsidRDefault="003C2A5F" w:rsidP="00F8442F">
            <w:pPr>
              <w:pStyle w:val="TAL"/>
            </w:pPr>
            <w:r w:rsidRPr="00D3062E">
              <w:rPr>
                <w:noProof/>
              </w:rPr>
              <w:t>TS29435_NSCE_</w:t>
            </w:r>
            <w:r w:rsidRPr="00D3062E">
              <w:t>MultiSlicesOptimization.yaml</w:t>
            </w:r>
          </w:p>
        </w:tc>
        <w:tc>
          <w:tcPr>
            <w:tcW w:w="869" w:type="dxa"/>
            <w:shd w:val="clear" w:color="auto" w:fill="auto"/>
            <w:vAlign w:val="center"/>
          </w:tcPr>
          <w:p w14:paraId="68C7FE12" w14:textId="77777777" w:rsidR="003C2A5F" w:rsidRPr="00D3062E" w:rsidRDefault="003C2A5F" w:rsidP="00F8442F">
            <w:pPr>
              <w:pStyle w:val="TAC"/>
            </w:pPr>
            <w:r w:rsidRPr="00D3062E">
              <w:t>A.10</w:t>
            </w:r>
          </w:p>
        </w:tc>
      </w:tr>
      <w:tr w:rsidR="003C2A5F" w:rsidRPr="00D3062E" w14:paraId="589080E1" w14:textId="77777777" w:rsidTr="00B13605">
        <w:tc>
          <w:tcPr>
            <w:tcW w:w="2409" w:type="dxa"/>
            <w:shd w:val="clear" w:color="auto" w:fill="auto"/>
            <w:vAlign w:val="center"/>
          </w:tcPr>
          <w:p w14:paraId="313FE96C" w14:textId="52800C11" w:rsidR="003C2A5F" w:rsidRPr="00D3062E" w:rsidRDefault="003C2A5F" w:rsidP="00F8442F">
            <w:pPr>
              <w:pStyle w:val="TAL"/>
            </w:pPr>
            <w:r w:rsidRPr="00D3062E">
              <w:t>NSCE_</w:t>
            </w:r>
            <w:bookmarkStart w:id="83" w:name="_Hlk154332738"/>
            <w:r w:rsidRPr="00D3062E">
              <w:t>NetworkSliceAdaptation</w:t>
            </w:r>
            <w:bookmarkEnd w:id="83"/>
          </w:p>
        </w:tc>
        <w:tc>
          <w:tcPr>
            <w:tcW w:w="862" w:type="dxa"/>
            <w:shd w:val="clear" w:color="auto" w:fill="auto"/>
            <w:vAlign w:val="center"/>
          </w:tcPr>
          <w:p w14:paraId="7BEA9DBC" w14:textId="77777777" w:rsidR="003C2A5F" w:rsidRPr="00D3062E" w:rsidRDefault="003C2A5F" w:rsidP="00F8442F">
            <w:pPr>
              <w:pStyle w:val="TAC"/>
            </w:pPr>
            <w:r w:rsidRPr="00D3062E">
              <w:t>6.10</w:t>
            </w:r>
          </w:p>
        </w:tc>
        <w:tc>
          <w:tcPr>
            <w:tcW w:w="1966" w:type="dxa"/>
            <w:shd w:val="clear" w:color="auto" w:fill="auto"/>
            <w:vAlign w:val="center"/>
          </w:tcPr>
          <w:p w14:paraId="72B23CC4" w14:textId="77777777" w:rsidR="003C2A5F" w:rsidRPr="00D3062E" w:rsidRDefault="003C2A5F" w:rsidP="00F8442F">
            <w:pPr>
              <w:pStyle w:val="TAL"/>
            </w:pPr>
            <w:r w:rsidRPr="00D3062E">
              <w:t>NSCE Network Slice Adaptation Service</w:t>
            </w:r>
          </w:p>
        </w:tc>
        <w:tc>
          <w:tcPr>
            <w:tcW w:w="1418" w:type="dxa"/>
            <w:shd w:val="clear" w:color="auto" w:fill="auto"/>
            <w:vAlign w:val="center"/>
          </w:tcPr>
          <w:p w14:paraId="3AD214A1" w14:textId="77777777" w:rsidR="003C2A5F" w:rsidRPr="00D3062E" w:rsidRDefault="003C2A5F" w:rsidP="00F8442F">
            <w:pPr>
              <w:pStyle w:val="TAL"/>
            </w:pPr>
            <w:r w:rsidRPr="00D3062E">
              <w:t>ss-nsa</w:t>
            </w:r>
          </w:p>
        </w:tc>
        <w:tc>
          <w:tcPr>
            <w:tcW w:w="2099" w:type="dxa"/>
            <w:shd w:val="clear" w:color="auto" w:fill="auto"/>
            <w:vAlign w:val="center"/>
          </w:tcPr>
          <w:p w14:paraId="286E2DD8" w14:textId="77777777" w:rsidR="003C2A5F" w:rsidRPr="00D3062E" w:rsidRDefault="003C2A5F" w:rsidP="00F8442F">
            <w:pPr>
              <w:pStyle w:val="TAL"/>
            </w:pPr>
            <w:r w:rsidRPr="00D3062E">
              <w:rPr>
                <w:noProof/>
              </w:rPr>
              <w:t>TS29435_NSCE_</w:t>
            </w:r>
            <w:r w:rsidRPr="00D3062E">
              <w:t>NetworkSliceAdaptation.yaml</w:t>
            </w:r>
          </w:p>
        </w:tc>
        <w:tc>
          <w:tcPr>
            <w:tcW w:w="869" w:type="dxa"/>
            <w:shd w:val="clear" w:color="auto" w:fill="auto"/>
            <w:vAlign w:val="center"/>
          </w:tcPr>
          <w:p w14:paraId="25E18AA4" w14:textId="77777777" w:rsidR="003C2A5F" w:rsidRPr="00D3062E" w:rsidRDefault="003C2A5F" w:rsidP="00F8442F">
            <w:pPr>
              <w:pStyle w:val="TAC"/>
            </w:pPr>
            <w:r w:rsidRPr="00D3062E">
              <w:t>A.11</w:t>
            </w:r>
          </w:p>
        </w:tc>
      </w:tr>
      <w:tr w:rsidR="003C2A5F" w:rsidRPr="00D3062E" w14:paraId="30ACEB1A" w14:textId="77777777" w:rsidTr="00F8442F">
        <w:tc>
          <w:tcPr>
            <w:tcW w:w="2409" w:type="dxa"/>
            <w:shd w:val="clear" w:color="auto" w:fill="auto"/>
            <w:vAlign w:val="center"/>
          </w:tcPr>
          <w:p w14:paraId="3AAD26A2" w14:textId="77777777" w:rsidR="003C2A5F" w:rsidRPr="00D3062E" w:rsidRDefault="003C2A5F" w:rsidP="00F8442F">
            <w:pPr>
              <w:pStyle w:val="TAL"/>
            </w:pPr>
            <w:r w:rsidRPr="00D3062E">
              <w:t>NSCE_SliceCommService</w:t>
            </w:r>
          </w:p>
        </w:tc>
        <w:tc>
          <w:tcPr>
            <w:tcW w:w="862" w:type="dxa"/>
            <w:shd w:val="clear" w:color="auto" w:fill="auto"/>
            <w:vAlign w:val="center"/>
          </w:tcPr>
          <w:p w14:paraId="1FAFE819" w14:textId="77777777" w:rsidR="003C2A5F" w:rsidRPr="00D3062E" w:rsidRDefault="003C2A5F" w:rsidP="00F8442F">
            <w:pPr>
              <w:pStyle w:val="TAC"/>
            </w:pPr>
            <w:r w:rsidRPr="00D3062E">
              <w:t>6.11</w:t>
            </w:r>
          </w:p>
        </w:tc>
        <w:tc>
          <w:tcPr>
            <w:tcW w:w="1966" w:type="dxa"/>
            <w:shd w:val="clear" w:color="auto" w:fill="auto"/>
            <w:vAlign w:val="center"/>
          </w:tcPr>
          <w:p w14:paraId="3A67D95B" w14:textId="77777777" w:rsidR="003C2A5F" w:rsidRPr="00D3062E" w:rsidRDefault="003C2A5F" w:rsidP="00F8442F">
            <w:pPr>
              <w:pStyle w:val="TAL"/>
            </w:pPr>
            <w:r w:rsidRPr="00D3062E">
              <w:t>NSCE Network Slice Communication Service</w:t>
            </w:r>
          </w:p>
        </w:tc>
        <w:tc>
          <w:tcPr>
            <w:tcW w:w="1418" w:type="dxa"/>
            <w:shd w:val="clear" w:color="auto" w:fill="auto"/>
            <w:vAlign w:val="center"/>
          </w:tcPr>
          <w:p w14:paraId="3D0A3C78" w14:textId="77777777" w:rsidR="003C2A5F" w:rsidRPr="00D3062E" w:rsidRDefault="003C2A5F" w:rsidP="00F8442F">
            <w:pPr>
              <w:pStyle w:val="TAL"/>
            </w:pPr>
            <w:r w:rsidRPr="00D3062E">
              <w:t>nsce-scs</w:t>
            </w:r>
          </w:p>
        </w:tc>
        <w:tc>
          <w:tcPr>
            <w:tcW w:w="2099" w:type="dxa"/>
            <w:shd w:val="clear" w:color="auto" w:fill="auto"/>
            <w:vAlign w:val="center"/>
          </w:tcPr>
          <w:p w14:paraId="4CBE9B37" w14:textId="77777777" w:rsidR="003C2A5F" w:rsidRPr="00D3062E" w:rsidRDefault="003C2A5F" w:rsidP="00F8442F">
            <w:pPr>
              <w:pStyle w:val="TAL"/>
              <w:rPr>
                <w:noProof/>
              </w:rPr>
            </w:pPr>
            <w:r w:rsidRPr="00D3062E">
              <w:rPr>
                <w:noProof/>
              </w:rPr>
              <w:t>TS29435_NSCE_</w:t>
            </w:r>
            <w:r w:rsidRPr="00D3062E">
              <w:t>SliceCommService.yaml</w:t>
            </w:r>
          </w:p>
        </w:tc>
        <w:tc>
          <w:tcPr>
            <w:tcW w:w="869" w:type="dxa"/>
            <w:shd w:val="clear" w:color="auto" w:fill="auto"/>
            <w:vAlign w:val="center"/>
          </w:tcPr>
          <w:p w14:paraId="47555BBB" w14:textId="77777777" w:rsidR="003C2A5F" w:rsidRPr="00D3062E" w:rsidRDefault="003C2A5F" w:rsidP="00F8442F">
            <w:pPr>
              <w:pStyle w:val="TAC"/>
            </w:pPr>
            <w:r w:rsidRPr="00D3062E">
              <w:t>A.12</w:t>
            </w:r>
          </w:p>
        </w:tc>
      </w:tr>
      <w:tr w:rsidR="003C2A5F" w:rsidRPr="00D3062E" w14:paraId="70D1A449" w14:textId="77777777" w:rsidTr="00F8442F">
        <w:tc>
          <w:tcPr>
            <w:tcW w:w="2409" w:type="dxa"/>
            <w:shd w:val="clear" w:color="auto" w:fill="auto"/>
            <w:vAlign w:val="center"/>
          </w:tcPr>
          <w:p w14:paraId="74C419F0" w14:textId="77777777" w:rsidR="003C2A5F" w:rsidRPr="00D3062E" w:rsidRDefault="003C2A5F" w:rsidP="00F8442F">
            <w:pPr>
              <w:pStyle w:val="TAL"/>
            </w:pPr>
            <w:r w:rsidRPr="00D3062E">
              <w:t>NSCE_InterPLMNContinuity</w:t>
            </w:r>
          </w:p>
        </w:tc>
        <w:tc>
          <w:tcPr>
            <w:tcW w:w="862" w:type="dxa"/>
            <w:shd w:val="clear" w:color="auto" w:fill="auto"/>
            <w:vAlign w:val="center"/>
          </w:tcPr>
          <w:p w14:paraId="2223EFB2" w14:textId="77777777" w:rsidR="003C2A5F" w:rsidRPr="00D3062E" w:rsidRDefault="003C2A5F" w:rsidP="00F8442F">
            <w:pPr>
              <w:pStyle w:val="TAC"/>
            </w:pPr>
            <w:r w:rsidRPr="00D3062E">
              <w:t>6.12</w:t>
            </w:r>
          </w:p>
        </w:tc>
        <w:tc>
          <w:tcPr>
            <w:tcW w:w="1966" w:type="dxa"/>
            <w:shd w:val="clear" w:color="auto" w:fill="auto"/>
            <w:vAlign w:val="center"/>
          </w:tcPr>
          <w:p w14:paraId="57AF3B88" w14:textId="77777777" w:rsidR="003C2A5F" w:rsidRPr="00D3062E" w:rsidRDefault="003C2A5F" w:rsidP="00F8442F">
            <w:pPr>
              <w:pStyle w:val="TAL"/>
            </w:pPr>
            <w:r w:rsidRPr="00D3062E">
              <w:t>NSCE Inter-PLMN Service Continuity Service</w:t>
            </w:r>
          </w:p>
        </w:tc>
        <w:tc>
          <w:tcPr>
            <w:tcW w:w="1418" w:type="dxa"/>
            <w:shd w:val="clear" w:color="auto" w:fill="auto"/>
            <w:vAlign w:val="center"/>
          </w:tcPr>
          <w:p w14:paraId="788BAF43" w14:textId="77777777" w:rsidR="003C2A5F" w:rsidRPr="00D3062E" w:rsidRDefault="003C2A5F" w:rsidP="00F8442F">
            <w:pPr>
              <w:pStyle w:val="TAL"/>
            </w:pPr>
            <w:r w:rsidRPr="00D3062E">
              <w:t>nsce-ipc</w:t>
            </w:r>
          </w:p>
        </w:tc>
        <w:tc>
          <w:tcPr>
            <w:tcW w:w="2099" w:type="dxa"/>
            <w:shd w:val="clear" w:color="auto" w:fill="auto"/>
            <w:vAlign w:val="center"/>
          </w:tcPr>
          <w:p w14:paraId="21CF9BE5" w14:textId="77777777" w:rsidR="003C2A5F" w:rsidRPr="00D3062E" w:rsidRDefault="003C2A5F" w:rsidP="00F8442F">
            <w:pPr>
              <w:pStyle w:val="TAL"/>
              <w:rPr>
                <w:noProof/>
              </w:rPr>
            </w:pPr>
            <w:r w:rsidRPr="00D3062E">
              <w:rPr>
                <w:noProof/>
              </w:rPr>
              <w:t>TS29435_NSCE_</w:t>
            </w:r>
            <w:r w:rsidRPr="00D3062E">
              <w:t>InterPLMNContinuity.yaml</w:t>
            </w:r>
          </w:p>
        </w:tc>
        <w:tc>
          <w:tcPr>
            <w:tcW w:w="869" w:type="dxa"/>
            <w:shd w:val="clear" w:color="auto" w:fill="auto"/>
            <w:vAlign w:val="center"/>
          </w:tcPr>
          <w:p w14:paraId="349C7217" w14:textId="77777777" w:rsidR="003C2A5F" w:rsidRPr="00D3062E" w:rsidRDefault="003C2A5F" w:rsidP="00F8442F">
            <w:pPr>
              <w:pStyle w:val="TAC"/>
            </w:pPr>
            <w:r w:rsidRPr="00D3062E">
              <w:t>A.13</w:t>
            </w:r>
          </w:p>
        </w:tc>
      </w:tr>
      <w:tr w:rsidR="003C2A5F" w:rsidRPr="00D3062E" w14:paraId="22215FCB" w14:textId="77777777" w:rsidTr="00F8442F">
        <w:tc>
          <w:tcPr>
            <w:tcW w:w="2409" w:type="dxa"/>
            <w:shd w:val="clear" w:color="auto" w:fill="auto"/>
            <w:vAlign w:val="center"/>
          </w:tcPr>
          <w:p w14:paraId="35986CBF" w14:textId="7E620387" w:rsidR="003C2A5F" w:rsidRPr="00D3062E" w:rsidRDefault="003C2A5F" w:rsidP="00F8442F">
            <w:pPr>
              <w:pStyle w:val="TAL"/>
            </w:pPr>
            <w:r w:rsidRPr="00D3062E">
              <w:t>NSCE_NSDiagnostics</w:t>
            </w:r>
          </w:p>
        </w:tc>
        <w:tc>
          <w:tcPr>
            <w:tcW w:w="862" w:type="dxa"/>
            <w:shd w:val="clear" w:color="auto" w:fill="auto"/>
            <w:vAlign w:val="center"/>
          </w:tcPr>
          <w:p w14:paraId="3390A857" w14:textId="77777777" w:rsidR="003C2A5F" w:rsidRPr="00D3062E" w:rsidRDefault="003C2A5F" w:rsidP="00F8442F">
            <w:pPr>
              <w:pStyle w:val="TAC"/>
            </w:pPr>
            <w:r w:rsidRPr="00D3062E">
              <w:t>6.13</w:t>
            </w:r>
          </w:p>
        </w:tc>
        <w:tc>
          <w:tcPr>
            <w:tcW w:w="1966" w:type="dxa"/>
            <w:shd w:val="clear" w:color="auto" w:fill="auto"/>
            <w:vAlign w:val="center"/>
          </w:tcPr>
          <w:p w14:paraId="4F96D9FC" w14:textId="77777777" w:rsidR="003C2A5F" w:rsidRPr="00D3062E" w:rsidRDefault="003C2A5F" w:rsidP="00F8442F">
            <w:pPr>
              <w:pStyle w:val="TAL"/>
            </w:pPr>
            <w:r w:rsidRPr="00D3062E">
              <w:t>NSCE Network Slice Diagnostics Service</w:t>
            </w:r>
          </w:p>
        </w:tc>
        <w:tc>
          <w:tcPr>
            <w:tcW w:w="1418" w:type="dxa"/>
            <w:shd w:val="clear" w:color="auto" w:fill="auto"/>
            <w:vAlign w:val="center"/>
          </w:tcPr>
          <w:p w14:paraId="69358437" w14:textId="77777777" w:rsidR="003C2A5F" w:rsidRPr="00D3062E" w:rsidRDefault="003C2A5F" w:rsidP="00F8442F">
            <w:pPr>
              <w:pStyle w:val="TAL"/>
            </w:pPr>
            <w:r w:rsidRPr="00D3062E">
              <w:t>nsce-nsd</w:t>
            </w:r>
          </w:p>
        </w:tc>
        <w:tc>
          <w:tcPr>
            <w:tcW w:w="2099" w:type="dxa"/>
            <w:shd w:val="clear" w:color="auto" w:fill="auto"/>
            <w:vAlign w:val="center"/>
          </w:tcPr>
          <w:p w14:paraId="451E32DB" w14:textId="77777777" w:rsidR="003C2A5F" w:rsidRPr="00D3062E" w:rsidRDefault="003C2A5F" w:rsidP="00F8442F">
            <w:pPr>
              <w:pStyle w:val="TAL"/>
              <w:rPr>
                <w:noProof/>
              </w:rPr>
            </w:pPr>
            <w:r w:rsidRPr="00D3062E">
              <w:rPr>
                <w:noProof/>
              </w:rPr>
              <w:t>TS29435_NSCE_</w:t>
            </w:r>
            <w:r w:rsidRPr="00D3062E">
              <w:t>NetworkSliceDiagnostics.yaml</w:t>
            </w:r>
          </w:p>
        </w:tc>
        <w:tc>
          <w:tcPr>
            <w:tcW w:w="869" w:type="dxa"/>
            <w:shd w:val="clear" w:color="auto" w:fill="auto"/>
            <w:vAlign w:val="center"/>
          </w:tcPr>
          <w:p w14:paraId="3291E595" w14:textId="77777777" w:rsidR="003C2A5F" w:rsidRPr="00D3062E" w:rsidRDefault="003C2A5F" w:rsidP="00F8442F">
            <w:pPr>
              <w:pStyle w:val="TAC"/>
            </w:pPr>
            <w:r w:rsidRPr="00D3062E">
              <w:t>A.14</w:t>
            </w:r>
          </w:p>
        </w:tc>
      </w:tr>
      <w:tr w:rsidR="003C2A5F" w:rsidRPr="00D3062E" w14:paraId="60A7EDE7" w14:textId="77777777" w:rsidTr="00F8442F">
        <w:tc>
          <w:tcPr>
            <w:tcW w:w="2409" w:type="dxa"/>
            <w:shd w:val="clear" w:color="auto" w:fill="auto"/>
            <w:vAlign w:val="center"/>
          </w:tcPr>
          <w:p w14:paraId="7564C057" w14:textId="77777777" w:rsidR="003C2A5F" w:rsidRPr="00D3062E" w:rsidRDefault="003C2A5F" w:rsidP="00F8442F">
            <w:pPr>
              <w:pStyle w:val="TAL"/>
            </w:pPr>
            <w:r w:rsidRPr="00D3062E">
              <w:t>NSCE_FaultDiagnosis</w:t>
            </w:r>
          </w:p>
        </w:tc>
        <w:tc>
          <w:tcPr>
            <w:tcW w:w="862" w:type="dxa"/>
            <w:shd w:val="clear" w:color="auto" w:fill="auto"/>
            <w:vAlign w:val="center"/>
          </w:tcPr>
          <w:p w14:paraId="3533C264" w14:textId="77777777" w:rsidR="003C2A5F" w:rsidRPr="00D3062E" w:rsidRDefault="003C2A5F" w:rsidP="00F8442F">
            <w:pPr>
              <w:pStyle w:val="TAC"/>
            </w:pPr>
            <w:r w:rsidRPr="00D3062E">
              <w:t>6.14</w:t>
            </w:r>
          </w:p>
        </w:tc>
        <w:tc>
          <w:tcPr>
            <w:tcW w:w="1966" w:type="dxa"/>
            <w:shd w:val="clear" w:color="auto" w:fill="auto"/>
            <w:vAlign w:val="center"/>
          </w:tcPr>
          <w:p w14:paraId="1DB548AD" w14:textId="77777777" w:rsidR="003C2A5F" w:rsidRPr="00D3062E" w:rsidRDefault="003C2A5F" w:rsidP="00F8442F">
            <w:pPr>
              <w:pStyle w:val="TAL"/>
            </w:pPr>
            <w:r w:rsidRPr="00D3062E">
              <w:t>NSCE Network Slice Fault Diagnosis Service</w:t>
            </w:r>
          </w:p>
        </w:tc>
        <w:tc>
          <w:tcPr>
            <w:tcW w:w="1418" w:type="dxa"/>
            <w:shd w:val="clear" w:color="auto" w:fill="auto"/>
            <w:vAlign w:val="center"/>
          </w:tcPr>
          <w:p w14:paraId="4EB1E03A" w14:textId="77777777" w:rsidR="003C2A5F" w:rsidRPr="00D3062E" w:rsidRDefault="003C2A5F" w:rsidP="00F8442F">
            <w:pPr>
              <w:pStyle w:val="TAL"/>
            </w:pPr>
            <w:r w:rsidRPr="00D3062E">
              <w:t>nsce-fd</w:t>
            </w:r>
          </w:p>
        </w:tc>
        <w:tc>
          <w:tcPr>
            <w:tcW w:w="2099" w:type="dxa"/>
            <w:shd w:val="clear" w:color="auto" w:fill="auto"/>
            <w:vAlign w:val="center"/>
          </w:tcPr>
          <w:p w14:paraId="18F3E092" w14:textId="77777777" w:rsidR="003C2A5F" w:rsidRPr="00D3062E" w:rsidRDefault="003C2A5F" w:rsidP="00F8442F">
            <w:pPr>
              <w:pStyle w:val="TAL"/>
              <w:rPr>
                <w:noProof/>
              </w:rPr>
            </w:pPr>
            <w:r w:rsidRPr="00D3062E">
              <w:rPr>
                <w:noProof/>
              </w:rPr>
              <w:t>TS29435_NSCE_</w:t>
            </w:r>
            <w:r w:rsidRPr="00D3062E">
              <w:t>FaultDiagnosis.yaml</w:t>
            </w:r>
          </w:p>
        </w:tc>
        <w:tc>
          <w:tcPr>
            <w:tcW w:w="869" w:type="dxa"/>
            <w:shd w:val="clear" w:color="auto" w:fill="auto"/>
            <w:vAlign w:val="center"/>
          </w:tcPr>
          <w:p w14:paraId="5EFB1029" w14:textId="77777777" w:rsidR="003C2A5F" w:rsidRPr="00D3062E" w:rsidRDefault="003C2A5F" w:rsidP="00F8442F">
            <w:pPr>
              <w:pStyle w:val="TAC"/>
            </w:pPr>
            <w:r w:rsidRPr="00D3062E">
              <w:t>A.15</w:t>
            </w:r>
          </w:p>
        </w:tc>
      </w:tr>
      <w:tr w:rsidR="003C2A5F" w:rsidRPr="00D3062E" w14:paraId="03F926EB" w14:textId="77777777" w:rsidTr="00F8442F">
        <w:tc>
          <w:tcPr>
            <w:tcW w:w="2409" w:type="dxa"/>
            <w:shd w:val="clear" w:color="auto" w:fill="auto"/>
            <w:vAlign w:val="center"/>
          </w:tcPr>
          <w:p w14:paraId="255E9E2C" w14:textId="77777777" w:rsidR="003C2A5F" w:rsidRPr="00D3062E" w:rsidRDefault="003C2A5F" w:rsidP="00F8442F">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9E6BD00" w14:textId="77777777" w:rsidR="003C2A5F" w:rsidRPr="00D3062E" w:rsidRDefault="003C2A5F" w:rsidP="00F8442F">
            <w:pPr>
              <w:pStyle w:val="TAC"/>
            </w:pPr>
            <w:r w:rsidRPr="00D3062E">
              <w:t>6.15</w:t>
            </w:r>
          </w:p>
        </w:tc>
        <w:tc>
          <w:tcPr>
            <w:tcW w:w="1966" w:type="dxa"/>
            <w:shd w:val="clear" w:color="auto" w:fill="auto"/>
            <w:vAlign w:val="center"/>
          </w:tcPr>
          <w:p w14:paraId="63ED799F" w14:textId="77777777" w:rsidR="003C2A5F" w:rsidRPr="00D3062E" w:rsidRDefault="003C2A5F" w:rsidP="00F8442F">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285FB3B0" w14:textId="77777777" w:rsidR="003C2A5F" w:rsidRPr="00D3062E" w:rsidRDefault="003C2A5F" w:rsidP="00F8442F">
            <w:pPr>
              <w:pStyle w:val="TAL"/>
            </w:pPr>
            <w:r w:rsidRPr="00D3062E">
              <w:t>nsce-srva</w:t>
            </w:r>
          </w:p>
        </w:tc>
        <w:tc>
          <w:tcPr>
            <w:tcW w:w="2099" w:type="dxa"/>
            <w:shd w:val="clear" w:color="auto" w:fill="auto"/>
            <w:vAlign w:val="center"/>
          </w:tcPr>
          <w:p w14:paraId="7A7D2221" w14:textId="77777777" w:rsidR="003C2A5F" w:rsidRPr="00D3062E" w:rsidRDefault="003C2A5F" w:rsidP="00F8442F">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2D9338DC" w14:textId="77777777" w:rsidR="003C2A5F" w:rsidRPr="00D3062E" w:rsidRDefault="003C2A5F" w:rsidP="00F8442F">
            <w:pPr>
              <w:pStyle w:val="TAC"/>
            </w:pPr>
            <w:r w:rsidRPr="00D3062E">
              <w:t>A.16</w:t>
            </w:r>
          </w:p>
        </w:tc>
      </w:tr>
      <w:tr w:rsidR="003C2A5F" w:rsidRPr="00D3062E" w14:paraId="28A89A8B" w14:textId="77777777" w:rsidTr="00F8442F">
        <w:tc>
          <w:tcPr>
            <w:tcW w:w="2409" w:type="dxa"/>
            <w:shd w:val="clear" w:color="auto" w:fill="auto"/>
            <w:vAlign w:val="center"/>
          </w:tcPr>
          <w:p w14:paraId="0856B46E" w14:textId="77777777" w:rsidR="003C2A5F" w:rsidRPr="00D3062E" w:rsidRDefault="003C2A5F" w:rsidP="00F8442F">
            <w:pPr>
              <w:pStyle w:val="TAL"/>
            </w:pPr>
            <w:r w:rsidRPr="00D3062E">
              <w:t>NSCE_NSInfoDelivery</w:t>
            </w:r>
          </w:p>
        </w:tc>
        <w:tc>
          <w:tcPr>
            <w:tcW w:w="862" w:type="dxa"/>
            <w:shd w:val="clear" w:color="auto" w:fill="auto"/>
            <w:vAlign w:val="center"/>
          </w:tcPr>
          <w:p w14:paraId="01549623" w14:textId="77777777" w:rsidR="003C2A5F" w:rsidRPr="00D3062E" w:rsidRDefault="003C2A5F" w:rsidP="00F8442F">
            <w:pPr>
              <w:pStyle w:val="TAC"/>
            </w:pPr>
            <w:r w:rsidRPr="00D3062E">
              <w:t>6.16</w:t>
            </w:r>
          </w:p>
        </w:tc>
        <w:tc>
          <w:tcPr>
            <w:tcW w:w="1966" w:type="dxa"/>
            <w:shd w:val="clear" w:color="auto" w:fill="auto"/>
            <w:vAlign w:val="center"/>
          </w:tcPr>
          <w:p w14:paraId="25107CB5" w14:textId="77777777" w:rsidR="003C2A5F" w:rsidRPr="00D3062E" w:rsidRDefault="003C2A5F" w:rsidP="00F8442F">
            <w:pPr>
              <w:pStyle w:val="TAL"/>
            </w:pPr>
            <w:r w:rsidRPr="00D3062E">
              <w:t>NSCE Network Slice Information Delivery Service</w:t>
            </w:r>
          </w:p>
        </w:tc>
        <w:tc>
          <w:tcPr>
            <w:tcW w:w="1418" w:type="dxa"/>
            <w:shd w:val="clear" w:color="auto" w:fill="auto"/>
            <w:vAlign w:val="center"/>
          </w:tcPr>
          <w:p w14:paraId="048CE3E1" w14:textId="77777777" w:rsidR="003C2A5F" w:rsidRPr="00D3062E" w:rsidRDefault="003C2A5F" w:rsidP="00F8442F">
            <w:pPr>
              <w:pStyle w:val="TAL"/>
            </w:pPr>
            <w:r w:rsidRPr="00D3062E">
              <w:t>nsce-nsid</w:t>
            </w:r>
          </w:p>
        </w:tc>
        <w:tc>
          <w:tcPr>
            <w:tcW w:w="2099" w:type="dxa"/>
            <w:shd w:val="clear" w:color="auto" w:fill="auto"/>
            <w:vAlign w:val="center"/>
          </w:tcPr>
          <w:p w14:paraId="2C0EEF97" w14:textId="77777777" w:rsidR="003C2A5F" w:rsidRPr="00D3062E" w:rsidRDefault="003C2A5F" w:rsidP="00F8442F">
            <w:pPr>
              <w:pStyle w:val="TAL"/>
              <w:rPr>
                <w:noProof/>
              </w:rPr>
            </w:pPr>
            <w:r w:rsidRPr="00D3062E">
              <w:rPr>
                <w:noProof/>
              </w:rPr>
              <w:t>TS29435_NSCE_</w:t>
            </w:r>
            <w:r w:rsidRPr="00D3062E">
              <w:t>NSInfoDelivery.yaml</w:t>
            </w:r>
          </w:p>
        </w:tc>
        <w:tc>
          <w:tcPr>
            <w:tcW w:w="869" w:type="dxa"/>
            <w:shd w:val="clear" w:color="auto" w:fill="auto"/>
            <w:vAlign w:val="center"/>
          </w:tcPr>
          <w:p w14:paraId="540A4291" w14:textId="77777777" w:rsidR="003C2A5F" w:rsidRPr="00D3062E" w:rsidRDefault="003C2A5F" w:rsidP="00F8442F">
            <w:pPr>
              <w:pStyle w:val="TAC"/>
            </w:pPr>
            <w:r w:rsidRPr="00D3062E">
              <w:t>A.17</w:t>
            </w:r>
          </w:p>
        </w:tc>
      </w:tr>
      <w:tr w:rsidR="003C2A5F" w:rsidRPr="00D3062E" w14:paraId="28AAECCE" w14:textId="77777777" w:rsidTr="00F8442F">
        <w:tc>
          <w:tcPr>
            <w:tcW w:w="2409" w:type="dxa"/>
            <w:shd w:val="clear" w:color="auto" w:fill="auto"/>
            <w:vAlign w:val="center"/>
          </w:tcPr>
          <w:p w14:paraId="673D8AE7" w14:textId="77777777" w:rsidR="003C2A5F" w:rsidRPr="00D3062E" w:rsidRDefault="003C2A5F" w:rsidP="00F8442F">
            <w:pPr>
              <w:pStyle w:val="TAL"/>
            </w:pPr>
            <w:r w:rsidRPr="00D3062E">
              <w:t>NSCE_</w:t>
            </w:r>
            <w:r w:rsidRPr="00D3062E">
              <w:rPr>
                <w:lang w:eastAsia="zh-CN"/>
              </w:rPr>
              <w:t>NSAllocation</w:t>
            </w:r>
          </w:p>
        </w:tc>
        <w:tc>
          <w:tcPr>
            <w:tcW w:w="862" w:type="dxa"/>
            <w:shd w:val="clear" w:color="auto" w:fill="auto"/>
            <w:vAlign w:val="center"/>
          </w:tcPr>
          <w:p w14:paraId="3F06B9E7" w14:textId="77777777" w:rsidR="003C2A5F" w:rsidRPr="00D3062E" w:rsidRDefault="003C2A5F" w:rsidP="00F8442F">
            <w:pPr>
              <w:pStyle w:val="TAC"/>
            </w:pPr>
            <w:r w:rsidRPr="00D3062E">
              <w:t>6.17</w:t>
            </w:r>
          </w:p>
        </w:tc>
        <w:tc>
          <w:tcPr>
            <w:tcW w:w="1966" w:type="dxa"/>
            <w:shd w:val="clear" w:color="auto" w:fill="auto"/>
            <w:vAlign w:val="center"/>
          </w:tcPr>
          <w:p w14:paraId="0016A1AC" w14:textId="77777777" w:rsidR="003C2A5F" w:rsidRPr="00D3062E" w:rsidRDefault="003C2A5F" w:rsidP="00F8442F">
            <w:pPr>
              <w:pStyle w:val="TAL"/>
            </w:pPr>
            <w:r w:rsidRPr="00D3062E">
              <w:t>NSCE Network Slice Allocation Service</w:t>
            </w:r>
          </w:p>
        </w:tc>
        <w:tc>
          <w:tcPr>
            <w:tcW w:w="1418" w:type="dxa"/>
            <w:shd w:val="clear" w:color="auto" w:fill="auto"/>
            <w:vAlign w:val="center"/>
          </w:tcPr>
          <w:p w14:paraId="7F44F349" w14:textId="77777777" w:rsidR="003C2A5F" w:rsidRPr="00D3062E" w:rsidRDefault="003C2A5F" w:rsidP="00F8442F">
            <w:pPr>
              <w:pStyle w:val="TAL"/>
            </w:pPr>
            <w:r w:rsidRPr="00D3062E">
              <w:t>nsce-nsa</w:t>
            </w:r>
          </w:p>
        </w:tc>
        <w:tc>
          <w:tcPr>
            <w:tcW w:w="2099" w:type="dxa"/>
            <w:shd w:val="clear" w:color="auto" w:fill="auto"/>
            <w:vAlign w:val="center"/>
          </w:tcPr>
          <w:p w14:paraId="13363361" w14:textId="77777777" w:rsidR="003C2A5F" w:rsidRPr="00D3062E" w:rsidRDefault="003C2A5F" w:rsidP="00F8442F">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215DDB18" w14:textId="77777777" w:rsidR="003C2A5F" w:rsidRPr="00D3062E" w:rsidRDefault="003C2A5F" w:rsidP="00F8442F">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543DD372" w:rsidR="008A6D4A" w:rsidRPr="00D3062E" w:rsidRDefault="008A6D4A" w:rsidP="007A4424">
      <w:pPr>
        <w:pStyle w:val="21"/>
      </w:pPr>
      <w:bookmarkStart w:id="84" w:name="_Toc510696587"/>
      <w:bookmarkStart w:id="85" w:name="_Toc35971379"/>
      <w:bookmarkStart w:id="86" w:name="_Toc157434455"/>
      <w:bookmarkStart w:id="87" w:name="_Toc157436170"/>
      <w:bookmarkStart w:id="88" w:name="_Toc157440010"/>
      <w:bookmarkStart w:id="89" w:name="_Toc160649672"/>
      <w:bookmarkStart w:id="90" w:name="_Toc160651482"/>
      <w:r w:rsidRPr="00D3062E">
        <w:t>5.2</w:t>
      </w:r>
      <w:r w:rsidRPr="00D3062E">
        <w:tab/>
      </w:r>
      <w:r w:rsidR="00D3062E" w:rsidRPr="00D3062E">
        <w:t>NSCE_SliceApiManagement</w:t>
      </w:r>
      <w:r w:rsidRPr="00D3062E">
        <w:t xml:space="preserve"> Service</w:t>
      </w:r>
      <w:bookmarkEnd w:id="84"/>
      <w:bookmarkEnd w:id="85"/>
      <w:bookmarkEnd w:id="86"/>
      <w:bookmarkEnd w:id="87"/>
      <w:bookmarkEnd w:id="88"/>
      <w:bookmarkEnd w:id="89"/>
      <w:bookmarkEnd w:id="90"/>
    </w:p>
    <w:p w14:paraId="2954A253" w14:textId="4F502774" w:rsidR="000A0449" w:rsidRPr="00D3062E" w:rsidRDefault="000A0449" w:rsidP="003C2A5F">
      <w:pPr>
        <w:rPr>
          <w:lang w:val="en-US" w:eastAsia="zh-CN"/>
        </w:rPr>
      </w:pPr>
      <w:bookmarkStart w:id="91" w:name="_Toc144024130"/>
      <w:bookmarkStart w:id="92" w:name="_Toc144459562"/>
      <w:bookmarkStart w:id="93" w:name="_Toc151743065"/>
      <w:bookmarkStart w:id="94" w:name="_Toc151743530"/>
      <w:bookmarkStart w:id="95" w:name="_Toc148176816"/>
      <w:bookmarkStart w:id="96" w:name="_Toc148358866"/>
      <w:bookmarkStart w:id="97" w:name="_Toc148176818"/>
      <w:bookmarkStart w:id="98" w:name="_Toc148358868"/>
      <w:bookmarkStart w:id="99" w:name="_Toc96843344"/>
      <w:bookmarkStart w:id="100" w:name="_Toc96844319"/>
      <w:bookmarkStart w:id="101" w:name="_Toc100739892"/>
      <w:bookmarkStart w:id="102" w:name="_Toc129252465"/>
      <w:bookmarkStart w:id="103" w:name="_Toc144024134"/>
      <w:bookmarkStart w:id="104" w:name="_Toc144459566"/>
    </w:p>
    <w:p w14:paraId="3AF758AF" w14:textId="77777777" w:rsidR="00E305FE" w:rsidRPr="00D3062E" w:rsidRDefault="00E305FE" w:rsidP="00E305FE">
      <w:pPr>
        <w:pStyle w:val="21"/>
      </w:pPr>
      <w:bookmarkStart w:id="105" w:name="_Hlk159272115"/>
      <w:bookmarkStart w:id="106" w:name="_Toc157434464"/>
      <w:bookmarkStart w:id="107" w:name="_Toc157436179"/>
      <w:bookmarkStart w:id="108" w:name="_Toc157440019"/>
      <w:bookmarkStart w:id="109" w:name="_Toc510696597"/>
      <w:bookmarkStart w:id="110" w:name="_Toc35971389"/>
      <w:bookmarkStart w:id="111" w:name="_Toc160649673"/>
      <w:bookmarkStart w:id="112" w:name="_Toc160651483"/>
      <w:bookmarkEnd w:id="91"/>
      <w:bookmarkEnd w:id="92"/>
      <w:bookmarkEnd w:id="93"/>
      <w:bookmarkEnd w:id="94"/>
      <w:bookmarkEnd w:id="95"/>
      <w:bookmarkEnd w:id="96"/>
      <w:bookmarkEnd w:id="97"/>
      <w:bookmarkEnd w:id="98"/>
      <w:bookmarkEnd w:id="99"/>
      <w:bookmarkEnd w:id="100"/>
      <w:bookmarkEnd w:id="101"/>
      <w:bookmarkEnd w:id="102"/>
      <w:bookmarkEnd w:id="103"/>
      <w:bookmarkEnd w:id="104"/>
      <w:r w:rsidRPr="00D3062E">
        <w:t>5.3</w:t>
      </w:r>
      <w:r w:rsidRPr="00D3062E">
        <w:tab/>
        <w:t>NSCE_NetSliceLifeCycleMngt</w:t>
      </w:r>
      <w:bookmarkEnd w:id="111"/>
      <w:bookmarkEnd w:id="112"/>
    </w:p>
    <w:p w14:paraId="3E121754" w14:textId="77777777" w:rsidR="00E305FE" w:rsidRPr="00D3062E" w:rsidRDefault="00E305FE" w:rsidP="00E305FE">
      <w:pPr>
        <w:pStyle w:val="31"/>
      </w:pPr>
      <w:bookmarkStart w:id="113" w:name="_Toc160649674"/>
      <w:bookmarkStart w:id="114" w:name="_Toc160651484"/>
      <w:r w:rsidRPr="00D3062E">
        <w:t>5.3.1</w:t>
      </w:r>
      <w:r w:rsidRPr="00D3062E">
        <w:tab/>
        <w:t>Service Description</w:t>
      </w:r>
      <w:bookmarkEnd w:id="113"/>
      <w:bookmarkEnd w:id="114"/>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115" w:name="_Toc160649675"/>
      <w:bookmarkStart w:id="116" w:name="_Toc160651485"/>
      <w:r w:rsidRPr="00D3062E">
        <w:t>5.3.2</w:t>
      </w:r>
      <w:r w:rsidRPr="00D3062E">
        <w:tab/>
        <w:t>Service Operations</w:t>
      </w:r>
      <w:bookmarkEnd w:id="115"/>
      <w:bookmarkEnd w:id="116"/>
    </w:p>
    <w:p w14:paraId="3804CC22" w14:textId="77777777" w:rsidR="00E305FE" w:rsidRPr="00D3062E" w:rsidRDefault="00E305FE" w:rsidP="00E305FE">
      <w:pPr>
        <w:pStyle w:val="41"/>
      </w:pPr>
      <w:bookmarkStart w:id="117" w:name="_Toc160649676"/>
      <w:bookmarkStart w:id="118" w:name="_Toc160651486"/>
      <w:r w:rsidRPr="00D3062E">
        <w:t>5.3.2.1</w:t>
      </w:r>
      <w:r w:rsidRPr="00D3062E">
        <w:tab/>
        <w:t>Introduction</w:t>
      </w:r>
      <w:bookmarkEnd w:id="117"/>
      <w:bookmarkEnd w:id="118"/>
    </w:p>
    <w:p w14:paraId="2B18080C" w14:textId="77777777" w:rsidR="00E305FE" w:rsidRPr="00D3062E" w:rsidRDefault="00E305FE" w:rsidP="00E305FE">
      <w:r w:rsidRPr="00D3062E">
        <w:t xml:space="preserve">The service operations defined for the </w:t>
      </w:r>
      <w:r w:rsidRPr="00D3062E">
        <w:rPr>
          <w:lang w:val="en-US"/>
        </w:rPr>
        <w:t>NSCE_PolicyManagement</w:t>
      </w:r>
      <w:r w:rsidRPr="00D3062E">
        <w:t xml:space="preserve"> service are shown in table 5.3.2.1-1.</w:t>
      </w:r>
    </w:p>
    <w:p w14:paraId="53F98A14" w14:textId="77777777" w:rsidR="00E305FE" w:rsidRPr="00D3062E" w:rsidRDefault="00E305FE" w:rsidP="00E305FE">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E305FE" w:rsidRPr="00D3062E" w14:paraId="5299A60A" w14:textId="77777777" w:rsidTr="003C3912">
        <w:trPr>
          <w:jc w:val="center"/>
        </w:trPr>
        <w:tc>
          <w:tcPr>
            <w:tcW w:w="3394" w:type="dxa"/>
            <w:shd w:val="clear" w:color="000000" w:fill="C0C0C0"/>
            <w:vAlign w:val="center"/>
          </w:tcPr>
          <w:p w14:paraId="2732F350" w14:textId="77777777" w:rsidR="00E305FE" w:rsidRPr="00D3062E" w:rsidRDefault="00E305FE"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68AD19EE" w14:textId="77777777" w:rsidR="00E305FE" w:rsidRPr="00D3062E" w:rsidRDefault="00E305FE" w:rsidP="003C3912">
            <w:pPr>
              <w:pStyle w:val="TAH"/>
            </w:pPr>
            <w:r w:rsidRPr="00D3062E">
              <w:t>Description</w:t>
            </w:r>
          </w:p>
        </w:tc>
        <w:tc>
          <w:tcPr>
            <w:tcW w:w="1562" w:type="dxa"/>
            <w:shd w:val="clear" w:color="000000" w:fill="C0C0C0"/>
            <w:vAlign w:val="center"/>
          </w:tcPr>
          <w:p w14:paraId="53C89F71" w14:textId="77777777" w:rsidR="00E305FE" w:rsidRPr="00D3062E" w:rsidRDefault="00E305FE" w:rsidP="003C3912">
            <w:pPr>
              <w:pStyle w:val="TAH"/>
            </w:pPr>
            <w:r w:rsidRPr="00D3062E">
              <w:t>Initiated by</w:t>
            </w:r>
          </w:p>
        </w:tc>
      </w:tr>
      <w:tr w:rsidR="00E305FE" w:rsidRPr="00D3062E" w14:paraId="2EC39B5C" w14:textId="77777777" w:rsidTr="003C3912">
        <w:trPr>
          <w:jc w:val="center"/>
        </w:trPr>
        <w:tc>
          <w:tcPr>
            <w:tcW w:w="3394" w:type="dxa"/>
            <w:shd w:val="clear" w:color="auto" w:fill="auto"/>
            <w:vAlign w:val="center"/>
          </w:tcPr>
          <w:p w14:paraId="6B83AE5D" w14:textId="77777777" w:rsidR="00E305FE" w:rsidRPr="00D3062E" w:rsidRDefault="00E305FE" w:rsidP="003C3912">
            <w:pPr>
              <w:pStyle w:val="TAL"/>
            </w:pPr>
            <w:r w:rsidRPr="00D3062E">
              <w:t>NSCE_NetSliceLifeCycleMngt_Subscribe</w:t>
            </w:r>
          </w:p>
        </w:tc>
        <w:tc>
          <w:tcPr>
            <w:tcW w:w="4253" w:type="dxa"/>
            <w:vAlign w:val="center"/>
          </w:tcPr>
          <w:p w14:paraId="35C512BB" w14:textId="77777777" w:rsidR="00E305FE" w:rsidRPr="00D3062E" w:rsidRDefault="00E305FE" w:rsidP="003C3912">
            <w:pPr>
              <w:pStyle w:val="TAL"/>
            </w:pPr>
            <w:r w:rsidRPr="00D3062E">
              <w:t>This service operation enables a service consumer to request the creation/update/deletion of an Application layer network slice lifecycle management at the NSCE Server.</w:t>
            </w:r>
          </w:p>
        </w:tc>
        <w:tc>
          <w:tcPr>
            <w:tcW w:w="1562" w:type="dxa"/>
            <w:shd w:val="clear" w:color="auto" w:fill="auto"/>
            <w:vAlign w:val="center"/>
          </w:tcPr>
          <w:p w14:paraId="646C6DF7" w14:textId="77777777" w:rsidR="00E305FE" w:rsidRPr="00D3062E" w:rsidRDefault="00E305FE" w:rsidP="003C3912">
            <w:pPr>
              <w:pStyle w:val="TAL"/>
              <w:rPr>
                <w:lang w:val="en-US"/>
              </w:rPr>
            </w:pPr>
            <w:r w:rsidRPr="00D3062E">
              <w:rPr>
                <w:lang w:val="en-US"/>
              </w:rPr>
              <w:t>e.g., VAL Server</w:t>
            </w:r>
          </w:p>
        </w:tc>
      </w:tr>
      <w:tr w:rsidR="00E305FE" w:rsidRPr="00D3062E" w14:paraId="7459EC11"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212BF137" w14:textId="77777777" w:rsidR="00E305FE" w:rsidRPr="00D3062E" w:rsidRDefault="00E305FE" w:rsidP="003C3912">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2DD187D3" w14:textId="77777777" w:rsidR="00E305FE" w:rsidRPr="00D3062E" w:rsidRDefault="00E305FE" w:rsidP="003C3912">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A547002" w14:textId="77777777" w:rsidR="00E305FE" w:rsidRPr="00D3062E" w:rsidRDefault="00E305FE" w:rsidP="003C3912">
            <w:pPr>
              <w:pStyle w:val="TAL"/>
              <w:rPr>
                <w:lang w:val="en-US"/>
              </w:rPr>
            </w:pPr>
            <w:r w:rsidRPr="00D3062E">
              <w:rPr>
                <w:lang w:val="en-US"/>
              </w:rPr>
              <w:t>NSCE Server</w:t>
            </w:r>
          </w:p>
        </w:tc>
      </w:tr>
      <w:tr w:rsidR="00E305FE" w:rsidRPr="00D3062E" w14:paraId="5238AEDE"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8C2453B" w14:textId="77777777" w:rsidR="00E305FE" w:rsidRPr="00D3062E" w:rsidRDefault="00E305FE" w:rsidP="003C3912">
            <w:pPr>
              <w:pStyle w:val="TAL"/>
              <w:rPr>
                <w:lang w:val="en-US"/>
              </w:rPr>
            </w:pPr>
            <w:r w:rsidRPr="00D3062E">
              <w:t>NSCE_NetSliceLifeCycleMngt</w:t>
            </w:r>
            <w:r w:rsidRPr="00D3062E">
              <w:rPr>
                <w:lang w:val="en-US"/>
              </w:rPr>
              <w:t>_QoEMetricsSubscribe</w:t>
            </w:r>
            <w:r w:rsidRPr="00D3062E">
              <w:rPr>
                <w:rFonts w:hint="eastAsia"/>
                <w:lang w:val="en-US" w:eastAsia="zh-CN"/>
              </w:rPr>
              <w:t>Notif</w:t>
            </w:r>
            <w:r w:rsidRPr="00D3062E">
              <w:rPr>
                <w:lang w:val="en-US"/>
              </w:rPr>
              <w:t>y</w:t>
            </w:r>
          </w:p>
        </w:tc>
        <w:tc>
          <w:tcPr>
            <w:tcW w:w="4253" w:type="dxa"/>
            <w:tcBorders>
              <w:top w:val="single" w:sz="6" w:space="0" w:color="auto"/>
              <w:left w:val="single" w:sz="6" w:space="0" w:color="auto"/>
              <w:bottom w:val="single" w:sz="6" w:space="0" w:color="auto"/>
              <w:right w:val="single" w:sz="6" w:space="0" w:color="auto"/>
            </w:tcBorders>
            <w:vAlign w:val="center"/>
          </w:tcPr>
          <w:p w14:paraId="0FE6C86C" w14:textId="77777777" w:rsidR="00E305FE" w:rsidRPr="00D3062E" w:rsidRDefault="00E305FE" w:rsidP="003C3912">
            <w:pPr>
              <w:pStyle w:val="TAL"/>
            </w:pPr>
            <w:r w:rsidRPr="00D3062E">
              <w:t>This service operation enables a service consumer to receive QoE metrics subscription notification.</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3A37E80" w14:textId="77777777" w:rsidR="00E305FE" w:rsidRPr="00D3062E" w:rsidRDefault="00E305FE" w:rsidP="003C3912">
            <w:pPr>
              <w:pStyle w:val="TAL"/>
              <w:rPr>
                <w:lang w:val="en-US"/>
              </w:rPr>
            </w:pPr>
            <w:r w:rsidRPr="00D3062E">
              <w:rPr>
                <w:lang w:val="en-US"/>
              </w:rPr>
              <w:t>NSCE Server</w:t>
            </w:r>
          </w:p>
        </w:tc>
      </w:tr>
      <w:tr w:rsidR="00E305FE" w:rsidRPr="00D3062E" w14:paraId="5A386DBF"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3996798" w14:textId="77777777" w:rsidR="00E305FE" w:rsidRPr="00D3062E" w:rsidRDefault="00E305FE" w:rsidP="003C3912">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F28101B" w14:textId="77777777" w:rsidR="00E305FE" w:rsidRPr="00D3062E" w:rsidRDefault="00E305FE" w:rsidP="003C3912">
            <w:pPr>
              <w:pStyle w:val="TAL"/>
            </w:pPr>
            <w:r w:rsidRPr="00D3062E">
              <w:t>This service operation enables a service consumer to provide the information of QoE metrics from the application layer domain.</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EFEA624" w14:textId="77777777" w:rsidR="00E305FE" w:rsidRPr="00D3062E" w:rsidRDefault="00E305FE" w:rsidP="003C3912">
            <w:pPr>
              <w:pStyle w:val="TAL"/>
              <w:rPr>
                <w:lang w:val="en-US"/>
              </w:rPr>
            </w:pPr>
            <w:r w:rsidRPr="00D3062E">
              <w:rPr>
                <w:lang w:val="en-US"/>
              </w:rPr>
              <w:t>e.g., VAL Server</w:t>
            </w:r>
          </w:p>
        </w:tc>
      </w:tr>
      <w:tr w:rsidR="00E305FE" w:rsidRPr="00D3062E" w14:paraId="5EB3EE0D"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41D71AD8" w14:textId="77777777" w:rsidR="00E305FE" w:rsidRPr="00D3062E" w:rsidRDefault="00E305FE" w:rsidP="003C3912">
            <w:pPr>
              <w:pStyle w:val="TAL"/>
            </w:pPr>
            <w:r w:rsidRPr="00D3062E">
              <w:rPr>
                <w:lang w:val="en-US"/>
              </w:rPr>
              <w:t>NSCE_</w:t>
            </w:r>
            <w:r w:rsidRPr="00D3062E">
              <w:t>NetSliceLifeCycleMngt</w:t>
            </w:r>
            <w:r w:rsidRPr="00D3062E">
              <w:rPr>
                <w:lang w:val="en-US"/>
              </w:rPr>
              <w:t>_</w:t>
            </w:r>
            <w:r w:rsidRPr="00D3062E">
              <w:t>Recommendation</w:t>
            </w:r>
          </w:p>
        </w:tc>
        <w:tc>
          <w:tcPr>
            <w:tcW w:w="4253" w:type="dxa"/>
            <w:tcBorders>
              <w:top w:val="single" w:sz="6" w:space="0" w:color="auto"/>
              <w:left w:val="single" w:sz="6" w:space="0" w:color="auto"/>
              <w:bottom w:val="single" w:sz="6" w:space="0" w:color="auto"/>
              <w:right w:val="single" w:sz="6" w:space="0" w:color="auto"/>
            </w:tcBorders>
            <w:vAlign w:val="center"/>
          </w:tcPr>
          <w:p w14:paraId="742D9DDE" w14:textId="77777777" w:rsidR="00E305FE" w:rsidRPr="00D3062E" w:rsidRDefault="00E305FE" w:rsidP="003C3912">
            <w:pPr>
              <w:pStyle w:val="TAL"/>
            </w:pPr>
            <w:r w:rsidRPr="00D3062E">
              <w:t>This service operation enables a service consumer to receive Network slice LCM recommendation</w:t>
            </w:r>
            <w:r w:rsidRPr="00D3062E">
              <w:rPr>
                <w:rFonts w:eastAsia="等线"/>
              </w:rPr>
              <w:t xml:space="preserv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50E3FD8" w14:textId="77777777" w:rsidR="00E305FE" w:rsidRPr="00D3062E" w:rsidRDefault="00E305FE" w:rsidP="003C3912">
            <w:pPr>
              <w:pStyle w:val="TAL"/>
              <w:rPr>
                <w:lang w:val="en-US"/>
              </w:rPr>
            </w:pPr>
            <w:r w:rsidRPr="00D3062E">
              <w:rPr>
                <w:lang w:val="en-US"/>
              </w:rPr>
              <w:t>NSCE Server</w:t>
            </w:r>
          </w:p>
        </w:tc>
      </w:tr>
    </w:tbl>
    <w:p w14:paraId="37C0457C" w14:textId="77777777" w:rsidR="00E305FE" w:rsidRPr="00D3062E" w:rsidRDefault="00E305FE" w:rsidP="00E305FE"/>
    <w:p w14:paraId="66367AF0" w14:textId="77777777" w:rsidR="00E305FE" w:rsidRPr="00D3062E" w:rsidRDefault="00E305FE" w:rsidP="00E305FE">
      <w:pPr>
        <w:pStyle w:val="41"/>
      </w:pPr>
      <w:bookmarkStart w:id="119" w:name="_Toc160649677"/>
      <w:bookmarkStart w:id="120" w:name="_Toc160651487"/>
      <w:r w:rsidRPr="00D3062E">
        <w:t>5.3.2.2</w:t>
      </w:r>
      <w:r w:rsidRPr="00D3062E">
        <w:tab/>
      </w:r>
      <w:r w:rsidRPr="00D3062E">
        <w:rPr>
          <w:lang w:val="en-US"/>
        </w:rPr>
        <w:t>NSCE_</w:t>
      </w:r>
      <w:r w:rsidRPr="00D3062E">
        <w:t>NetSliceLifeCycleMngt_</w:t>
      </w:r>
      <w:r w:rsidRPr="00D3062E">
        <w:rPr>
          <w:lang w:val="en-US"/>
        </w:rPr>
        <w:t>Subscribe</w:t>
      </w:r>
      <w:bookmarkEnd w:id="119"/>
      <w:bookmarkEnd w:id="120"/>
    </w:p>
    <w:p w14:paraId="531741AC" w14:textId="77777777" w:rsidR="00E305FE" w:rsidRPr="00D3062E" w:rsidRDefault="00E305FE" w:rsidP="00E305FE">
      <w:pPr>
        <w:pStyle w:val="51"/>
      </w:pPr>
      <w:bookmarkStart w:id="121" w:name="_Toc160649678"/>
      <w:bookmarkStart w:id="122" w:name="_Toc160651488"/>
      <w:r w:rsidRPr="00D3062E">
        <w:t>5.3.2.2.1</w:t>
      </w:r>
      <w:r w:rsidRPr="00D3062E">
        <w:tab/>
        <w:t>General</w:t>
      </w:r>
      <w:bookmarkEnd w:id="121"/>
      <w:bookmarkEnd w:id="122"/>
    </w:p>
    <w:p w14:paraId="3E3F4052" w14:textId="77777777" w:rsidR="00E305FE" w:rsidRPr="00D3062E" w:rsidRDefault="00E305FE" w:rsidP="00E305FE">
      <w:r w:rsidRPr="00D3062E">
        <w:t>This service operation is used by a service consumer to request the creation/update/deletion of an Application layer network slice lifecycle management</w:t>
      </w:r>
      <w:r w:rsidRPr="00D3062E">
        <w:rPr>
          <w:rFonts w:eastAsia="等线"/>
        </w:rPr>
        <w:t xml:space="preserve"> </w:t>
      </w:r>
      <w:r w:rsidRPr="00D3062E">
        <w:t>at the NSCE Server.</w:t>
      </w:r>
    </w:p>
    <w:p w14:paraId="1B9365A7" w14:textId="77777777" w:rsidR="00E305FE" w:rsidRPr="00D3062E" w:rsidRDefault="00E305FE" w:rsidP="00E305FE">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00AF85AC" w14:textId="77777777" w:rsidR="00E305FE" w:rsidRPr="00D3062E" w:rsidRDefault="00E305FE" w:rsidP="00E305FE">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68A7CE54" w14:textId="77777777" w:rsidR="00E305FE" w:rsidRPr="00D3062E" w:rsidRDefault="00E305FE" w:rsidP="00E305FE">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08A36B39" w14:textId="77777777" w:rsidR="00E305FE" w:rsidRPr="00D3062E" w:rsidRDefault="00E305FE" w:rsidP="00E305FE">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123" w:name="_Toc160649679"/>
      <w:bookmarkStart w:id="124" w:name="_Toc160651489"/>
      <w:r w:rsidRPr="00D3062E">
        <w:t>5.3.2.2.2</w:t>
      </w:r>
      <w:r w:rsidRPr="00D3062E">
        <w:tab/>
        <w:t xml:space="preserve">Network Slice Lifecycle Management </w:t>
      </w:r>
      <w:r w:rsidRPr="00D3062E">
        <w:rPr>
          <w:rFonts w:eastAsia="等线"/>
        </w:rPr>
        <w:t>Subscription</w:t>
      </w:r>
      <w:r w:rsidRPr="00D3062E">
        <w:t xml:space="preserve"> Creation</w:t>
      </w:r>
      <w:bookmarkEnd w:id="123"/>
      <w:bookmarkEnd w:id="124"/>
    </w:p>
    <w:p w14:paraId="5EE847BE" w14:textId="77777777" w:rsidR="00E305FE" w:rsidRPr="00D3062E" w:rsidRDefault="00E305FE" w:rsidP="00E305FE">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9.5 of 3GPP°TS°23.435°[14]).</w:t>
      </w:r>
    </w:p>
    <w:p w14:paraId="1015206A" w14:textId="77777777" w:rsidR="00E305FE" w:rsidRPr="00D3062E" w:rsidRDefault="00E305FE" w:rsidP="00E305FE">
      <w:pPr>
        <w:pStyle w:val="TH"/>
      </w:pPr>
      <w:r w:rsidRPr="00D3062E">
        <w:rPr>
          <w:noProof/>
        </w:rPr>
        <w:object w:dxaOrig="9620" w:dyaOrig="2508" w14:anchorId="3A28D596">
          <v:shape id="_x0000_i1431" type="#_x0000_t75" alt="" style="width:480pt;height:126pt" o:ole="">
            <v:imagedata r:id="rId15" o:title=""/>
          </v:shape>
          <o:OLEObject Type="Embed" ProgID="Word.Document.8" ShapeID="_x0000_i1431" DrawAspect="Content" ObjectID="_1771264758" r:id="rId16">
            <o:FieldCodes>\s</o:FieldCodes>
          </o:OLEObject>
        </w:object>
      </w:r>
      <w:r w:rsidRPr="00D3062E">
        <w:t xml:space="preserve"> </w:t>
      </w:r>
    </w:p>
    <w:p w14:paraId="158942F3" w14:textId="77777777" w:rsidR="00E305FE" w:rsidRPr="00D3062E" w:rsidRDefault="00E305FE" w:rsidP="00E305FE">
      <w:pPr>
        <w:pStyle w:val="TF"/>
      </w:pPr>
      <w:r w:rsidRPr="00D3062E">
        <w:t xml:space="preserve">Figure 5.3.2.2.2-1: Procedure for Network Slice Lifecycle Management </w:t>
      </w:r>
      <w:r w:rsidRPr="00D3062E">
        <w:rPr>
          <w:rFonts w:eastAsia="等线"/>
        </w:rPr>
        <w:t xml:space="preserve">Subscription </w:t>
      </w:r>
      <w:r w:rsidRPr="00D3062E">
        <w:t>Creation</w:t>
      </w:r>
    </w:p>
    <w:p w14:paraId="4DDA1FD8" w14:textId="77777777" w:rsidR="00E305FE" w:rsidRPr="00D3062E" w:rsidRDefault="00E305FE" w:rsidP="00E305FE">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44048AD1" w14:textId="77777777" w:rsidR="00E305FE" w:rsidRPr="00D3062E" w:rsidRDefault="00E305FE" w:rsidP="00E305FE">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7D4E5C99"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125" w:name="_Toc160649680"/>
      <w:bookmarkStart w:id="126" w:name="_Toc160651490"/>
      <w:r w:rsidRPr="00D3062E">
        <w:t>5.3.2.2.3</w:t>
      </w:r>
      <w:r w:rsidRPr="00D3062E">
        <w:tab/>
        <w:t>Network Slice Lifecycle Management</w:t>
      </w:r>
      <w:r w:rsidRPr="00D3062E">
        <w:rPr>
          <w:rFonts w:eastAsia="等线"/>
        </w:rPr>
        <w:t xml:space="preserve"> Subscription</w:t>
      </w:r>
      <w:r w:rsidRPr="00D3062E">
        <w:t xml:space="preserve"> Update</w:t>
      </w:r>
      <w:bookmarkEnd w:id="125"/>
      <w:bookmarkEnd w:id="126"/>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432" type="#_x0000_t75" alt="" style="width:480pt;height:156pt" o:ole="">
            <v:imagedata r:id="rId17" o:title=""/>
          </v:shape>
          <o:OLEObject Type="Embed" ProgID="Word.Document.8" ShapeID="_x0000_i1432" DrawAspect="Content" ObjectID="_1771264759" r:id="rId1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127" w:name="_Toc160649681"/>
      <w:bookmarkStart w:id="128" w:name="_Toc160651491"/>
      <w:r w:rsidRPr="00D3062E">
        <w:t>5.3.2.2.4</w:t>
      </w:r>
      <w:r w:rsidRPr="00D3062E">
        <w:tab/>
        <w:t>Network Slice Lifecycle Management</w:t>
      </w:r>
      <w:r w:rsidRPr="00D3062E">
        <w:rPr>
          <w:rFonts w:eastAsia="等线"/>
        </w:rPr>
        <w:t xml:space="preserve"> Subscription</w:t>
      </w:r>
      <w:r w:rsidRPr="00D3062E">
        <w:t xml:space="preserve"> Deletion</w:t>
      </w:r>
      <w:bookmarkEnd w:id="127"/>
      <w:bookmarkEnd w:id="128"/>
    </w:p>
    <w:p w14:paraId="5ACD3F8D" w14:textId="77777777" w:rsidR="00E305FE" w:rsidRPr="00D3062E" w:rsidRDefault="00E305FE" w:rsidP="00E305FE">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9.5 of 3GPP°TS°23.435°[14]).</w:t>
      </w:r>
    </w:p>
    <w:bookmarkStart w:id="129" w:name="_MON_1770822931"/>
    <w:bookmarkEnd w:id="129"/>
    <w:p w14:paraId="0F0BEF00" w14:textId="77777777" w:rsidR="00E305FE" w:rsidRPr="00D3062E" w:rsidRDefault="00E305FE" w:rsidP="00E305FE">
      <w:pPr>
        <w:pStyle w:val="TH"/>
      </w:pPr>
      <w:r w:rsidRPr="00D3062E">
        <w:rPr>
          <w:noProof/>
        </w:rPr>
        <w:object w:dxaOrig="9620" w:dyaOrig="2508" w14:anchorId="6C4D76DD">
          <v:shape id="_x0000_i1433" type="#_x0000_t75" alt="" style="width:480pt;height:126pt;mso-width-percent:0;mso-height-percent:0;mso-width-percent:0;mso-height-percent:0" o:ole="">
            <v:imagedata r:id="rId19" o:title=""/>
          </v:shape>
          <o:OLEObject Type="Embed" ProgID="Word.Document.8" ShapeID="_x0000_i1433" DrawAspect="Content" ObjectID="_1771264760" r:id="rId20">
            <o:FieldCodes>\s</o:FieldCodes>
          </o:OLEObject>
        </w:object>
      </w:r>
    </w:p>
    <w:p w14:paraId="57DC8041" w14:textId="77777777" w:rsidR="00E305FE" w:rsidRPr="00D3062E" w:rsidRDefault="00E305FE" w:rsidP="00E305FE">
      <w:pPr>
        <w:pStyle w:val="TF"/>
      </w:pPr>
      <w:r w:rsidRPr="00D3062E">
        <w:t>Figure 5.3.2.2.4-1: Procedure for Network Slice Lifecycle Management</w:t>
      </w:r>
      <w:r w:rsidRPr="00D3062E">
        <w:rPr>
          <w:rFonts w:eastAsia="等线"/>
        </w:rPr>
        <w:t xml:space="preserve"> Subscription</w:t>
      </w:r>
      <w:r w:rsidRPr="00D3062E">
        <w:t xml:space="preserve"> Deletion</w:t>
      </w:r>
    </w:p>
    <w:p w14:paraId="413132BA" w14:textId="77777777" w:rsidR="00E305FE" w:rsidRPr="00D3062E" w:rsidRDefault="00E305FE" w:rsidP="00E305FE">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1773DFBE" w14:textId="77777777" w:rsidR="00E305FE" w:rsidRPr="00D3062E" w:rsidRDefault="00E305FE" w:rsidP="00E305FE">
      <w:pPr>
        <w:pStyle w:val="B10"/>
      </w:pPr>
      <w:r w:rsidRPr="00D3062E">
        <w:t>2a.</w:t>
      </w:r>
      <w:r w:rsidRPr="00D3062E">
        <w:tab/>
        <w:t>Upon success, the NSCE Server shall respond with an HTTP "204 No Content" status code.</w:t>
      </w:r>
    </w:p>
    <w:p w14:paraId="535B2B27"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130" w:name="_Toc160649682"/>
      <w:bookmarkStart w:id="131" w:name="_Toc160651492"/>
      <w:r w:rsidRPr="00D3062E">
        <w:t>5.3.2.3</w:t>
      </w:r>
      <w:r w:rsidRPr="00D3062E">
        <w:tab/>
        <w:t>NSCE_NetSliceLifeCycleMngt</w:t>
      </w:r>
      <w:r w:rsidRPr="00D3062E">
        <w:rPr>
          <w:lang w:val="en-US"/>
        </w:rPr>
        <w:t>_Notify</w:t>
      </w:r>
      <w:bookmarkEnd w:id="130"/>
      <w:bookmarkEnd w:id="131"/>
    </w:p>
    <w:p w14:paraId="0F0A5AB8" w14:textId="77777777" w:rsidR="00E305FE" w:rsidRPr="00D3062E" w:rsidRDefault="00E305FE" w:rsidP="00E305FE">
      <w:pPr>
        <w:pStyle w:val="51"/>
        <w:rPr>
          <w:rFonts w:eastAsiaTheme="minorEastAsia"/>
          <w:lang w:eastAsia="zh-CN"/>
        </w:rPr>
      </w:pPr>
      <w:bookmarkStart w:id="132" w:name="_Toc160649683"/>
      <w:bookmarkStart w:id="133" w:name="_Toc160651493"/>
      <w:r w:rsidRPr="00D3062E">
        <w:t>5.3.2.3.1</w:t>
      </w:r>
      <w:r w:rsidRPr="00D3062E">
        <w:tab/>
        <w:t>General</w:t>
      </w:r>
      <w:bookmarkEnd w:id="132"/>
      <w:bookmarkEnd w:id="133"/>
    </w:p>
    <w:p w14:paraId="1B46FD6B" w14:textId="77777777" w:rsidR="00E305FE" w:rsidRPr="00D3062E" w:rsidRDefault="00E305FE" w:rsidP="00E305FE">
      <w:r w:rsidRPr="00D3062E">
        <w:t>This service operation is used by a NSCE Server to notify a previously subscribed service consumer on:</w:t>
      </w:r>
    </w:p>
    <w:p w14:paraId="0D74AAAC" w14:textId="77777777" w:rsidR="00E305FE" w:rsidRPr="00D3062E" w:rsidRDefault="00E305FE" w:rsidP="00E305FE">
      <w:pPr>
        <w:pStyle w:val="B10"/>
      </w:pPr>
      <w:r w:rsidRPr="00D3062E">
        <w:t>-</w:t>
      </w:r>
      <w:r w:rsidRPr="00D3062E">
        <w:tab/>
        <w:t>Network Slice Lifecycle Management event(s).</w:t>
      </w:r>
    </w:p>
    <w:p w14:paraId="4FC42FD2" w14:textId="77777777" w:rsidR="00E305FE" w:rsidRPr="00D3062E" w:rsidRDefault="00E305FE" w:rsidP="00E305FE">
      <w:r w:rsidRPr="00D3062E">
        <w:t>The following procedures are supported by the "NSCE_NetSliceLifeCycleMngt</w:t>
      </w:r>
      <w:r w:rsidRPr="00D3062E">
        <w:rPr>
          <w:lang w:val="en-US"/>
        </w:rPr>
        <w:t>_Notify</w:t>
      </w:r>
      <w:r w:rsidRPr="00D3062E">
        <w:t>" service operation:</w:t>
      </w:r>
    </w:p>
    <w:p w14:paraId="346B72FE" w14:textId="77777777" w:rsidR="00E305FE" w:rsidRPr="00D3062E" w:rsidRDefault="00E305FE" w:rsidP="00E305FE">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134" w:name="_Toc160649684"/>
      <w:bookmarkStart w:id="135" w:name="_Toc160651494"/>
      <w:r w:rsidRPr="00D3062E">
        <w:t>5.3.2.3.2</w:t>
      </w:r>
      <w:r w:rsidRPr="00D3062E">
        <w:tab/>
        <w:t xml:space="preserve">Network Slice Lifecycle Management </w:t>
      </w:r>
      <w:r w:rsidRPr="00D3062E">
        <w:rPr>
          <w:lang w:val="en-US"/>
        </w:rPr>
        <w:t>Notification</w:t>
      </w:r>
      <w:bookmarkEnd w:id="134"/>
      <w:bookmarkEnd w:id="135"/>
    </w:p>
    <w:p w14:paraId="1151D68F" w14:textId="77777777" w:rsidR="00E305FE" w:rsidRPr="00D3062E" w:rsidRDefault="00E305FE" w:rsidP="00E305FE">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9.5 of 3GPP°TS°23.435°[14]).</w:t>
      </w:r>
    </w:p>
    <w:p w14:paraId="0BA0F2C3" w14:textId="77777777" w:rsidR="00E305FE" w:rsidRPr="00D3062E" w:rsidRDefault="00E305FE" w:rsidP="00E305FE">
      <w:pPr>
        <w:pStyle w:val="TH"/>
      </w:pPr>
      <w:r w:rsidRPr="00D3062E">
        <w:rPr>
          <w:noProof/>
        </w:rPr>
        <w:object w:dxaOrig="9620" w:dyaOrig="2749" w14:anchorId="72D5EED9">
          <v:shape id="_x0000_i1434" type="#_x0000_t75" alt="" style="width:480pt;height:138pt" o:ole="">
            <v:imagedata r:id="rId21" o:title=""/>
          </v:shape>
          <o:OLEObject Type="Embed" ProgID="Word.Document.8" ShapeID="_x0000_i1434" DrawAspect="Content" ObjectID="_1771264761" r:id="rId22">
            <o:FieldCodes>\s</o:FieldCodes>
          </o:OLEObject>
        </w:object>
      </w:r>
    </w:p>
    <w:p w14:paraId="388DC8E7" w14:textId="77777777" w:rsidR="00E305FE" w:rsidRPr="00D3062E" w:rsidRDefault="00E305FE" w:rsidP="00E305FE">
      <w:pPr>
        <w:pStyle w:val="TF"/>
      </w:pPr>
      <w:r w:rsidRPr="00D3062E">
        <w:t xml:space="preserve">Figure 5.3.2.3.2-1: Network Slice Lifecycle Management </w:t>
      </w:r>
      <w:r w:rsidRPr="00D3062E">
        <w:rPr>
          <w:lang w:val="en-US"/>
        </w:rPr>
        <w:t>Notification</w:t>
      </w:r>
    </w:p>
    <w:p w14:paraId="32612A40" w14:textId="77777777" w:rsidR="00E305FE" w:rsidRPr="00D3062E" w:rsidRDefault="00E305FE" w:rsidP="00E305FE">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549E950B" w14:textId="77777777" w:rsidR="00E305FE" w:rsidRPr="00D3062E" w:rsidRDefault="00E305FE" w:rsidP="00E305F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62C89EE3"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58446C7" w14:textId="77777777" w:rsidR="00E305FE" w:rsidRPr="00D3062E" w:rsidRDefault="00E305FE" w:rsidP="00E305FE">
      <w:pPr>
        <w:pStyle w:val="41"/>
      </w:pPr>
      <w:bookmarkStart w:id="136" w:name="_Toc160649685"/>
      <w:bookmarkStart w:id="137" w:name="_Toc160651495"/>
      <w:r w:rsidRPr="00D3062E">
        <w:t>5.3.2.4</w:t>
      </w:r>
      <w:r w:rsidRPr="00D3062E">
        <w:tab/>
        <w:t>NSCE_NetSliceLifeCycleMngt</w:t>
      </w:r>
      <w:r w:rsidRPr="00D3062E">
        <w:rPr>
          <w:lang w:val="en-US"/>
        </w:rPr>
        <w:t>_QoEMetricsSubscribeNotify</w:t>
      </w:r>
      <w:bookmarkEnd w:id="136"/>
      <w:bookmarkEnd w:id="137"/>
    </w:p>
    <w:p w14:paraId="7E9C11BD" w14:textId="77777777" w:rsidR="00E305FE" w:rsidRPr="00D3062E" w:rsidRDefault="00E305FE" w:rsidP="00E305FE">
      <w:pPr>
        <w:pStyle w:val="51"/>
        <w:rPr>
          <w:rFonts w:eastAsiaTheme="minorEastAsia"/>
          <w:lang w:eastAsia="zh-CN"/>
        </w:rPr>
      </w:pPr>
      <w:bookmarkStart w:id="138" w:name="_Toc160649686"/>
      <w:bookmarkStart w:id="139" w:name="_Toc160651496"/>
      <w:r w:rsidRPr="00D3062E">
        <w:t>5.3.2.4.1</w:t>
      </w:r>
      <w:r w:rsidRPr="00D3062E">
        <w:tab/>
        <w:t>General</w:t>
      </w:r>
      <w:bookmarkEnd w:id="138"/>
      <w:bookmarkEnd w:id="139"/>
    </w:p>
    <w:p w14:paraId="44616A82" w14:textId="77777777" w:rsidR="00E305FE" w:rsidRPr="00D3062E" w:rsidRDefault="00E305FE" w:rsidP="00E305FE">
      <w:r w:rsidRPr="00D3062E">
        <w:t xml:space="preserve">This service operation is used by a NSCE Server to </w:t>
      </w:r>
      <w:r w:rsidRPr="00D3062E">
        <w:rPr>
          <w:lang w:val="en-US"/>
        </w:rPr>
        <w:t xml:space="preserve">subscribe </w:t>
      </w:r>
      <w:r w:rsidRPr="00D3062E">
        <w:t>a previously subscribed service consumer on:</w:t>
      </w:r>
    </w:p>
    <w:p w14:paraId="683FD7F6" w14:textId="77777777" w:rsidR="00E305FE" w:rsidRPr="00D3062E" w:rsidRDefault="00E305FE" w:rsidP="00E305FE">
      <w:pPr>
        <w:pStyle w:val="B10"/>
      </w:pPr>
      <w:r w:rsidRPr="00D3062E">
        <w:t>-</w:t>
      </w:r>
      <w:r w:rsidRPr="00D3062E">
        <w:tab/>
        <w:t>QoE metrics.</w:t>
      </w:r>
    </w:p>
    <w:p w14:paraId="744CF74B" w14:textId="77777777" w:rsidR="00E305FE" w:rsidRPr="00D3062E" w:rsidRDefault="00E305FE" w:rsidP="00E305FE">
      <w:r w:rsidRPr="00D3062E">
        <w:t>The following procedures are supported by the "NSCE_NetSliceLifeCycleMngt</w:t>
      </w:r>
      <w:r w:rsidRPr="00D3062E">
        <w:rPr>
          <w:lang w:val="en-US"/>
        </w:rPr>
        <w:t>_QoEMetricsSubscribeNotify</w:t>
      </w:r>
      <w:r w:rsidRPr="00D3062E">
        <w:t>" service operation:</w:t>
      </w:r>
    </w:p>
    <w:p w14:paraId="47B7ECE9" w14:textId="77777777" w:rsidR="00E305FE" w:rsidRPr="00D3062E" w:rsidRDefault="00E305FE" w:rsidP="00E305FE">
      <w:pPr>
        <w:pStyle w:val="B10"/>
        <w:rPr>
          <w:lang w:val="fr-FR"/>
        </w:rPr>
      </w:pPr>
      <w:r w:rsidRPr="00D3062E">
        <w:rPr>
          <w:lang w:val="fr-FR"/>
        </w:rPr>
        <w:t>-</w:t>
      </w:r>
      <w:r w:rsidRPr="00D3062E">
        <w:rPr>
          <w:lang w:val="fr-FR"/>
        </w:rPr>
        <w:tab/>
        <w:t>QoE metrics Subscribe Notification.</w:t>
      </w:r>
    </w:p>
    <w:p w14:paraId="76087970" w14:textId="77777777" w:rsidR="00E305FE" w:rsidRPr="00D3062E" w:rsidRDefault="00E305FE" w:rsidP="00E305FE">
      <w:pPr>
        <w:pStyle w:val="51"/>
        <w:rPr>
          <w:lang w:val="fr-FR"/>
        </w:rPr>
      </w:pPr>
      <w:bookmarkStart w:id="140" w:name="_Toc160649687"/>
      <w:bookmarkStart w:id="141" w:name="_Toc160651497"/>
      <w:r w:rsidRPr="00D3062E">
        <w:rPr>
          <w:lang w:val="fr-FR"/>
        </w:rPr>
        <w:t>5.3.2.4.2</w:t>
      </w:r>
      <w:r w:rsidRPr="00D3062E">
        <w:rPr>
          <w:lang w:val="fr-FR"/>
        </w:rPr>
        <w:tab/>
        <w:t>QoE Metrics Subscribe Notification</w:t>
      </w:r>
      <w:bookmarkEnd w:id="140"/>
      <w:bookmarkEnd w:id="141"/>
    </w:p>
    <w:p w14:paraId="3E27B2E0" w14:textId="77777777" w:rsidR="00E305FE" w:rsidRPr="00D3062E" w:rsidRDefault="00E305FE" w:rsidP="00E305FE">
      <w:r w:rsidRPr="00D3062E">
        <w:t xml:space="preserve">Figure 5.3.2.4.2-1 depicts a scenario where the NSCE Server sends a request to subscribe a previously subscribed </w:t>
      </w:r>
      <w:r w:rsidRPr="00D3062E">
        <w:rPr>
          <w:noProof/>
          <w:lang w:eastAsia="zh-CN"/>
        </w:rPr>
        <w:t xml:space="preserve">service consumer </w:t>
      </w:r>
      <w:r w:rsidRPr="00D3062E">
        <w:t>on QoE metrics (see also clause 9.5 of 3GPP°TS°23.435°[14]).</w:t>
      </w:r>
    </w:p>
    <w:p w14:paraId="14061884" w14:textId="77777777" w:rsidR="00E305FE" w:rsidRPr="00D3062E" w:rsidRDefault="00E305FE" w:rsidP="00E305FE">
      <w:pPr>
        <w:pStyle w:val="TH"/>
      </w:pPr>
      <w:r w:rsidRPr="00D3062E">
        <w:rPr>
          <w:noProof/>
        </w:rPr>
        <w:object w:dxaOrig="9620" w:dyaOrig="2749" w14:anchorId="1438F0B2">
          <v:shape id="_x0000_i1435" type="#_x0000_t75" alt="" style="width:480pt;height:138pt" o:ole="">
            <v:imagedata r:id="rId23" o:title=""/>
          </v:shape>
          <o:OLEObject Type="Embed" ProgID="Word.Document.8" ShapeID="_x0000_i1435" DrawAspect="Content" ObjectID="_1771264762" r:id="rId24">
            <o:FieldCodes>\s</o:FieldCodes>
          </o:OLEObject>
        </w:object>
      </w:r>
    </w:p>
    <w:p w14:paraId="48E72AF6" w14:textId="77777777" w:rsidR="00E305FE" w:rsidRPr="00D3062E" w:rsidRDefault="00E305FE" w:rsidP="00E305FE">
      <w:pPr>
        <w:pStyle w:val="TF"/>
      </w:pPr>
      <w:r w:rsidRPr="00D3062E">
        <w:t xml:space="preserve">Figure 5.3.2.4.2-1: </w:t>
      </w:r>
      <w:r w:rsidRPr="00D3062E">
        <w:rPr>
          <w:lang w:val="fr-FR"/>
        </w:rPr>
        <w:t>QoE Metrics Subscribe Notification</w:t>
      </w:r>
    </w:p>
    <w:p w14:paraId="6768033F" w14:textId="77777777" w:rsidR="00E305FE" w:rsidRPr="00D3062E" w:rsidRDefault="00E305FE" w:rsidP="00E305FE">
      <w:pPr>
        <w:pStyle w:val="B10"/>
      </w:pPr>
      <w:r w:rsidRPr="00D3062E">
        <w:t>1.</w:t>
      </w:r>
      <w:r w:rsidRPr="00D3062E">
        <w:tab/>
        <w:t xml:space="preserve">In order to subscribe a previously subscribed </w:t>
      </w:r>
      <w:r w:rsidRPr="00D3062E">
        <w:rPr>
          <w:noProof/>
          <w:lang w:eastAsia="zh-CN"/>
        </w:rPr>
        <w:t xml:space="preserve">service consumer </w:t>
      </w:r>
      <w:r w:rsidRPr="00D3062E">
        <w:t>on QoE metrics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QoEMetricsSubsc</w:t>
      </w:r>
      <w:r w:rsidRPr="00D3062E" w:rsidDel="00CF41A4">
        <w:t xml:space="preserve"> </w:t>
      </w:r>
      <w:r w:rsidRPr="00D3062E">
        <w:t>data structure.</w:t>
      </w:r>
    </w:p>
    <w:p w14:paraId="1C516699" w14:textId="77777777" w:rsidR="00E305FE" w:rsidRPr="00D3062E" w:rsidRDefault="00E305FE" w:rsidP="00E305F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79D9C5D5" w14:textId="77777777" w:rsidR="00E305FE" w:rsidRPr="00D3062E" w:rsidRDefault="00E305FE" w:rsidP="00E305FE">
      <w:pPr>
        <w:pStyle w:val="B2"/>
        <w:rPr>
          <w:b/>
          <w:bCs/>
        </w:rPr>
      </w:pPr>
      <w:r w:rsidRPr="00D3062E">
        <w:t>-</w:t>
      </w:r>
      <w:r w:rsidRPr="00D3062E">
        <w:tab/>
        <w:t>an HTTP "200 OK" status code with the response body containing a representation of the QoE metrics subscription, and network slice related performance and analytics report(s) if the immediate reporting indication in the "immRepFlag" attribute within the "collectInfos" attribute sets to true in the event subscription, and the reports are available, within the QoEMetricsResp data structure.</w:t>
      </w:r>
    </w:p>
    <w:p w14:paraId="32877CCF" w14:textId="77777777" w:rsidR="00E305FE" w:rsidRPr="00D3062E" w:rsidRDefault="00E305FE" w:rsidP="00E305FE">
      <w:pPr>
        <w:pStyle w:val="B2"/>
      </w:pPr>
      <w:r w:rsidRPr="00D3062E">
        <w:t>-</w:t>
      </w:r>
      <w:r w:rsidRPr="00D3062E">
        <w:tab/>
        <w:t>an HTTP "204 No Content" status code to acknowledge the reception of the notification.</w:t>
      </w:r>
    </w:p>
    <w:p w14:paraId="12CBD191"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142" w:name="_Toc160649688"/>
      <w:bookmarkStart w:id="143" w:name="_Toc160651498"/>
      <w:r w:rsidRPr="00D3062E">
        <w:t>5.3.2.5</w:t>
      </w:r>
      <w:r w:rsidRPr="00D3062E">
        <w:tab/>
        <w:t>NSCE_NetSliceLifeCycleMngt</w:t>
      </w:r>
      <w:r w:rsidRPr="00D3062E">
        <w:rPr>
          <w:lang w:val="en-US"/>
        </w:rPr>
        <w:t>_QoEMetricsNotify</w:t>
      </w:r>
      <w:bookmarkEnd w:id="142"/>
      <w:bookmarkEnd w:id="143"/>
    </w:p>
    <w:p w14:paraId="3D67D6E7" w14:textId="77777777" w:rsidR="00E305FE" w:rsidRPr="00D3062E" w:rsidRDefault="00E305FE" w:rsidP="00E305FE">
      <w:pPr>
        <w:pStyle w:val="51"/>
        <w:rPr>
          <w:rFonts w:eastAsiaTheme="minorEastAsia"/>
          <w:lang w:eastAsia="zh-CN"/>
        </w:rPr>
      </w:pPr>
      <w:bookmarkStart w:id="144" w:name="_Toc160649689"/>
      <w:bookmarkStart w:id="145" w:name="_Toc160651499"/>
      <w:r w:rsidRPr="00D3062E">
        <w:t>5.3.2.5.1</w:t>
      </w:r>
      <w:r w:rsidRPr="00D3062E">
        <w:tab/>
        <w:t>General</w:t>
      </w:r>
      <w:bookmarkEnd w:id="144"/>
      <w:bookmarkEnd w:id="145"/>
    </w:p>
    <w:p w14:paraId="53AC1DDB" w14:textId="77777777" w:rsidR="00E305FE" w:rsidRPr="00D3062E" w:rsidRDefault="00E305FE" w:rsidP="00E305FE">
      <w:r w:rsidRPr="00D3062E">
        <w:t xml:space="preserve">This service operation is used by a service consumer to </w:t>
      </w:r>
      <w:r w:rsidRPr="00D3062E">
        <w:rPr>
          <w:lang w:val="en-US"/>
        </w:rPr>
        <w:t>notify the NSCE Server</w:t>
      </w:r>
      <w:r w:rsidRPr="00D3062E">
        <w:t xml:space="preserve"> on:</w:t>
      </w:r>
    </w:p>
    <w:p w14:paraId="0D022E68" w14:textId="77777777" w:rsidR="00E305FE" w:rsidRPr="00D3062E" w:rsidRDefault="00E305FE" w:rsidP="00E305FE">
      <w:pPr>
        <w:pStyle w:val="B10"/>
      </w:pPr>
      <w:r w:rsidRPr="00D3062E">
        <w:t>-</w:t>
      </w:r>
      <w:r w:rsidRPr="00D3062E">
        <w:tab/>
        <w:t>QoE metrics.</w:t>
      </w:r>
    </w:p>
    <w:p w14:paraId="27BB0913" w14:textId="77777777" w:rsidR="00E305FE" w:rsidRPr="00D3062E" w:rsidRDefault="00E305FE" w:rsidP="00E305FE">
      <w:r w:rsidRPr="00D3062E">
        <w:t>The following procedures are supported by the "NSCE_NetSliceLifeCycleMngt</w:t>
      </w:r>
      <w:r w:rsidRPr="00D3062E">
        <w:rPr>
          <w:lang w:val="en-US"/>
        </w:rPr>
        <w:t>_QoEMetricsNotify</w:t>
      </w:r>
      <w:r w:rsidRPr="00D3062E">
        <w:t>" service operation:</w:t>
      </w:r>
    </w:p>
    <w:p w14:paraId="4D57E7B5" w14:textId="77777777" w:rsidR="00E305FE" w:rsidRPr="00D3062E" w:rsidRDefault="00E305FE" w:rsidP="00E305FE">
      <w:pPr>
        <w:pStyle w:val="B10"/>
      </w:pPr>
      <w:r w:rsidRPr="00D3062E">
        <w:rPr>
          <w:lang w:val="en-US"/>
        </w:rPr>
        <w:t>-</w:t>
      </w:r>
      <w:r w:rsidRPr="00D3062E">
        <w:rPr>
          <w:lang w:val="en-US"/>
        </w:rPr>
        <w:tab/>
      </w:r>
      <w:r w:rsidRPr="00D3062E">
        <w:t>QoE metrics</w:t>
      </w:r>
      <w:r w:rsidRPr="00D3062E">
        <w:rPr>
          <w:lang w:val="en-US"/>
        </w:rPr>
        <w:t xml:space="preserve"> Notify</w:t>
      </w:r>
      <w:r w:rsidRPr="00D3062E">
        <w:t>.</w:t>
      </w:r>
    </w:p>
    <w:p w14:paraId="4060E15F" w14:textId="77777777" w:rsidR="00E305FE" w:rsidRPr="00D3062E" w:rsidRDefault="00E305FE" w:rsidP="00E305FE">
      <w:pPr>
        <w:pStyle w:val="51"/>
        <w:rPr>
          <w:rFonts w:eastAsiaTheme="minorEastAsia"/>
          <w:lang w:eastAsia="zh-CN"/>
        </w:rPr>
      </w:pPr>
      <w:bookmarkStart w:id="146" w:name="_Toc160649690"/>
      <w:bookmarkStart w:id="147" w:name="_Toc160651500"/>
      <w:r w:rsidRPr="00D3062E">
        <w:t>5.3.2.5.2</w:t>
      </w:r>
      <w:r w:rsidRPr="00D3062E">
        <w:tab/>
        <w:t>QoE Metrics</w:t>
      </w:r>
      <w:r w:rsidRPr="00D3062E">
        <w:rPr>
          <w:lang w:val="en-US"/>
        </w:rPr>
        <w:t xml:space="preserve"> Notification</w:t>
      </w:r>
      <w:bookmarkEnd w:id="146"/>
      <w:bookmarkEnd w:id="147"/>
    </w:p>
    <w:p w14:paraId="5FB2D273" w14:textId="77777777" w:rsidR="00E305FE" w:rsidRPr="00D3062E" w:rsidRDefault="00E305FE" w:rsidP="00E305FE">
      <w:r w:rsidRPr="00D3062E">
        <w:t>Figure 5.3.2.5.2-1 depicts a scenario where the service consumer sends a notification to notify the NSCE Server</w:t>
      </w:r>
      <w:r w:rsidRPr="00D3062E">
        <w:rPr>
          <w:noProof/>
          <w:lang w:eastAsia="zh-CN"/>
        </w:rPr>
        <w:t xml:space="preserve"> </w:t>
      </w:r>
      <w:r w:rsidRPr="00D3062E">
        <w:t>on QoE metrics (see also clause 9.5 of 3GPP°TS°23.435°[14]).</w:t>
      </w:r>
    </w:p>
    <w:p w14:paraId="6A4076EB" w14:textId="77777777" w:rsidR="00E305FE" w:rsidRPr="00D3062E" w:rsidRDefault="00E305FE" w:rsidP="00E305FE">
      <w:pPr>
        <w:pStyle w:val="TH"/>
      </w:pPr>
      <w:r w:rsidRPr="00D3062E">
        <w:rPr>
          <w:noProof/>
        </w:rPr>
        <w:object w:dxaOrig="9620" w:dyaOrig="2749" w14:anchorId="6776ABDC">
          <v:shape id="_x0000_i1436" type="#_x0000_t75" alt="" style="width:481.2pt;height:137.4pt" o:ole="">
            <v:imagedata r:id="rId25" o:title=""/>
          </v:shape>
          <o:OLEObject Type="Embed" ProgID="Word.Document.8" ShapeID="_x0000_i1436" DrawAspect="Content" ObjectID="_1771264763" r:id="rId26">
            <o:FieldCodes>\s</o:FieldCodes>
          </o:OLEObject>
        </w:object>
      </w:r>
    </w:p>
    <w:p w14:paraId="461EF9DA" w14:textId="77777777" w:rsidR="00E305FE" w:rsidRPr="00D3062E" w:rsidRDefault="00E305FE" w:rsidP="00E305FE">
      <w:pPr>
        <w:pStyle w:val="TF"/>
      </w:pPr>
      <w:r w:rsidRPr="00D3062E">
        <w:t>Figure 5.3.2.5.2-1: QoE Metrics</w:t>
      </w:r>
      <w:r w:rsidRPr="00D3062E">
        <w:rPr>
          <w:lang w:val="en-US"/>
        </w:rPr>
        <w:t xml:space="preserve"> Notification</w:t>
      </w:r>
    </w:p>
    <w:p w14:paraId="2D63E9ED" w14:textId="77777777" w:rsidR="00E305FE" w:rsidRPr="00D3062E" w:rsidRDefault="00E305FE" w:rsidP="00E305FE">
      <w:pPr>
        <w:pStyle w:val="B10"/>
      </w:pPr>
      <w:r w:rsidRPr="00D3062E">
        <w:t>1.</w:t>
      </w:r>
      <w:r w:rsidRPr="00D3062E">
        <w:tab/>
        <w:t>In order to send a notification to request QoE metrics reports or notify the NSCE Server</w:t>
      </w:r>
      <w:r w:rsidRPr="00D3062E">
        <w:rPr>
          <w:noProof/>
          <w:lang w:eastAsia="zh-CN"/>
        </w:rPr>
        <w:t xml:space="preserve"> </w:t>
      </w:r>
      <w:r w:rsidRPr="00D3062E">
        <w:t>on QoE metrics</w:t>
      </w:r>
      <w:r w:rsidRPr="00D3062E">
        <w:rPr>
          <w:lang w:val="en-US"/>
        </w:rPr>
        <w:t>, t</w:t>
      </w:r>
      <w:r w:rsidRPr="00D3062E">
        <w:t>he Service Consumer shall send an HTTP POST request to (i.e., custom operation "Notify") to the NSCE Server, with request body including the QoEMetricsReport</w:t>
      </w:r>
      <w:r w:rsidRPr="00D3062E" w:rsidDel="00163020">
        <w:t xml:space="preserve"> </w:t>
      </w:r>
      <w:r w:rsidRPr="00D3062E">
        <w:t>data structure.</w:t>
      </w:r>
    </w:p>
    <w:p w14:paraId="6D11F8BE" w14:textId="77777777" w:rsidR="00E305FE" w:rsidRPr="00D3062E" w:rsidRDefault="00E305FE" w:rsidP="00E305FE">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65809472"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10CBCA56" w14:textId="77777777" w:rsidR="00E305FE" w:rsidRPr="00D3062E" w:rsidRDefault="00E305FE" w:rsidP="00E305FE">
      <w:pPr>
        <w:pStyle w:val="41"/>
      </w:pPr>
      <w:bookmarkStart w:id="148" w:name="_Toc160649691"/>
      <w:bookmarkStart w:id="149" w:name="_Toc160651501"/>
      <w:r w:rsidRPr="00D3062E">
        <w:t>5.3.2.6</w:t>
      </w:r>
      <w:r w:rsidRPr="00D3062E">
        <w:tab/>
        <w:t>NSCE_NetSliceLifeCycleMngt_Recommendation</w:t>
      </w:r>
      <w:bookmarkEnd w:id="148"/>
      <w:bookmarkEnd w:id="149"/>
    </w:p>
    <w:p w14:paraId="751DEE73" w14:textId="77777777" w:rsidR="00E305FE" w:rsidRPr="00D3062E" w:rsidRDefault="00E305FE" w:rsidP="00E305FE">
      <w:pPr>
        <w:pStyle w:val="51"/>
        <w:rPr>
          <w:rFonts w:eastAsiaTheme="minorEastAsia"/>
          <w:lang w:eastAsia="zh-CN"/>
        </w:rPr>
      </w:pPr>
      <w:bookmarkStart w:id="150" w:name="_Toc160649692"/>
      <w:bookmarkStart w:id="151" w:name="_Toc160651502"/>
      <w:r w:rsidRPr="00D3062E">
        <w:t>5.3.2.6.1</w:t>
      </w:r>
      <w:r w:rsidRPr="00D3062E">
        <w:tab/>
        <w:t>General</w:t>
      </w:r>
      <w:bookmarkEnd w:id="150"/>
      <w:bookmarkEnd w:id="151"/>
    </w:p>
    <w:p w14:paraId="1851AE3C" w14:textId="77777777" w:rsidR="00E305FE" w:rsidRPr="00D3062E" w:rsidRDefault="00E305FE" w:rsidP="00E305FE">
      <w:r w:rsidRPr="00D3062E">
        <w:t xml:space="preserve">This service operation is used by a NSCE Server to </w:t>
      </w:r>
      <w:r w:rsidRPr="00D3062E">
        <w:rPr>
          <w:lang w:val="en-US"/>
        </w:rPr>
        <w:t xml:space="preserve">notify </w:t>
      </w:r>
      <w:r w:rsidRPr="00D3062E">
        <w:t>a previously subscribed service consumer on:</w:t>
      </w:r>
    </w:p>
    <w:p w14:paraId="10960266" w14:textId="77777777" w:rsidR="00E305FE" w:rsidRPr="00D3062E" w:rsidRDefault="00E305FE" w:rsidP="00E305FE">
      <w:pPr>
        <w:pStyle w:val="B10"/>
      </w:pPr>
      <w:r w:rsidRPr="00D3062E">
        <w:t>-</w:t>
      </w:r>
      <w:r w:rsidRPr="00D3062E">
        <w:tab/>
        <w:t>Network slice LCM recommendation Notification.</w:t>
      </w:r>
    </w:p>
    <w:p w14:paraId="65E6CB49" w14:textId="77777777" w:rsidR="00E305FE" w:rsidRPr="00D3062E" w:rsidRDefault="00E305FE" w:rsidP="00E305FE">
      <w:r w:rsidRPr="00D3062E">
        <w:t>The following procedures are supported by the "NSCE_NetSliceLifeCycleMngt_Recommendation" service operation:</w:t>
      </w:r>
    </w:p>
    <w:p w14:paraId="62118D41" w14:textId="77777777" w:rsidR="00E305FE" w:rsidRPr="00D3062E" w:rsidRDefault="00E305FE" w:rsidP="00E305FE">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152" w:name="_Toc160649693"/>
      <w:bookmarkStart w:id="153" w:name="_Toc160651503"/>
      <w:r w:rsidRPr="00D3062E">
        <w:t>5.3.2.6.2</w:t>
      </w:r>
      <w:r w:rsidRPr="00D3062E">
        <w:tab/>
        <w:t>Network Slice LCM Recommendation Notification</w:t>
      </w:r>
      <w:bookmarkEnd w:id="152"/>
      <w:bookmarkEnd w:id="153"/>
    </w:p>
    <w:p w14:paraId="75F3D46B" w14:textId="77777777" w:rsidR="00E305FE" w:rsidRPr="00D3062E" w:rsidRDefault="00E305FE" w:rsidP="00E305FE">
      <w:r w:rsidRPr="00D3062E">
        <w:t xml:space="preserve">Figure 5.3.2.6.2-1 depicts a scenario where the NSCE Server sends a request to notify a previously subscribed </w:t>
      </w:r>
      <w:r w:rsidRPr="00D3062E">
        <w:rPr>
          <w:noProof/>
          <w:lang w:eastAsia="zh-CN"/>
        </w:rPr>
        <w:t xml:space="preserve">service consumer </w:t>
      </w:r>
      <w:r w:rsidRPr="00D3062E">
        <w:t>on Network slice LCM recommendation (see also clause 9.5 of 3GPP°TS°23.435°[14]).</w:t>
      </w:r>
    </w:p>
    <w:p w14:paraId="262914F1" w14:textId="77777777" w:rsidR="00E305FE" w:rsidRPr="00D3062E" w:rsidRDefault="00E305FE" w:rsidP="00E305FE">
      <w:pPr>
        <w:pStyle w:val="TH"/>
      </w:pPr>
      <w:r w:rsidRPr="00D3062E">
        <w:rPr>
          <w:noProof/>
        </w:rPr>
        <w:object w:dxaOrig="9620" w:dyaOrig="2749" w14:anchorId="4EAC16E6">
          <v:shape id="_x0000_i1437" type="#_x0000_t75" alt="" style="width:481.2pt;height:137.4pt" o:ole="">
            <v:imagedata r:id="rId27" o:title=""/>
          </v:shape>
          <o:OLEObject Type="Embed" ProgID="Word.Document.8" ShapeID="_x0000_i1437" DrawAspect="Content" ObjectID="_1771264764" r:id="rId28">
            <o:FieldCodes>\s</o:FieldCodes>
          </o:OLEObject>
        </w:object>
      </w:r>
    </w:p>
    <w:p w14:paraId="11153600" w14:textId="77777777" w:rsidR="00E305FE" w:rsidRPr="00D3062E" w:rsidRDefault="00E305FE" w:rsidP="00E305FE">
      <w:pPr>
        <w:pStyle w:val="TF"/>
      </w:pPr>
      <w:r w:rsidRPr="00D3062E">
        <w:t>Figure 5.3.2.6.2-1: Network Slice LCM Recommendation Notification</w:t>
      </w:r>
    </w:p>
    <w:p w14:paraId="75C5464F" w14:textId="77777777" w:rsidR="00E305FE" w:rsidRPr="00D3062E" w:rsidRDefault="00E305FE" w:rsidP="00E305FE">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2C273A43" w14:textId="77777777" w:rsidR="00E305FE" w:rsidRPr="00D3062E" w:rsidRDefault="00E305FE" w:rsidP="00E305F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7F2F607"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lastRenderedPageBreak/>
        <w:fldChar w:fldCharType="begin"/>
      </w:r>
      <w:r w:rsidRPr="00D3062E">
        <w:rPr>
          <w:noProof/>
        </w:rPr>
        <w:fldChar w:fldCharType="separate"/>
      </w:r>
      <w:r w:rsidRPr="00D3062E">
        <w:rPr>
          <w:noProof/>
        </w:rPr>
        <w:fldChar w:fldCharType="end"/>
      </w:r>
      <w:r w:rsidRPr="00D3062E">
        <w:rPr>
          <w:noProof/>
        </w:rPr>
        <w:fldChar w:fldCharType="begin"/>
      </w:r>
      <w:r w:rsidRPr="00D3062E">
        <w:rPr>
          <w:noProof/>
        </w:rPr>
        <w:fldChar w:fldCharType="separate"/>
      </w:r>
      <w:r w:rsidRPr="00D3062E">
        <w:rPr>
          <w:noProof/>
        </w:rPr>
        <w:fldChar w:fldCharType="end"/>
      </w:r>
      <w:r w:rsidR="00FB6FC0" w:rsidRPr="00D3062E">
        <w:rPr>
          <w:noProof/>
        </w:rPr>
        <w:fldChar w:fldCharType="begin"/>
      </w:r>
      <w:r w:rsidR="00FB6FC0" w:rsidRPr="00D3062E">
        <w:rPr>
          <w:noProof/>
        </w:rPr>
        <w:fldChar w:fldCharType="separate"/>
      </w:r>
      <w:r w:rsidR="00FB6FC0" w:rsidRPr="00D3062E">
        <w:rPr>
          <w:noProof/>
        </w:rPr>
        <w:fldChar w:fldCharType="end"/>
      </w:r>
      <w:r w:rsidR="005812E4" w:rsidRPr="00D3062E">
        <w:rPr>
          <w:noProof/>
        </w:rPr>
        <w:fldChar w:fldCharType="begin"/>
      </w:r>
      <w:r w:rsidR="005812E4" w:rsidRPr="00D3062E">
        <w:rPr>
          <w:noProof/>
        </w:rPr>
        <w:fldChar w:fldCharType="separate"/>
      </w:r>
      <w:r w:rsidR="005812E4" w:rsidRPr="00D3062E">
        <w:rPr>
          <w:noProof/>
        </w:rPr>
        <w:fldChar w:fldCharType="end"/>
      </w:r>
      <w:r w:rsidR="000368D9" w:rsidRPr="00D3062E">
        <w:rPr>
          <w:noProof/>
        </w:rPr>
        <w:fldChar w:fldCharType="begin"/>
      </w:r>
      <w:r w:rsidR="000368D9" w:rsidRPr="00D3062E">
        <w:rPr>
          <w:noProof/>
        </w:rPr>
        <w:fldChar w:fldCharType="separate"/>
      </w:r>
      <w:r w:rsidR="000368D9" w:rsidRPr="00D3062E">
        <w:rPr>
          <w:noProof/>
        </w:rPr>
        <w:fldChar w:fldCharType="end"/>
      </w:r>
      <w:r w:rsidR="006518E5" w:rsidRPr="00D3062E">
        <w:rPr>
          <w:noProof/>
        </w:rPr>
        <w:fldChar w:fldCharType="begin"/>
      </w:r>
      <w:r w:rsidR="006518E5" w:rsidRPr="00D3062E">
        <w:rPr>
          <w:noProof/>
        </w:rPr>
        <w:fldChar w:fldCharType="separate"/>
      </w:r>
      <w:r w:rsidR="006518E5" w:rsidRPr="00D3062E">
        <w:rPr>
          <w:noProof/>
        </w:rPr>
        <w:fldChar w:fldCharType="end"/>
      </w:r>
      <w:r w:rsidR="000368D9" w:rsidRPr="00D3062E">
        <w:rPr>
          <w:noProof/>
        </w:rPr>
        <w:fldChar w:fldCharType="begin"/>
      </w:r>
      <w:r w:rsidR="000368D9" w:rsidRPr="00D3062E">
        <w:rPr>
          <w:noProof/>
        </w:rPr>
        <w:fldChar w:fldCharType="separate"/>
      </w:r>
      <w:r w:rsidR="000368D9" w:rsidRPr="00D3062E">
        <w:rPr>
          <w:noProof/>
        </w:rPr>
        <w:fldChar w:fldCharType="end"/>
      </w:r>
      <w:bookmarkStart w:id="154" w:name="_Toc160649694"/>
      <w:bookmarkStart w:id="155" w:name="_Toc160651504"/>
      <w:bookmarkEnd w:id="105"/>
      <w:r w:rsidR="003C2A5F" w:rsidRPr="00D3062E">
        <w:t>5.4</w:t>
      </w:r>
      <w:r w:rsidR="003C2A5F" w:rsidRPr="00D3062E">
        <w:tab/>
      </w:r>
      <w:r w:rsidR="003C2A5F" w:rsidRPr="00D3062E">
        <w:rPr>
          <w:lang w:val="en-US"/>
        </w:rPr>
        <w:t>NSCE_PolicyManagement</w:t>
      </w:r>
      <w:bookmarkEnd w:id="106"/>
      <w:bookmarkEnd w:id="107"/>
      <w:bookmarkEnd w:id="108"/>
      <w:bookmarkEnd w:id="154"/>
      <w:bookmarkEnd w:id="155"/>
    </w:p>
    <w:p w14:paraId="46569912" w14:textId="0F15FEEB" w:rsidR="003C2A5F" w:rsidRPr="00D3062E" w:rsidRDefault="003C2A5F" w:rsidP="003C2A5F">
      <w:pPr>
        <w:pStyle w:val="31"/>
      </w:pPr>
      <w:bookmarkStart w:id="156" w:name="_Toc151743066"/>
      <w:bookmarkStart w:id="157" w:name="_Toc151743531"/>
      <w:bookmarkStart w:id="158" w:name="_Toc157434465"/>
      <w:bookmarkStart w:id="159" w:name="_Toc157436180"/>
      <w:bookmarkStart w:id="160" w:name="_Toc157440020"/>
      <w:bookmarkStart w:id="161" w:name="_Toc160649695"/>
      <w:bookmarkStart w:id="162" w:name="_Toc160651505"/>
      <w:r w:rsidRPr="00D3062E">
        <w:t>5.4.1</w:t>
      </w:r>
      <w:r w:rsidRPr="00D3062E">
        <w:tab/>
        <w:t>Service Description</w:t>
      </w:r>
      <w:bookmarkEnd w:id="156"/>
      <w:bookmarkEnd w:id="157"/>
      <w:bookmarkEnd w:id="158"/>
      <w:bookmarkEnd w:id="159"/>
      <w:bookmarkEnd w:id="160"/>
      <w:bookmarkEnd w:id="161"/>
      <w:bookmarkEnd w:id="162"/>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163" w:name="_Toc157434466"/>
      <w:bookmarkStart w:id="164" w:name="_Toc157436181"/>
      <w:bookmarkStart w:id="165" w:name="_Toc157440021"/>
      <w:bookmarkStart w:id="166" w:name="_Toc160649696"/>
      <w:bookmarkStart w:id="167" w:name="_Toc160651506"/>
      <w:r w:rsidRPr="00D3062E">
        <w:t>5.4.2</w:t>
      </w:r>
      <w:r w:rsidRPr="00D3062E">
        <w:tab/>
        <w:t>Service Operations</w:t>
      </w:r>
      <w:bookmarkEnd w:id="163"/>
      <w:bookmarkEnd w:id="164"/>
      <w:bookmarkEnd w:id="165"/>
      <w:bookmarkEnd w:id="166"/>
      <w:bookmarkEnd w:id="167"/>
    </w:p>
    <w:p w14:paraId="198CC8E5" w14:textId="0796287D" w:rsidR="003C2A5F" w:rsidRPr="00D3062E" w:rsidRDefault="003C2A5F" w:rsidP="003C2A5F">
      <w:pPr>
        <w:pStyle w:val="41"/>
      </w:pPr>
      <w:bookmarkStart w:id="168" w:name="_Toc151743067"/>
      <w:bookmarkStart w:id="169" w:name="_Toc151743532"/>
      <w:bookmarkStart w:id="170" w:name="_Toc157434467"/>
      <w:bookmarkStart w:id="171" w:name="_Toc157436182"/>
      <w:bookmarkStart w:id="172" w:name="_Toc157440022"/>
      <w:bookmarkStart w:id="173" w:name="_Toc160649697"/>
      <w:bookmarkStart w:id="174" w:name="_Toc160651507"/>
      <w:r w:rsidRPr="00D3062E">
        <w:t>5.4.2.1</w:t>
      </w:r>
      <w:r w:rsidRPr="00D3062E">
        <w:tab/>
        <w:t>Introduction</w:t>
      </w:r>
      <w:bookmarkEnd w:id="168"/>
      <w:bookmarkEnd w:id="169"/>
      <w:bookmarkEnd w:id="170"/>
      <w:bookmarkEnd w:id="171"/>
      <w:bookmarkEnd w:id="172"/>
      <w:bookmarkEnd w:id="173"/>
      <w:bookmarkEnd w:id="174"/>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175" w:name="_Toc151743068"/>
      <w:bookmarkStart w:id="176" w:name="_Toc151743533"/>
      <w:bookmarkStart w:id="177" w:name="_Toc157434468"/>
      <w:bookmarkStart w:id="178" w:name="_Toc157436183"/>
      <w:bookmarkStart w:id="179" w:name="_Toc157440023"/>
      <w:bookmarkStart w:id="180" w:name="_Toc160649698"/>
      <w:bookmarkStart w:id="181" w:name="_Toc160651508"/>
      <w:r w:rsidRPr="00D3062E">
        <w:t>5.4.2.2</w:t>
      </w:r>
      <w:r w:rsidRPr="00D3062E">
        <w:tab/>
      </w:r>
      <w:r w:rsidRPr="00D3062E">
        <w:rPr>
          <w:lang w:val="en-US"/>
        </w:rPr>
        <w:t>NSCE_PolicyManagement</w:t>
      </w:r>
      <w:r w:rsidRPr="00D3062E">
        <w:t>_Create</w:t>
      </w:r>
      <w:bookmarkEnd w:id="175"/>
      <w:bookmarkEnd w:id="176"/>
      <w:bookmarkEnd w:id="177"/>
      <w:bookmarkEnd w:id="178"/>
      <w:bookmarkEnd w:id="179"/>
      <w:bookmarkEnd w:id="180"/>
      <w:bookmarkEnd w:id="181"/>
    </w:p>
    <w:p w14:paraId="0F11DEBF" w14:textId="74D3D1CB" w:rsidR="003C2A5F" w:rsidRPr="00D3062E" w:rsidRDefault="003C2A5F" w:rsidP="003C2A5F">
      <w:pPr>
        <w:pStyle w:val="51"/>
      </w:pPr>
      <w:bookmarkStart w:id="182" w:name="_Toc144024135"/>
      <w:bookmarkStart w:id="183" w:name="_Toc144459567"/>
      <w:bookmarkStart w:id="184" w:name="_Toc151743069"/>
      <w:bookmarkStart w:id="185" w:name="_Toc151743534"/>
      <w:bookmarkStart w:id="186" w:name="_Toc157434469"/>
      <w:bookmarkStart w:id="187" w:name="_Toc157436184"/>
      <w:bookmarkStart w:id="188" w:name="_Toc157440024"/>
      <w:bookmarkStart w:id="189" w:name="_Toc160649699"/>
      <w:bookmarkStart w:id="190" w:name="_Toc160651509"/>
      <w:r w:rsidRPr="00D3062E">
        <w:t>5.4.2.2.1</w:t>
      </w:r>
      <w:r w:rsidRPr="00D3062E">
        <w:tab/>
        <w:t>General</w:t>
      </w:r>
      <w:bookmarkEnd w:id="182"/>
      <w:bookmarkEnd w:id="183"/>
      <w:bookmarkEnd w:id="184"/>
      <w:bookmarkEnd w:id="185"/>
      <w:bookmarkEnd w:id="186"/>
      <w:bookmarkEnd w:id="187"/>
      <w:bookmarkEnd w:id="188"/>
      <w:bookmarkEnd w:id="189"/>
      <w:bookmarkEnd w:id="190"/>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191" w:name="_Toc96843346"/>
      <w:bookmarkStart w:id="192" w:name="_Toc96844321"/>
      <w:bookmarkStart w:id="193" w:name="_Toc100739894"/>
      <w:bookmarkStart w:id="194" w:name="_Toc129252467"/>
      <w:bookmarkStart w:id="195" w:name="_Toc157434470"/>
      <w:bookmarkStart w:id="196" w:name="_Toc144024136"/>
      <w:bookmarkStart w:id="197" w:name="_Toc144459568"/>
      <w:bookmarkStart w:id="198" w:name="_Toc151743070"/>
      <w:bookmarkStart w:id="199" w:name="_Toc151743535"/>
      <w:bookmarkStart w:id="200" w:name="_Toc157436185"/>
      <w:bookmarkStart w:id="201" w:name="_Toc157440025"/>
      <w:bookmarkStart w:id="202" w:name="_Toc160649700"/>
      <w:bookmarkStart w:id="203" w:name="_Toc160651510"/>
      <w:r w:rsidRPr="00D3062E">
        <w:t>5.4.2.2.2</w:t>
      </w:r>
      <w:r w:rsidRPr="00D3062E">
        <w:tab/>
      </w:r>
      <w:bookmarkEnd w:id="191"/>
      <w:bookmarkEnd w:id="192"/>
      <w:bookmarkEnd w:id="193"/>
      <w:bookmarkEnd w:id="194"/>
      <w:r w:rsidRPr="00D3062E">
        <w:t>Policy Provisioning</w:t>
      </w:r>
      <w:bookmarkEnd w:id="195"/>
      <w:bookmarkEnd w:id="196"/>
      <w:bookmarkEnd w:id="197"/>
      <w:bookmarkEnd w:id="198"/>
      <w:bookmarkEnd w:id="199"/>
      <w:bookmarkEnd w:id="200"/>
      <w:bookmarkEnd w:id="201"/>
      <w:bookmarkEnd w:id="202"/>
      <w:bookmarkEnd w:id="203"/>
    </w:p>
    <w:p w14:paraId="3D26ECB9" w14:textId="21171615" w:rsidR="003C2A5F" w:rsidRPr="00D3062E" w:rsidRDefault="003C2A5F" w:rsidP="003C2A5F">
      <w:bookmarkStart w:id="204" w:name="_Toc89425593"/>
      <w:bookmarkStart w:id="205" w:name="_Toc96843347"/>
      <w:bookmarkStart w:id="206" w:name="_Toc96844322"/>
      <w:bookmarkStart w:id="207" w:name="_Toc100739895"/>
      <w:bookmarkStart w:id="20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209" w:name="_MON_1766668877"/>
    <w:bookmarkEnd w:id="209"/>
    <w:p w14:paraId="3583C0A5" w14:textId="77777777" w:rsidR="001E38EE" w:rsidRPr="00D3062E" w:rsidRDefault="003E3B18" w:rsidP="001E38EE">
      <w:pPr>
        <w:pStyle w:val="TH"/>
        <w:rPr>
          <w:noProof/>
        </w:rPr>
      </w:pPr>
      <w:r w:rsidRPr="00D3062E">
        <w:rPr>
          <w:noProof/>
        </w:rPr>
        <w:object w:dxaOrig="9620" w:dyaOrig="2508" w14:anchorId="7BB3D181">
          <v:shape id="_x0000_i1508" type="#_x0000_t75" alt="" style="width:481.2pt;height:125.4pt;mso-width-percent:0;mso-height-percent:0;mso-width-percent:0;mso-height-percent:0" o:ole="">
            <v:imagedata r:id="rId29" o:title=""/>
          </v:shape>
          <o:OLEObject Type="Embed" ProgID="Word.Document.8" ShapeID="_x0000_i1508" DrawAspect="Content" ObjectID="_1771264765" r:id="rId30">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210" w:name="_Toc144024137"/>
      <w:bookmarkStart w:id="211" w:name="_Toc144459569"/>
      <w:bookmarkStart w:id="212" w:name="_Toc151743071"/>
      <w:bookmarkStart w:id="213" w:name="_Toc151743536"/>
      <w:bookmarkStart w:id="214" w:name="_Toc157434471"/>
      <w:bookmarkStart w:id="215" w:name="_Toc157436186"/>
      <w:bookmarkStart w:id="216" w:name="_Toc157440026"/>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217" w:name="_Toc160649701"/>
      <w:bookmarkStart w:id="218" w:name="_Toc160651511"/>
      <w:r w:rsidRPr="00D3062E">
        <w:t>5.4.2.3</w:t>
      </w:r>
      <w:r w:rsidRPr="00D3062E">
        <w:tab/>
      </w:r>
      <w:r w:rsidRPr="00D3062E">
        <w:rPr>
          <w:lang w:val="en-US"/>
        </w:rPr>
        <w:t>NSCE_PolicyManagement</w:t>
      </w:r>
      <w:r w:rsidRPr="00D3062E">
        <w:t>_Update</w:t>
      </w:r>
      <w:bookmarkEnd w:id="212"/>
      <w:bookmarkEnd w:id="213"/>
      <w:bookmarkEnd w:id="214"/>
      <w:bookmarkEnd w:id="215"/>
      <w:bookmarkEnd w:id="216"/>
      <w:bookmarkEnd w:id="217"/>
      <w:bookmarkEnd w:id="218"/>
    </w:p>
    <w:p w14:paraId="511B9C38" w14:textId="197556A4" w:rsidR="003C2A5F" w:rsidRPr="00D3062E" w:rsidRDefault="003C2A5F" w:rsidP="003C2A5F">
      <w:pPr>
        <w:pStyle w:val="51"/>
      </w:pPr>
      <w:bookmarkStart w:id="219" w:name="_Toc151743072"/>
      <w:bookmarkStart w:id="220" w:name="_Toc151743537"/>
      <w:bookmarkStart w:id="221" w:name="_Toc157434472"/>
      <w:bookmarkStart w:id="222" w:name="_Toc157436187"/>
      <w:bookmarkStart w:id="223" w:name="_Toc157440027"/>
      <w:bookmarkStart w:id="224" w:name="_Toc160649702"/>
      <w:bookmarkStart w:id="225" w:name="_Toc160651512"/>
      <w:r w:rsidRPr="00D3062E">
        <w:t>5.4.2.3.1</w:t>
      </w:r>
      <w:r w:rsidRPr="00D3062E">
        <w:tab/>
        <w:t>General</w:t>
      </w:r>
      <w:bookmarkEnd w:id="219"/>
      <w:bookmarkEnd w:id="220"/>
      <w:bookmarkEnd w:id="221"/>
      <w:bookmarkEnd w:id="222"/>
      <w:bookmarkEnd w:id="223"/>
      <w:bookmarkEnd w:id="224"/>
      <w:bookmarkEnd w:id="225"/>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226" w:name="_Toc151743073"/>
      <w:bookmarkStart w:id="227" w:name="_Toc151743538"/>
      <w:bookmarkStart w:id="228" w:name="_Toc157434473"/>
      <w:bookmarkStart w:id="229" w:name="_Toc157436188"/>
      <w:bookmarkStart w:id="230" w:name="_Toc157440028"/>
      <w:bookmarkStart w:id="231" w:name="_Toc160649703"/>
      <w:bookmarkStart w:id="232" w:name="_Toc160651513"/>
      <w:r w:rsidRPr="00D3062E">
        <w:t>5.4.2.3.2</w:t>
      </w:r>
      <w:r w:rsidRPr="00D3062E">
        <w:tab/>
      </w:r>
      <w:bookmarkEnd w:id="204"/>
      <w:bookmarkEnd w:id="205"/>
      <w:bookmarkEnd w:id="206"/>
      <w:bookmarkEnd w:id="207"/>
      <w:bookmarkEnd w:id="208"/>
      <w:r w:rsidRPr="00D3062E">
        <w:t>Policy Update</w:t>
      </w:r>
      <w:bookmarkEnd w:id="210"/>
      <w:bookmarkEnd w:id="211"/>
      <w:bookmarkEnd w:id="226"/>
      <w:bookmarkEnd w:id="227"/>
      <w:bookmarkEnd w:id="228"/>
      <w:bookmarkEnd w:id="229"/>
      <w:bookmarkEnd w:id="230"/>
      <w:bookmarkEnd w:id="231"/>
      <w:bookmarkEnd w:id="232"/>
    </w:p>
    <w:p w14:paraId="2FB99132" w14:textId="24D19EEF" w:rsidR="003C2A5F" w:rsidRPr="00D3062E" w:rsidRDefault="003C2A5F" w:rsidP="003C2A5F">
      <w:bookmarkStart w:id="233" w:name="_Toc96843348"/>
      <w:bookmarkStart w:id="234" w:name="_Toc96844323"/>
      <w:bookmarkStart w:id="235" w:name="_Toc100739896"/>
      <w:bookmarkStart w:id="236"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237" w:name="_MON_1766668919"/>
    <w:bookmarkEnd w:id="237"/>
    <w:p w14:paraId="7D03F1D1" w14:textId="18CAFDC9" w:rsidR="003C2A5F" w:rsidRPr="00D3062E" w:rsidRDefault="003E3B18" w:rsidP="003C2A5F">
      <w:pPr>
        <w:pStyle w:val="TH"/>
      </w:pPr>
      <w:r w:rsidRPr="00D3062E">
        <w:rPr>
          <w:noProof/>
        </w:rPr>
        <w:object w:dxaOrig="9620" w:dyaOrig="3089" w14:anchorId="671154F6">
          <v:shape id="_x0000_i1509" type="#_x0000_t75" alt="" style="width:481.2pt;height:154.8pt;mso-width-percent:0;mso-height-percent:0;mso-width-percent:0;mso-height-percent:0" o:ole="">
            <v:imagedata r:id="rId31" o:title=""/>
          </v:shape>
          <o:OLEObject Type="Embed" ProgID="Word.Document.8" ShapeID="_x0000_i1509" DrawAspect="Content" ObjectID="_1771264766" r:id="rId32">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lastRenderedPageBreak/>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238" w:name="_Hlk150001911"/>
      <w:r w:rsidRPr="00D3062E">
        <w:t xml:space="preserve">Policy </w:t>
      </w:r>
      <w:bookmarkEnd w:id="238"/>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239" w:name="_Toc151743074"/>
      <w:bookmarkStart w:id="240" w:name="_Toc151743539"/>
      <w:bookmarkStart w:id="241" w:name="_Toc144024142"/>
      <w:bookmarkStart w:id="242" w:name="_Toc144459574"/>
      <w:bookmarkStart w:id="243" w:name="_Toc144024138"/>
      <w:bookmarkStart w:id="244" w:name="_Toc144459570"/>
      <w:bookmarkStart w:id="245" w:name="_Toc157434474"/>
      <w:bookmarkStart w:id="246" w:name="_Toc157436189"/>
      <w:bookmarkStart w:id="247" w:name="_Toc157440029"/>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248" w:name="_Toc160649704"/>
      <w:bookmarkStart w:id="249" w:name="_Toc160651514"/>
      <w:r w:rsidRPr="00D3062E">
        <w:t>5.4.2.4</w:t>
      </w:r>
      <w:r w:rsidRPr="00D3062E">
        <w:tab/>
      </w:r>
      <w:r w:rsidRPr="00D3062E">
        <w:rPr>
          <w:lang w:val="en-US"/>
        </w:rPr>
        <w:t>NSCE_PolicyManagement</w:t>
      </w:r>
      <w:r w:rsidRPr="00D3062E">
        <w:t>_Delete</w:t>
      </w:r>
      <w:bookmarkEnd w:id="239"/>
      <w:bookmarkEnd w:id="240"/>
      <w:bookmarkEnd w:id="245"/>
      <w:bookmarkEnd w:id="246"/>
      <w:bookmarkEnd w:id="247"/>
      <w:bookmarkEnd w:id="248"/>
      <w:bookmarkEnd w:id="249"/>
    </w:p>
    <w:p w14:paraId="26DA81CD" w14:textId="38430FDA" w:rsidR="003C2A5F" w:rsidRPr="00D3062E" w:rsidRDefault="003C2A5F" w:rsidP="003C2A5F">
      <w:pPr>
        <w:pStyle w:val="51"/>
      </w:pPr>
      <w:bookmarkStart w:id="250" w:name="_Toc151743075"/>
      <w:bookmarkStart w:id="251" w:name="_Toc151743540"/>
      <w:bookmarkStart w:id="252" w:name="_Toc157434475"/>
      <w:bookmarkStart w:id="253" w:name="_Toc157436190"/>
      <w:bookmarkStart w:id="254" w:name="_Toc157440030"/>
      <w:bookmarkStart w:id="255" w:name="_Toc160649705"/>
      <w:bookmarkStart w:id="256" w:name="_Toc160651515"/>
      <w:r w:rsidRPr="00D3062E">
        <w:t>5.4.2.4.1</w:t>
      </w:r>
      <w:r w:rsidRPr="00D3062E">
        <w:tab/>
        <w:t>General</w:t>
      </w:r>
      <w:bookmarkEnd w:id="250"/>
      <w:bookmarkEnd w:id="251"/>
      <w:bookmarkEnd w:id="252"/>
      <w:bookmarkEnd w:id="253"/>
      <w:bookmarkEnd w:id="254"/>
      <w:bookmarkEnd w:id="255"/>
      <w:bookmarkEnd w:id="256"/>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257" w:name="_Toc157434477"/>
      <w:bookmarkStart w:id="258" w:name="_Toc157436192"/>
      <w:bookmarkStart w:id="259" w:name="_Toc157440032"/>
      <w:bookmarkStart w:id="260" w:name="_Toc151743077"/>
      <w:bookmarkStart w:id="261" w:name="_Toc151743542"/>
      <w:bookmarkStart w:id="262" w:name="_Toc151743076"/>
      <w:bookmarkStart w:id="263" w:name="_Toc151743541"/>
      <w:bookmarkStart w:id="264" w:name="_Toc157434476"/>
      <w:bookmarkStart w:id="265" w:name="_Toc157436191"/>
      <w:bookmarkStart w:id="266" w:name="_Toc157440031"/>
      <w:bookmarkStart w:id="267" w:name="_Toc160649706"/>
      <w:bookmarkStart w:id="268" w:name="_Toc160651516"/>
      <w:bookmarkEnd w:id="233"/>
      <w:bookmarkEnd w:id="234"/>
      <w:bookmarkEnd w:id="235"/>
      <w:bookmarkEnd w:id="236"/>
      <w:bookmarkEnd w:id="241"/>
      <w:bookmarkEnd w:id="242"/>
      <w:bookmarkEnd w:id="243"/>
      <w:bookmarkEnd w:id="244"/>
      <w:r w:rsidRPr="00D3062E">
        <w:t>5.4.2.4.2</w:t>
      </w:r>
      <w:r w:rsidRPr="00D3062E">
        <w:tab/>
        <w:t>Policy(ies) Deletion</w:t>
      </w:r>
      <w:bookmarkEnd w:id="262"/>
      <w:bookmarkEnd w:id="263"/>
      <w:bookmarkEnd w:id="264"/>
      <w:bookmarkEnd w:id="265"/>
      <w:bookmarkEnd w:id="266"/>
      <w:bookmarkEnd w:id="267"/>
      <w:bookmarkEnd w:id="268"/>
    </w:p>
    <w:p w14:paraId="36AA3418" w14:textId="6848B74A" w:rsidR="00311EA5" w:rsidRPr="00D3062E" w:rsidRDefault="00311EA5" w:rsidP="00311EA5">
      <w:bookmarkStart w:id="269" w:name="_Toc96843351"/>
      <w:bookmarkStart w:id="270" w:name="_Toc96844326"/>
      <w:bookmarkStart w:id="271" w:name="_Toc100739899"/>
      <w:bookmarkStart w:id="272"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273" w:name="_MON_1766668991"/>
    <w:bookmarkEnd w:id="273"/>
    <w:p w14:paraId="3A9D4AA5" w14:textId="77777777" w:rsidR="00311EA5" w:rsidRPr="00D3062E" w:rsidRDefault="00311EA5" w:rsidP="00311EA5">
      <w:pPr>
        <w:pStyle w:val="TH"/>
      </w:pPr>
      <w:r w:rsidRPr="00D3062E">
        <w:rPr>
          <w:noProof/>
        </w:rPr>
        <w:object w:dxaOrig="9620" w:dyaOrig="2508" w14:anchorId="5D45739E">
          <v:shape id="_x0000_i1511" type="#_x0000_t75" alt="" style="width:480pt;height:126pt;mso-width-percent:0;mso-height-percent:0;mso-width-percent:0;mso-height-percent:0" o:ole="">
            <v:imagedata r:id="rId33" o:title=""/>
          </v:shape>
          <o:OLEObject Type="Embed" ProgID="Word.Document.8" ShapeID="_x0000_i1511" DrawAspect="Content" ObjectID="_1771264767" r:id="rId34">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lastRenderedPageBreak/>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274" w:name="_Toc160649707"/>
      <w:bookmarkStart w:id="275" w:name="_Toc160651517"/>
      <w:bookmarkEnd w:id="269"/>
      <w:bookmarkEnd w:id="270"/>
      <w:bookmarkEnd w:id="271"/>
      <w:bookmarkEnd w:id="272"/>
      <w:r w:rsidRPr="00D3062E">
        <w:t>5.4.2.5</w:t>
      </w:r>
      <w:r w:rsidRPr="00D3062E">
        <w:tab/>
      </w:r>
      <w:r w:rsidRPr="00D3062E">
        <w:rPr>
          <w:lang w:val="en-US"/>
        </w:rPr>
        <w:t>NSCE_PolicyManagement_HarmonizationNotify</w:t>
      </w:r>
      <w:bookmarkEnd w:id="257"/>
      <w:bookmarkEnd w:id="258"/>
      <w:bookmarkEnd w:id="259"/>
      <w:bookmarkEnd w:id="274"/>
      <w:bookmarkEnd w:id="275"/>
    </w:p>
    <w:p w14:paraId="3B650004" w14:textId="77777777" w:rsidR="003C2A5F" w:rsidRPr="00D3062E" w:rsidRDefault="003C2A5F" w:rsidP="003C2A5F">
      <w:pPr>
        <w:pStyle w:val="51"/>
      </w:pPr>
      <w:bookmarkStart w:id="276" w:name="_Toc157434478"/>
      <w:bookmarkStart w:id="277" w:name="_Toc157436193"/>
      <w:bookmarkStart w:id="278" w:name="_Toc157440033"/>
      <w:bookmarkStart w:id="279" w:name="_Toc160649708"/>
      <w:bookmarkStart w:id="280" w:name="_Toc160651518"/>
      <w:r w:rsidRPr="00D3062E">
        <w:t>5.4.2.5.1</w:t>
      </w:r>
      <w:r w:rsidRPr="00D3062E">
        <w:tab/>
        <w:t>General</w:t>
      </w:r>
      <w:bookmarkEnd w:id="276"/>
      <w:bookmarkEnd w:id="277"/>
      <w:bookmarkEnd w:id="278"/>
      <w:bookmarkEnd w:id="279"/>
      <w:bookmarkEnd w:id="280"/>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281" w:name="_Toc157434480"/>
      <w:bookmarkStart w:id="282" w:name="_Toc157436195"/>
      <w:bookmarkStart w:id="283" w:name="_Toc157440035"/>
      <w:bookmarkStart w:id="284" w:name="_Toc157434479"/>
      <w:bookmarkStart w:id="285" w:name="_Toc157436194"/>
      <w:bookmarkStart w:id="286" w:name="_Toc157440034"/>
      <w:bookmarkStart w:id="287" w:name="_Toc160649709"/>
      <w:bookmarkStart w:id="288" w:name="_Toc160651519"/>
      <w:r w:rsidRPr="00D3062E">
        <w:t>5.4.2.5.2</w:t>
      </w:r>
      <w:r w:rsidRPr="00D3062E">
        <w:tab/>
        <w:t xml:space="preserve">Policy Harmonization </w:t>
      </w:r>
      <w:r w:rsidRPr="00D3062E">
        <w:rPr>
          <w:lang w:val="en-US"/>
        </w:rPr>
        <w:t>Notification</w:t>
      </w:r>
      <w:bookmarkEnd w:id="284"/>
      <w:bookmarkEnd w:id="285"/>
      <w:bookmarkEnd w:id="286"/>
      <w:bookmarkEnd w:id="287"/>
      <w:bookmarkEnd w:id="288"/>
    </w:p>
    <w:p w14:paraId="7178D0C4" w14:textId="77777777" w:rsidR="00311EA5" w:rsidRPr="00D3062E" w:rsidRDefault="00311EA5" w:rsidP="00311EA5">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289" w:name="_MON_1768421713"/>
    <w:bookmarkEnd w:id="289"/>
    <w:p w14:paraId="42EDF3AD" w14:textId="520CCC68" w:rsidR="00311EA5" w:rsidRPr="00D3062E" w:rsidRDefault="00311EA5" w:rsidP="00311EA5">
      <w:pPr>
        <w:pStyle w:val="TH"/>
      </w:pPr>
      <w:r w:rsidRPr="00D3062E">
        <w:rPr>
          <w:noProof/>
        </w:rPr>
        <w:object w:dxaOrig="9620" w:dyaOrig="2749" w14:anchorId="19EE5928">
          <v:shape id="_x0000_i1515" type="#_x0000_t75" alt="" style="width:480pt;height:138pt" o:ole="">
            <v:imagedata r:id="rId35" o:title=""/>
          </v:shape>
          <o:OLEObject Type="Embed" ProgID="Word.Document.8" ShapeID="_x0000_i1515" DrawAspect="Content" ObjectID="_1771264768" r:id="rId36">
            <o:FieldCodes>\s</o:FieldCodes>
          </o:OLEObject>
        </w:object>
      </w:r>
    </w:p>
    <w:p w14:paraId="3DAA1315" w14:textId="77777777" w:rsidR="00311EA5" w:rsidRPr="00D3062E" w:rsidRDefault="00311EA5" w:rsidP="00311EA5">
      <w:pPr>
        <w:pStyle w:val="TF"/>
      </w:pPr>
      <w:r w:rsidRPr="00D3062E">
        <w:t xml:space="preserve">Figure 5.4.2.5.2-1: Procedure for Policy Harmonization </w:t>
      </w:r>
      <w:r w:rsidRPr="00D3062E">
        <w:rPr>
          <w:lang w:val="en-US"/>
        </w:rPr>
        <w:t>Notification</w:t>
      </w:r>
    </w:p>
    <w:p w14:paraId="40AAE14C"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5.6.2.2 and 5.6.2.3, and the request body including the HarmonizationNotif data structure.</w:t>
      </w:r>
    </w:p>
    <w:p w14:paraId="76920430"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5AB78EA3" w14:textId="77777777" w:rsidR="00311EA5" w:rsidRPr="00D3062E" w:rsidRDefault="00311EA5" w:rsidP="00311EA5">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4EE7DDF4" w14:textId="77777777" w:rsidR="00311EA5" w:rsidRPr="00D3062E" w:rsidRDefault="00311EA5" w:rsidP="00311EA5">
      <w:pPr>
        <w:pStyle w:val="B2"/>
      </w:pPr>
      <w:r w:rsidRPr="00D3062E">
        <w:t>-</w:t>
      </w:r>
      <w:r w:rsidRPr="00D3062E">
        <w:tab/>
        <w:t>an HTTP "204 No Content" status code to acknowledge the reception of the notification.</w:t>
      </w:r>
    </w:p>
    <w:p w14:paraId="303AB235"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290" w:name="_Toc160649710"/>
      <w:bookmarkStart w:id="291" w:name="_Toc160651520"/>
      <w:r w:rsidRPr="00D3062E">
        <w:lastRenderedPageBreak/>
        <w:t>5.4.2.6</w:t>
      </w:r>
      <w:r w:rsidRPr="00D3062E">
        <w:tab/>
      </w:r>
      <w:r w:rsidRPr="00D3062E">
        <w:rPr>
          <w:lang w:val="en-US"/>
        </w:rPr>
        <w:t>NSCE_PolicyManagement</w:t>
      </w:r>
      <w:r w:rsidRPr="00D3062E">
        <w:t>_</w:t>
      </w:r>
      <w:r w:rsidRPr="00D3062E">
        <w:rPr>
          <w:lang w:val="en-US"/>
        </w:rPr>
        <w:t>Subscribe</w:t>
      </w:r>
      <w:bookmarkEnd w:id="260"/>
      <w:bookmarkEnd w:id="261"/>
      <w:bookmarkEnd w:id="281"/>
      <w:bookmarkEnd w:id="282"/>
      <w:bookmarkEnd w:id="283"/>
      <w:bookmarkEnd w:id="290"/>
      <w:bookmarkEnd w:id="291"/>
    </w:p>
    <w:p w14:paraId="46200E1D" w14:textId="4972714F" w:rsidR="003C2A5F" w:rsidRPr="00D3062E" w:rsidRDefault="003C2A5F" w:rsidP="003C2A5F">
      <w:pPr>
        <w:pStyle w:val="51"/>
      </w:pPr>
      <w:bookmarkStart w:id="292" w:name="_Toc151743078"/>
      <w:bookmarkStart w:id="293" w:name="_Toc151743543"/>
      <w:bookmarkStart w:id="294" w:name="_Toc157434481"/>
      <w:bookmarkStart w:id="295" w:name="_Toc157436196"/>
      <w:bookmarkStart w:id="296" w:name="_Toc157440036"/>
      <w:bookmarkStart w:id="297" w:name="_Toc160649711"/>
      <w:bookmarkStart w:id="298" w:name="_Toc160651521"/>
      <w:r w:rsidRPr="00D3062E">
        <w:t>5.4.2.6.1</w:t>
      </w:r>
      <w:r w:rsidRPr="00D3062E">
        <w:tab/>
        <w:t>General</w:t>
      </w:r>
      <w:bookmarkEnd w:id="292"/>
      <w:bookmarkEnd w:id="293"/>
      <w:bookmarkEnd w:id="294"/>
      <w:bookmarkEnd w:id="295"/>
      <w:bookmarkEnd w:id="296"/>
      <w:bookmarkEnd w:id="297"/>
      <w:bookmarkEnd w:id="298"/>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299" w:name="_Toc151743079"/>
      <w:bookmarkStart w:id="300" w:name="_Toc151743544"/>
      <w:bookmarkStart w:id="301" w:name="_Toc157434482"/>
      <w:bookmarkStart w:id="302" w:name="_Toc157436197"/>
      <w:bookmarkStart w:id="303" w:name="_Toc157440037"/>
      <w:bookmarkStart w:id="304" w:name="_Toc160649712"/>
      <w:bookmarkStart w:id="305" w:name="_Toc160651522"/>
      <w:r w:rsidRPr="00D3062E">
        <w:t>5.4.2.6.2</w:t>
      </w:r>
      <w:r w:rsidRPr="00D3062E">
        <w:tab/>
        <w:t>Policy Usage</w:t>
      </w:r>
      <w:r w:rsidRPr="00D3062E">
        <w:rPr>
          <w:rFonts w:eastAsia="等线"/>
        </w:rPr>
        <w:t xml:space="preserve"> Subscription</w:t>
      </w:r>
      <w:r w:rsidRPr="00D3062E">
        <w:t xml:space="preserve"> Creation</w:t>
      </w:r>
      <w:bookmarkEnd w:id="299"/>
      <w:bookmarkEnd w:id="300"/>
      <w:bookmarkEnd w:id="301"/>
      <w:bookmarkEnd w:id="302"/>
      <w:bookmarkEnd w:id="303"/>
      <w:bookmarkEnd w:id="304"/>
      <w:bookmarkEnd w:id="305"/>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306" w:name="_MON_1760025966"/>
    <w:bookmarkEnd w:id="306"/>
    <w:p w14:paraId="41B9C669" w14:textId="77777777" w:rsidR="00DD442B" w:rsidRPr="00D3062E" w:rsidRDefault="003E3B18" w:rsidP="00DD442B">
      <w:pPr>
        <w:pStyle w:val="TH"/>
      </w:pPr>
      <w:r w:rsidRPr="00D3062E">
        <w:rPr>
          <w:noProof/>
        </w:rPr>
        <w:object w:dxaOrig="9620" w:dyaOrig="2508" w14:anchorId="6D8DCD85">
          <v:shape id="_x0000_i1363" type="#_x0000_t75" alt="" style="width:478.8pt;height:126.6pt;mso-width-percent:0;mso-height-percent:0;mso-width-percent:0;mso-height-percent:0" o:ole="">
            <v:imagedata r:id="rId37" o:title=""/>
          </v:shape>
          <o:OLEObject Type="Embed" ProgID="Word.Document.8" ShapeID="_x0000_i1363" DrawAspect="Content" ObjectID="_1771264769" r:id="rId38">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307" w:name="_Hlk149413179"/>
      <w:r w:rsidRPr="00D3062E">
        <w:t xml:space="preserve">PolUsageSubsc </w:t>
      </w:r>
      <w:bookmarkEnd w:id="307"/>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308" w:name="_Toc151743080"/>
      <w:bookmarkStart w:id="309" w:name="_Toc151743545"/>
      <w:bookmarkStart w:id="310" w:name="_Toc157434483"/>
      <w:bookmarkStart w:id="311" w:name="_Toc157436198"/>
      <w:bookmarkStart w:id="312" w:name="_Toc157440038"/>
      <w:bookmarkStart w:id="313" w:name="_Toc160649713"/>
      <w:bookmarkStart w:id="314" w:name="_Toc160651523"/>
      <w:r w:rsidRPr="00D3062E">
        <w:t>5.4.2.6.3</w:t>
      </w:r>
      <w:r w:rsidRPr="00D3062E">
        <w:tab/>
        <w:t>Policy Usage</w:t>
      </w:r>
      <w:r w:rsidRPr="00D3062E">
        <w:rPr>
          <w:rFonts w:eastAsia="等线"/>
        </w:rPr>
        <w:t xml:space="preserve"> Subscription</w:t>
      </w:r>
      <w:r w:rsidRPr="00D3062E">
        <w:t xml:space="preserve"> Update</w:t>
      </w:r>
      <w:bookmarkEnd w:id="308"/>
      <w:bookmarkEnd w:id="309"/>
      <w:bookmarkEnd w:id="310"/>
      <w:bookmarkEnd w:id="311"/>
      <w:bookmarkEnd w:id="312"/>
      <w:bookmarkEnd w:id="313"/>
      <w:bookmarkEnd w:id="314"/>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315" w:name="_MON_1760026252"/>
    <w:bookmarkEnd w:id="315"/>
    <w:p w14:paraId="78F3993E" w14:textId="77777777" w:rsidR="003C2A5F" w:rsidRPr="00D3062E" w:rsidRDefault="003E3B18" w:rsidP="003C2A5F">
      <w:pPr>
        <w:pStyle w:val="TH"/>
      </w:pPr>
      <w:r w:rsidRPr="00D3062E">
        <w:rPr>
          <w:noProof/>
        </w:rPr>
        <w:object w:dxaOrig="9620" w:dyaOrig="3089" w14:anchorId="5134EBD4">
          <v:shape id="_x0000_i1364" type="#_x0000_t75" alt="" style="width:478.8pt;height:156.6pt;mso-width-percent:0;mso-height-percent:0;mso-width-percent:0;mso-height-percent:0" o:ole="">
            <v:imagedata r:id="rId39" o:title=""/>
          </v:shape>
          <o:OLEObject Type="Embed" ProgID="Word.Document.8" ShapeID="_x0000_i1364" DrawAspect="Content" ObjectID="_1771264770" r:id="rId40">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316" w:name="_Toc144024139"/>
      <w:bookmarkStart w:id="317" w:name="_Toc148176838"/>
      <w:bookmarkStart w:id="318" w:name="_Toc148358888"/>
      <w:bookmarkStart w:id="319" w:name="_Toc151743082"/>
      <w:bookmarkStart w:id="320" w:name="_Toc151743547"/>
      <w:bookmarkStart w:id="321" w:name="_Toc157434485"/>
      <w:bookmarkStart w:id="322" w:name="_Toc157436200"/>
      <w:bookmarkStart w:id="323" w:name="_Toc157440040"/>
      <w:bookmarkStart w:id="324" w:name="_Toc160649714"/>
      <w:bookmarkStart w:id="325" w:name="_Toc160651524"/>
      <w:r w:rsidRPr="00D3062E">
        <w:t>5.4.2.6.4</w:t>
      </w:r>
      <w:r w:rsidRPr="00D3062E">
        <w:tab/>
        <w:t>Policy Usage</w:t>
      </w:r>
      <w:r w:rsidRPr="00D3062E">
        <w:rPr>
          <w:rFonts w:eastAsia="等线"/>
        </w:rPr>
        <w:t xml:space="preserve"> Subscription</w:t>
      </w:r>
      <w:r w:rsidRPr="00D3062E">
        <w:t xml:space="preserve"> Deletion</w:t>
      </w:r>
      <w:bookmarkEnd w:id="324"/>
      <w:bookmarkEnd w:id="325"/>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326" w:name="_MON_1760119529"/>
    <w:bookmarkEnd w:id="326"/>
    <w:p w14:paraId="5C76C0DD" w14:textId="77777777" w:rsidR="00311EA5" w:rsidRPr="00D3062E" w:rsidRDefault="00311EA5" w:rsidP="00311EA5">
      <w:pPr>
        <w:pStyle w:val="TH"/>
      </w:pPr>
      <w:r w:rsidRPr="00D3062E">
        <w:rPr>
          <w:noProof/>
        </w:rPr>
        <w:object w:dxaOrig="9620" w:dyaOrig="2508" w14:anchorId="0B56BFFC">
          <v:shape id="_x0000_i1483" type="#_x0000_t75" alt="" style="width:480pt;height:126pt;mso-width-percent:0;mso-height-percent:0;mso-width-percent:0;mso-height-percent:0" o:ole="">
            <v:imagedata r:id="rId19" o:title=""/>
          </v:shape>
          <o:OLEObject Type="Embed" ProgID="Word.Document.8" ShapeID="_x0000_i1483" DrawAspect="Content" ObjectID="_1771264771" r:id="rId41">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lastRenderedPageBreak/>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327" w:name="_Toc160649715"/>
      <w:bookmarkStart w:id="328" w:name="_Toc160651525"/>
      <w:r w:rsidRPr="00D3062E">
        <w:t>5.4.2.7</w:t>
      </w:r>
      <w:r w:rsidRPr="00D3062E">
        <w:tab/>
      </w:r>
      <w:bookmarkEnd w:id="316"/>
      <w:bookmarkEnd w:id="317"/>
      <w:bookmarkEnd w:id="318"/>
      <w:r w:rsidRPr="00D3062E">
        <w:rPr>
          <w:lang w:val="en-US"/>
        </w:rPr>
        <w:t>NSCE_PolicyManagement_Notify</w:t>
      </w:r>
      <w:bookmarkEnd w:id="319"/>
      <w:bookmarkEnd w:id="320"/>
      <w:bookmarkEnd w:id="321"/>
      <w:bookmarkEnd w:id="322"/>
      <w:bookmarkEnd w:id="323"/>
      <w:bookmarkEnd w:id="327"/>
      <w:bookmarkEnd w:id="328"/>
    </w:p>
    <w:p w14:paraId="6C43C700" w14:textId="27FBA57F" w:rsidR="003C2A5F" w:rsidRPr="00D3062E" w:rsidRDefault="003C2A5F" w:rsidP="003C2A5F">
      <w:pPr>
        <w:pStyle w:val="51"/>
      </w:pPr>
      <w:bookmarkStart w:id="329" w:name="_Toc96843336"/>
      <w:bookmarkStart w:id="330" w:name="_Toc96844311"/>
      <w:bookmarkStart w:id="331" w:name="_Toc100739884"/>
      <w:bookmarkStart w:id="332" w:name="_Toc129252457"/>
      <w:bookmarkStart w:id="333" w:name="_Toc144024140"/>
      <w:bookmarkStart w:id="334" w:name="_Toc148176839"/>
      <w:bookmarkStart w:id="335" w:name="_Toc148358889"/>
      <w:bookmarkStart w:id="336" w:name="_Toc151743083"/>
      <w:bookmarkStart w:id="337" w:name="_Toc151743548"/>
      <w:bookmarkStart w:id="338" w:name="_Toc157434486"/>
      <w:bookmarkStart w:id="339" w:name="_Toc157436201"/>
      <w:bookmarkStart w:id="340" w:name="_Toc157440041"/>
      <w:bookmarkStart w:id="341" w:name="_Toc160649716"/>
      <w:bookmarkStart w:id="342" w:name="_Toc160651526"/>
      <w:r w:rsidRPr="00D3062E">
        <w:t>5.4.2.7.1</w:t>
      </w:r>
      <w:r w:rsidRPr="00D3062E">
        <w:tab/>
        <w:t>General</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343" w:name="_Toc151743053"/>
      <w:bookmarkStart w:id="344" w:name="_Toc151743518"/>
      <w:bookmarkStart w:id="345" w:name="_Toc157434488"/>
      <w:bookmarkStart w:id="346" w:name="_Toc157436203"/>
      <w:bookmarkStart w:id="347" w:name="_Toc157440043"/>
      <w:bookmarkStart w:id="348" w:name="_Toc148176845"/>
      <w:bookmarkStart w:id="349" w:name="_Toc148358895"/>
      <w:bookmarkStart w:id="350" w:name="_Toc151743054"/>
      <w:bookmarkStart w:id="351" w:name="_Toc151743519"/>
      <w:bookmarkStart w:id="352" w:name="_Toc96843337"/>
      <w:bookmarkStart w:id="353" w:name="_Toc96844312"/>
      <w:bookmarkStart w:id="354" w:name="_Toc100739885"/>
      <w:bookmarkStart w:id="355" w:name="_Toc129252458"/>
      <w:bookmarkStart w:id="356" w:name="_Toc144024141"/>
      <w:bookmarkStart w:id="357" w:name="_Toc148176840"/>
      <w:bookmarkStart w:id="358" w:name="_Toc148358890"/>
      <w:bookmarkStart w:id="359" w:name="_Toc151743084"/>
      <w:bookmarkStart w:id="360" w:name="_Toc151743549"/>
      <w:bookmarkStart w:id="361" w:name="_Toc157434487"/>
      <w:bookmarkStart w:id="362" w:name="_Toc157436202"/>
      <w:bookmarkStart w:id="363" w:name="_Toc157440042"/>
      <w:bookmarkStart w:id="364" w:name="_Toc160649717"/>
      <w:bookmarkStart w:id="365" w:name="_Toc160651527"/>
      <w:r w:rsidRPr="00D3062E">
        <w:t>5.4.2.7.2</w:t>
      </w:r>
      <w:r w:rsidRPr="00D3062E">
        <w:tab/>
      </w:r>
      <w:bookmarkEnd w:id="352"/>
      <w:bookmarkEnd w:id="353"/>
      <w:bookmarkEnd w:id="354"/>
      <w:bookmarkEnd w:id="355"/>
      <w:r w:rsidRPr="00D3062E">
        <w:t xml:space="preserve">Policy Usage </w:t>
      </w:r>
      <w:r w:rsidRPr="00D3062E">
        <w:rPr>
          <w:lang w:val="en-US"/>
        </w:rPr>
        <w:t>Notification</w:t>
      </w:r>
      <w:bookmarkEnd w:id="356"/>
      <w:bookmarkEnd w:id="357"/>
      <w:bookmarkEnd w:id="358"/>
      <w:bookmarkEnd w:id="359"/>
      <w:bookmarkEnd w:id="360"/>
      <w:bookmarkEnd w:id="361"/>
      <w:bookmarkEnd w:id="362"/>
      <w:bookmarkEnd w:id="363"/>
      <w:bookmarkEnd w:id="364"/>
      <w:bookmarkEnd w:id="365"/>
    </w:p>
    <w:p w14:paraId="64B7F662" w14:textId="77777777" w:rsidR="00311EA5" w:rsidRPr="00D3062E" w:rsidRDefault="00311EA5" w:rsidP="00311EA5">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0073F77B" w14:textId="500A9390" w:rsidR="00311EA5" w:rsidRPr="00D3062E" w:rsidRDefault="00311EA5" w:rsidP="00311EA5">
      <w:pPr>
        <w:pStyle w:val="TH"/>
      </w:pPr>
    </w:p>
    <w:bookmarkStart w:id="366" w:name="_MON_1768422235"/>
    <w:bookmarkEnd w:id="366"/>
    <w:p w14:paraId="7BE9D00B" w14:textId="77777777" w:rsidR="00311EA5" w:rsidRPr="00D3062E" w:rsidRDefault="00311EA5" w:rsidP="00311EA5">
      <w:pPr>
        <w:pStyle w:val="TF"/>
      </w:pPr>
      <w:r w:rsidRPr="00D3062E">
        <w:rPr>
          <w:noProof/>
        </w:rPr>
        <w:object w:dxaOrig="9620" w:dyaOrig="2749" w14:anchorId="1B739DE0">
          <v:shape id="_x0000_i1521" type="#_x0000_t75" alt="" style="width:480pt;height:138pt" o:ole="">
            <v:imagedata r:id="rId42" o:title=""/>
          </v:shape>
          <o:OLEObject Type="Embed" ProgID="Word.Document.8" ShapeID="_x0000_i1521" DrawAspect="Content" ObjectID="_1771264772" r:id="rId43">
            <o:FieldCodes>\s</o:FieldCodes>
          </o:OLEObject>
        </w:object>
      </w:r>
      <w:r w:rsidRPr="00D3062E">
        <w:t xml:space="preserve">Figure 5.4.2.7.2-1: Procedure for Policy Usage </w:t>
      </w:r>
      <w:r w:rsidRPr="00D3062E">
        <w:rPr>
          <w:lang w:val="en-US"/>
        </w:rPr>
        <w:t>Notification</w:t>
      </w:r>
    </w:p>
    <w:p w14:paraId="53DF3633" w14:textId="40CBD6BA" w:rsidR="00311EA5" w:rsidRPr="00D3062E" w:rsidRDefault="00311EA5" w:rsidP="00311EA5">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5.6.2.6, and the request body including the PolUsageNotif data structure.</w:t>
      </w:r>
    </w:p>
    <w:p w14:paraId="352F1FD0"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6BE44DDE"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367" w:name="_Toc160649718"/>
      <w:bookmarkStart w:id="368" w:name="_Toc160651528"/>
      <w:r w:rsidRPr="00D3062E">
        <w:t>5.5</w:t>
      </w:r>
      <w:r w:rsidRPr="00D3062E">
        <w:tab/>
        <w:t>NSCE_NSOptimization</w:t>
      </w:r>
      <w:bookmarkEnd w:id="343"/>
      <w:bookmarkEnd w:id="344"/>
      <w:bookmarkEnd w:id="345"/>
      <w:bookmarkEnd w:id="346"/>
      <w:bookmarkEnd w:id="347"/>
      <w:bookmarkEnd w:id="367"/>
      <w:bookmarkEnd w:id="368"/>
    </w:p>
    <w:p w14:paraId="6DA30963" w14:textId="685E81DF" w:rsidR="003C2A5F" w:rsidRPr="00D3062E" w:rsidRDefault="003C2A5F" w:rsidP="003C2A5F">
      <w:pPr>
        <w:pStyle w:val="31"/>
      </w:pPr>
      <w:bookmarkStart w:id="369" w:name="_Toc157434489"/>
      <w:bookmarkStart w:id="370" w:name="_Toc157436204"/>
      <w:bookmarkStart w:id="371" w:name="_Toc157440044"/>
      <w:bookmarkStart w:id="372" w:name="_Toc148176846"/>
      <w:bookmarkStart w:id="373" w:name="_Toc148358896"/>
      <w:bookmarkStart w:id="374" w:name="_Toc151743055"/>
      <w:bookmarkStart w:id="375" w:name="_Toc151743520"/>
      <w:bookmarkStart w:id="376" w:name="_Toc160649719"/>
      <w:bookmarkStart w:id="377" w:name="_Toc160651529"/>
      <w:bookmarkEnd w:id="348"/>
      <w:bookmarkEnd w:id="349"/>
      <w:bookmarkEnd w:id="350"/>
      <w:bookmarkEnd w:id="351"/>
      <w:r w:rsidRPr="00D3062E">
        <w:t>5.5.1</w:t>
      </w:r>
      <w:r w:rsidRPr="00D3062E">
        <w:tab/>
        <w:t>Service Description</w:t>
      </w:r>
      <w:bookmarkEnd w:id="369"/>
      <w:bookmarkEnd w:id="370"/>
      <w:bookmarkEnd w:id="371"/>
      <w:bookmarkEnd w:id="376"/>
      <w:bookmarkEnd w:id="377"/>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lastRenderedPageBreak/>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378" w:name="_Toc157434490"/>
      <w:bookmarkStart w:id="379" w:name="_Toc157436205"/>
      <w:bookmarkStart w:id="380" w:name="_Toc157440045"/>
      <w:bookmarkStart w:id="381" w:name="_Toc148176847"/>
      <w:bookmarkStart w:id="382" w:name="_Toc148358897"/>
      <w:bookmarkStart w:id="383" w:name="_Toc151743056"/>
      <w:bookmarkStart w:id="384" w:name="_Toc151743521"/>
      <w:bookmarkStart w:id="385" w:name="_Toc160649720"/>
      <w:bookmarkStart w:id="386" w:name="_Toc160651530"/>
      <w:bookmarkEnd w:id="372"/>
      <w:bookmarkEnd w:id="373"/>
      <w:bookmarkEnd w:id="374"/>
      <w:bookmarkEnd w:id="375"/>
      <w:r w:rsidRPr="00D3062E">
        <w:t>5.5.2</w:t>
      </w:r>
      <w:r w:rsidRPr="00D3062E">
        <w:tab/>
        <w:t>Service Operations</w:t>
      </w:r>
      <w:bookmarkEnd w:id="378"/>
      <w:bookmarkEnd w:id="379"/>
      <w:bookmarkEnd w:id="380"/>
      <w:bookmarkEnd w:id="385"/>
      <w:bookmarkEnd w:id="386"/>
    </w:p>
    <w:p w14:paraId="37AA8429" w14:textId="7BB2E379" w:rsidR="003C2A5F" w:rsidRPr="00D3062E" w:rsidRDefault="003C2A5F" w:rsidP="003C2A5F">
      <w:pPr>
        <w:pStyle w:val="41"/>
      </w:pPr>
      <w:bookmarkStart w:id="387" w:name="_Toc157434491"/>
      <w:bookmarkStart w:id="388" w:name="_Toc157436206"/>
      <w:bookmarkStart w:id="389" w:name="_Toc157440046"/>
      <w:bookmarkStart w:id="390" w:name="_Toc160649721"/>
      <w:bookmarkStart w:id="391" w:name="_Toc160651531"/>
      <w:bookmarkEnd w:id="381"/>
      <w:bookmarkEnd w:id="382"/>
      <w:bookmarkEnd w:id="383"/>
      <w:bookmarkEnd w:id="384"/>
      <w:r w:rsidRPr="00D3062E">
        <w:t>5.5.2.1</w:t>
      </w:r>
      <w:r w:rsidRPr="00D3062E">
        <w:tab/>
        <w:t>Introduction</w:t>
      </w:r>
      <w:bookmarkEnd w:id="387"/>
      <w:bookmarkEnd w:id="388"/>
      <w:bookmarkEnd w:id="389"/>
      <w:bookmarkEnd w:id="390"/>
      <w:bookmarkEnd w:id="391"/>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392" w:name="_Toc157434492"/>
      <w:bookmarkStart w:id="393" w:name="_Toc157436207"/>
      <w:bookmarkStart w:id="394" w:name="_Toc157440047"/>
      <w:bookmarkStart w:id="395" w:name="_Toc148176834"/>
      <w:bookmarkStart w:id="396" w:name="_Toc148358884"/>
      <w:bookmarkStart w:id="397" w:name="_Toc151743058"/>
      <w:bookmarkStart w:id="398" w:name="_Toc151743523"/>
      <w:bookmarkStart w:id="399" w:name="_Toc160649722"/>
      <w:bookmarkStart w:id="400" w:name="_Toc160651532"/>
      <w:r w:rsidRPr="00D3062E">
        <w:t>5.5.2.2</w:t>
      </w:r>
      <w:r w:rsidRPr="00D3062E">
        <w:tab/>
        <w:t>NSCE_NSOptimization_S</w:t>
      </w:r>
      <w:r w:rsidRPr="00D3062E">
        <w:rPr>
          <w:rFonts w:hint="eastAsia"/>
          <w:lang w:eastAsia="zh-CN"/>
        </w:rPr>
        <w:t>ub</w:t>
      </w:r>
      <w:r w:rsidRPr="00D3062E">
        <w:t>scribe</w:t>
      </w:r>
      <w:bookmarkEnd w:id="392"/>
      <w:bookmarkEnd w:id="393"/>
      <w:bookmarkEnd w:id="394"/>
      <w:bookmarkEnd w:id="399"/>
      <w:bookmarkEnd w:id="400"/>
    </w:p>
    <w:p w14:paraId="44C93F12" w14:textId="1DC60B1C" w:rsidR="003C2A5F" w:rsidRPr="00D3062E" w:rsidRDefault="003C2A5F" w:rsidP="003C2A5F">
      <w:pPr>
        <w:pStyle w:val="51"/>
      </w:pPr>
      <w:bookmarkStart w:id="401" w:name="_Toc157434493"/>
      <w:bookmarkStart w:id="402" w:name="_Toc157436208"/>
      <w:bookmarkStart w:id="403" w:name="_Toc157440048"/>
      <w:bookmarkStart w:id="404" w:name="_Toc160649723"/>
      <w:bookmarkStart w:id="405" w:name="_Toc160651533"/>
      <w:bookmarkEnd w:id="395"/>
      <w:bookmarkEnd w:id="396"/>
      <w:bookmarkEnd w:id="397"/>
      <w:bookmarkEnd w:id="398"/>
      <w:r w:rsidRPr="00D3062E">
        <w:t>5.5.2.2.1</w:t>
      </w:r>
      <w:r w:rsidRPr="00D3062E">
        <w:tab/>
        <w:t>General</w:t>
      </w:r>
      <w:bookmarkEnd w:id="401"/>
      <w:bookmarkEnd w:id="402"/>
      <w:bookmarkEnd w:id="403"/>
      <w:bookmarkEnd w:id="404"/>
      <w:bookmarkEnd w:id="405"/>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406" w:name="_Toc157434494"/>
      <w:bookmarkStart w:id="407" w:name="_Toc157436209"/>
      <w:bookmarkStart w:id="408" w:name="_Toc157440049"/>
      <w:bookmarkStart w:id="409" w:name="_Toc160649724"/>
      <w:bookmarkStart w:id="410" w:name="_Toc160651534"/>
      <w:r w:rsidRPr="00D3062E">
        <w:t>5.5.2.2.2</w:t>
      </w:r>
      <w:r w:rsidRPr="00D3062E">
        <w:tab/>
      </w:r>
      <w:bookmarkStart w:id="411" w:name="_Hlk134750947"/>
      <w:r w:rsidRPr="00D3062E">
        <w:t xml:space="preserve">Network Slice Optimization </w:t>
      </w:r>
      <w:bookmarkEnd w:id="411"/>
      <w:r w:rsidRPr="00D3062E">
        <w:t>Subscription Creation</w:t>
      </w:r>
      <w:bookmarkEnd w:id="406"/>
      <w:bookmarkEnd w:id="407"/>
      <w:bookmarkEnd w:id="408"/>
      <w:bookmarkEnd w:id="409"/>
      <w:bookmarkEnd w:id="410"/>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412" w:name="_MON_1760776667"/>
    <w:bookmarkEnd w:id="412"/>
    <w:p w14:paraId="167E23F4" w14:textId="77777777" w:rsidR="003C2A5F" w:rsidRPr="00D3062E" w:rsidRDefault="003E3B18" w:rsidP="00137CE6">
      <w:pPr>
        <w:pStyle w:val="TH"/>
      </w:pPr>
      <w:r w:rsidRPr="00D3062E">
        <w:rPr>
          <w:noProof/>
        </w:rPr>
        <w:object w:dxaOrig="9620" w:dyaOrig="2508" w14:anchorId="7CBCECD0">
          <v:shape id="_x0000_i1367" type="#_x0000_t75" alt="" style="width:481.2pt;height:126.6pt;mso-width-percent:0;mso-height-percent:0;mso-width-percent:0;mso-height-percent:0" o:ole="">
            <v:imagedata r:id="rId44" o:title=""/>
          </v:shape>
          <o:OLEObject Type="Embed" ProgID="Word.Document.8" ShapeID="_x0000_i1367" DrawAspect="Content" ObjectID="_1771264773" r:id="rId45">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413" w:name="_Toc157434495"/>
      <w:bookmarkStart w:id="414" w:name="_Toc157436210"/>
      <w:bookmarkStart w:id="415" w:name="_Toc157440050"/>
      <w:bookmarkStart w:id="416" w:name="_Toc148176837"/>
      <w:bookmarkStart w:id="417" w:name="_Toc148358887"/>
      <w:bookmarkStart w:id="418" w:name="_Toc151743061"/>
      <w:bookmarkStart w:id="419" w:name="_Toc151743526"/>
      <w:bookmarkStart w:id="420" w:name="_Toc160649725"/>
      <w:bookmarkStart w:id="421" w:name="_Toc160651535"/>
      <w:r w:rsidRPr="00D3062E">
        <w:t>5.5.2.2.3</w:t>
      </w:r>
      <w:r w:rsidRPr="00D3062E">
        <w:tab/>
        <w:t>Network Slice Optimization Subscription Update</w:t>
      </w:r>
      <w:bookmarkEnd w:id="413"/>
      <w:bookmarkEnd w:id="414"/>
      <w:bookmarkEnd w:id="415"/>
      <w:bookmarkEnd w:id="420"/>
      <w:bookmarkEnd w:id="421"/>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368" type="#_x0000_t75" alt="" style="width:481.2pt;height:153.6pt;mso-width-percent:0;mso-height-percent:0;mso-width-percent:0;mso-height-percent:0" o:ole="">
            <v:imagedata r:id="rId46" o:title=""/>
          </v:shape>
          <o:OLEObject Type="Embed" ProgID="Word.Document.8" ShapeID="_x0000_i1368" DrawAspect="Content" ObjectID="_1771264774" r:id="rId47">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422" w:name="_Toc157434496"/>
      <w:bookmarkStart w:id="423" w:name="_Toc157436211"/>
      <w:bookmarkStart w:id="424" w:name="_Toc157440051"/>
      <w:bookmarkStart w:id="425" w:name="_Toc151743062"/>
      <w:bookmarkStart w:id="426" w:name="_Toc151743527"/>
      <w:bookmarkStart w:id="427" w:name="_Toc160649726"/>
      <w:bookmarkStart w:id="428" w:name="_Toc160651536"/>
      <w:bookmarkEnd w:id="416"/>
      <w:bookmarkEnd w:id="417"/>
      <w:bookmarkEnd w:id="418"/>
      <w:bookmarkEnd w:id="419"/>
      <w:r w:rsidRPr="00D3062E">
        <w:t>5.5.2.2.4</w:t>
      </w:r>
      <w:r w:rsidRPr="00D3062E">
        <w:tab/>
        <w:t>Network Slice Optimization Subscription Deletion</w:t>
      </w:r>
      <w:bookmarkEnd w:id="422"/>
      <w:bookmarkEnd w:id="423"/>
      <w:bookmarkEnd w:id="424"/>
      <w:bookmarkEnd w:id="427"/>
      <w:bookmarkEnd w:id="428"/>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369" type="#_x0000_t75" alt="" style="width:481.2pt;height:126.6pt;mso-width-percent:0;mso-height-percent:0;mso-width-percent:0;mso-height-percent:0" o:ole="">
            <v:imagedata r:id="rId48" o:title=""/>
          </v:shape>
          <o:OLEObject Type="Embed" ProgID="Word.Document.8" ShapeID="_x0000_i1369" DrawAspect="Content" ObjectID="_1771264775" r:id="rId49">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429" w:name="_Toc157434497"/>
      <w:bookmarkStart w:id="430" w:name="_Toc157436212"/>
      <w:bookmarkStart w:id="431" w:name="_Toc157440052"/>
      <w:bookmarkStart w:id="432" w:name="_Toc151743063"/>
      <w:bookmarkStart w:id="433" w:name="_Toc151743528"/>
      <w:bookmarkStart w:id="434" w:name="_Toc160649727"/>
      <w:bookmarkStart w:id="435" w:name="_Toc160651537"/>
      <w:bookmarkEnd w:id="425"/>
      <w:bookmarkEnd w:id="426"/>
      <w:r w:rsidRPr="00D3062E">
        <w:t>5.5.2.3</w:t>
      </w:r>
      <w:r w:rsidRPr="00D3062E">
        <w:tab/>
        <w:t>NSCE_NSOptimization_Notify</w:t>
      </w:r>
      <w:bookmarkEnd w:id="429"/>
      <w:bookmarkEnd w:id="430"/>
      <w:bookmarkEnd w:id="431"/>
      <w:bookmarkEnd w:id="434"/>
      <w:bookmarkEnd w:id="435"/>
    </w:p>
    <w:p w14:paraId="14EBCB09" w14:textId="6E4B3B09" w:rsidR="003C2A5F" w:rsidRPr="00D3062E" w:rsidRDefault="003C2A5F" w:rsidP="003C2A5F">
      <w:pPr>
        <w:pStyle w:val="51"/>
      </w:pPr>
      <w:bookmarkStart w:id="436" w:name="_Toc157434498"/>
      <w:bookmarkStart w:id="437" w:name="_Toc157436213"/>
      <w:bookmarkStart w:id="438" w:name="_Toc157440053"/>
      <w:bookmarkStart w:id="439" w:name="_Toc151743064"/>
      <w:bookmarkStart w:id="440" w:name="_Toc151743529"/>
      <w:bookmarkStart w:id="441" w:name="_Toc160649728"/>
      <w:bookmarkStart w:id="442" w:name="_Toc160651538"/>
      <w:bookmarkEnd w:id="432"/>
      <w:bookmarkEnd w:id="433"/>
      <w:r w:rsidRPr="00D3062E">
        <w:t>5.5.2.3.1</w:t>
      </w:r>
      <w:r w:rsidRPr="00D3062E">
        <w:tab/>
        <w:t>General</w:t>
      </w:r>
      <w:bookmarkEnd w:id="436"/>
      <w:bookmarkEnd w:id="437"/>
      <w:bookmarkEnd w:id="438"/>
      <w:bookmarkEnd w:id="441"/>
      <w:bookmarkEnd w:id="442"/>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443" w:name="_Toc157434499"/>
      <w:bookmarkStart w:id="444" w:name="_Toc157436214"/>
      <w:bookmarkStart w:id="445" w:name="_Toc157440054"/>
      <w:bookmarkStart w:id="446" w:name="_Toc160649729"/>
      <w:bookmarkStart w:id="447" w:name="_Toc160651539"/>
      <w:bookmarkEnd w:id="439"/>
      <w:bookmarkEnd w:id="440"/>
      <w:r w:rsidRPr="00D3062E">
        <w:t>5.5.2.3.2</w:t>
      </w:r>
      <w:r w:rsidRPr="00D3062E">
        <w:tab/>
        <w:t xml:space="preserve">Network Slice Optimization </w:t>
      </w:r>
      <w:r w:rsidRPr="00D3062E">
        <w:rPr>
          <w:lang w:val="en-US"/>
        </w:rPr>
        <w:t>Notification</w:t>
      </w:r>
      <w:bookmarkEnd w:id="443"/>
      <w:bookmarkEnd w:id="444"/>
      <w:bookmarkEnd w:id="445"/>
      <w:bookmarkEnd w:id="446"/>
      <w:bookmarkEnd w:id="447"/>
    </w:p>
    <w:p w14:paraId="46745482" w14:textId="25C565D6" w:rsidR="003C2A5F" w:rsidRPr="00D3062E" w:rsidRDefault="003C2A5F" w:rsidP="003C2A5F">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77DAE61A" w14:textId="77777777" w:rsidR="003C2A5F" w:rsidRPr="00D3062E" w:rsidRDefault="003E3B18" w:rsidP="003C2A5F">
      <w:pPr>
        <w:pStyle w:val="TH"/>
      </w:pPr>
      <w:r w:rsidRPr="00D3062E">
        <w:rPr>
          <w:noProof/>
        </w:rPr>
        <w:object w:dxaOrig="9620" w:dyaOrig="2749" w14:anchorId="0AB970B6">
          <v:shape id="_x0000_i1370" type="#_x0000_t75" alt="" style="width:481.2pt;height:136.2pt;mso-width-percent:0;mso-height-percent:0;mso-width-percent:0;mso-height-percent:0" o:ole="">
            <v:imagedata r:id="rId50" o:title=""/>
          </v:shape>
          <o:OLEObject Type="Embed" ProgID="Word.Document.8" ShapeID="_x0000_i1370" DrawAspect="Content" ObjectID="_1771264776" r:id="rId51">
            <o:FieldCodes>\s</o:FieldCodes>
          </o:OLEObject>
        </w:object>
      </w:r>
    </w:p>
    <w:p w14:paraId="23BA5C59" w14:textId="20E08B93" w:rsidR="003C2A5F" w:rsidRPr="00D3062E" w:rsidRDefault="003C2A5F" w:rsidP="003C2A5F">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3F758132" w14:textId="414469A0" w:rsidR="003C2A5F" w:rsidRPr="00D3062E" w:rsidRDefault="003C2A5F" w:rsidP="003C2A5F">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 of the corresponding Network Slice Optimization Subscription using the procedures defined in clause 5.3.2.2, and the request body including the NetSliceOptNotif data structure.</w:t>
      </w:r>
    </w:p>
    <w:p w14:paraId="19EA4437" w14:textId="6C6A347E" w:rsidR="003C2A5F" w:rsidRPr="00D3062E" w:rsidRDefault="003C2A5F" w:rsidP="003C2A5F">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514CD4D" w14:textId="416CA695" w:rsidR="003C2A5F" w:rsidRPr="00D3062E" w:rsidRDefault="003C2A5F" w:rsidP="003C2A5F">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448" w:name="_Toc157434500"/>
      <w:bookmarkStart w:id="449" w:name="_Toc157436215"/>
      <w:bookmarkStart w:id="450" w:name="_Toc157440055"/>
      <w:bookmarkStart w:id="451" w:name="_Toc160649730"/>
      <w:bookmarkStart w:id="452" w:name="_Toc160651540"/>
      <w:r w:rsidRPr="00D3062E">
        <w:t>5.</w:t>
      </w:r>
      <w:r w:rsidR="001B7F3B" w:rsidRPr="00D3062E">
        <w:t>6</w:t>
      </w:r>
      <w:r w:rsidRPr="00D3062E">
        <w:tab/>
      </w:r>
      <w:r w:rsidRPr="00D3062E">
        <w:rPr>
          <w:lang w:val="en-US"/>
        </w:rPr>
        <w:t>NSCE_</w:t>
      </w:r>
      <w:r w:rsidRPr="00D3062E">
        <w:t>ManagementServiceDiscovery</w:t>
      </w:r>
      <w:bookmarkEnd w:id="448"/>
      <w:bookmarkEnd w:id="449"/>
      <w:bookmarkEnd w:id="450"/>
      <w:bookmarkEnd w:id="451"/>
      <w:bookmarkEnd w:id="452"/>
    </w:p>
    <w:p w14:paraId="0FBC4A98" w14:textId="1CAC3FFA" w:rsidR="000D79BC" w:rsidRPr="00D3062E" w:rsidRDefault="000D79BC" w:rsidP="000D79BC">
      <w:pPr>
        <w:pStyle w:val="31"/>
      </w:pPr>
      <w:bookmarkStart w:id="453" w:name="_Toc157434501"/>
      <w:bookmarkStart w:id="454" w:name="_Toc157436216"/>
      <w:bookmarkStart w:id="455" w:name="_Toc157440056"/>
      <w:bookmarkStart w:id="456" w:name="_Toc160649731"/>
      <w:bookmarkStart w:id="457" w:name="_Toc160651541"/>
      <w:r w:rsidRPr="00D3062E">
        <w:t>5.</w:t>
      </w:r>
      <w:r w:rsidR="001B7F3B" w:rsidRPr="00D3062E">
        <w:t>6</w:t>
      </w:r>
      <w:r w:rsidRPr="00D3062E">
        <w:t>.1</w:t>
      </w:r>
      <w:r w:rsidRPr="00D3062E">
        <w:tab/>
        <w:t>Service Description</w:t>
      </w:r>
      <w:bookmarkEnd w:id="453"/>
      <w:bookmarkEnd w:id="454"/>
      <w:bookmarkEnd w:id="455"/>
      <w:bookmarkEnd w:id="456"/>
      <w:bookmarkEnd w:id="457"/>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458" w:name="_Toc157434502"/>
      <w:bookmarkStart w:id="459" w:name="_Toc157436217"/>
      <w:bookmarkStart w:id="460" w:name="_Toc157440057"/>
      <w:bookmarkStart w:id="461" w:name="_Toc160649732"/>
      <w:bookmarkStart w:id="462" w:name="_Toc160651542"/>
      <w:r w:rsidRPr="00D3062E">
        <w:t>5.6.2</w:t>
      </w:r>
      <w:r w:rsidRPr="00D3062E">
        <w:tab/>
        <w:t>Service Operations</w:t>
      </w:r>
      <w:bookmarkEnd w:id="461"/>
      <w:bookmarkEnd w:id="462"/>
    </w:p>
    <w:p w14:paraId="593BFAA2" w14:textId="450867F3" w:rsidR="000D79BC" w:rsidRPr="00D3062E" w:rsidRDefault="000D79BC" w:rsidP="000D79BC">
      <w:pPr>
        <w:pStyle w:val="41"/>
      </w:pPr>
      <w:bookmarkStart w:id="463" w:name="_Toc160649733"/>
      <w:bookmarkStart w:id="464" w:name="_Toc160651543"/>
      <w:r w:rsidRPr="00D3062E">
        <w:t>5.</w:t>
      </w:r>
      <w:r w:rsidR="001B7F3B" w:rsidRPr="00D3062E">
        <w:t>6</w:t>
      </w:r>
      <w:r w:rsidRPr="00D3062E">
        <w:t>.2.1</w:t>
      </w:r>
      <w:r w:rsidRPr="00D3062E">
        <w:tab/>
        <w:t>Introduction</w:t>
      </w:r>
      <w:bookmarkEnd w:id="458"/>
      <w:bookmarkEnd w:id="459"/>
      <w:bookmarkEnd w:id="460"/>
      <w:bookmarkEnd w:id="463"/>
      <w:bookmarkEnd w:id="464"/>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465" w:name="_Toc157436218"/>
      <w:bookmarkStart w:id="466" w:name="_Toc157440058"/>
      <w:bookmarkStart w:id="467" w:name="_Toc157434503"/>
      <w:bookmarkStart w:id="468" w:name="_Toc160649734"/>
      <w:bookmarkStart w:id="469" w:name="_Toc160651544"/>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465"/>
      <w:bookmarkEnd w:id="466"/>
      <w:bookmarkEnd w:id="467"/>
      <w:bookmarkEnd w:id="468"/>
      <w:bookmarkEnd w:id="469"/>
    </w:p>
    <w:p w14:paraId="51FE808C" w14:textId="44B2D9F9" w:rsidR="000D79BC" w:rsidRPr="00D3062E" w:rsidRDefault="001B7F3B" w:rsidP="000D79BC">
      <w:pPr>
        <w:pStyle w:val="51"/>
      </w:pPr>
      <w:bookmarkStart w:id="470" w:name="_Toc157436219"/>
      <w:bookmarkStart w:id="471" w:name="_Toc157440059"/>
      <w:bookmarkStart w:id="472" w:name="_Toc157434504"/>
      <w:bookmarkStart w:id="473" w:name="_Toc160649735"/>
      <w:bookmarkStart w:id="474" w:name="_Toc160651545"/>
      <w:r w:rsidRPr="00D3062E">
        <w:t>5.6</w:t>
      </w:r>
      <w:r w:rsidR="000D79BC" w:rsidRPr="00D3062E">
        <w:t>.2.2.1</w:t>
      </w:r>
      <w:r w:rsidR="000D79BC" w:rsidRPr="00D3062E">
        <w:tab/>
        <w:t>General</w:t>
      </w:r>
      <w:bookmarkEnd w:id="470"/>
      <w:bookmarkEnd w:id="471"/>
      <w:bookmarkEnd w:id="472"/>
      <w:bookmarkEnd w:id="473"/>
      <w:bookmarkEnd w:id="474"/>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475" w:name="_Toc157436220"/>
      <w:bookmarkStart w:id="476" w:name="_Toc157440060"/>
      <w:bookmarkStart w:id="477" w:name="_Toc157434505"/>
      <w:bookmarkStart w:id="478" w:name="_Toc160649736"/>
      <w:bookmarkStart w:id="479" w:name="_Toc160651546"/>
      <w:r w:rsidRPr="00D3062E">
        <w:t>5.6</w:t>
      </w:r>
      <w:r w:rsidR="000D79BC" w:rsidRPr="00D3062E">
        <w:t>.2.2.2</w:t>
      </w:r>
      <w:r w:rsidR="000D79BC" w:rsidRPr="00D3062E">
        <w:tab/>
        <w:t>Management Discovery Subscription Creation</w:t>
      </w:r>
      <w:bookmarkEnd w:id="475"/>
      <w:bookmarkEnd w:id="476"/>
      <w:bookmarkEnd w:id="477"/>
      <w:bookmarkEnd w:id="478"/>
      <w:bookmarkEnd w:id="479"/>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480" w:name="_MON_1766858397"/>
    <w:bookmarkEnd w:id="480"/>
    <w:p w14:paraId="2D1C343F" w14:textId="77777777" w:rsidR="00137CE6" w:rsidRPr="00D3062E" w:rsidRDefault="003E3B18" w:rsidP="00137CE6">
      <w:pPr>
        <w:pStyle w:val="TH"/>
      </w:pPr>
      <w:r w:rsidRPr="00D3062E">
        <w:rPr>
          <w:noProof/>
        </w:rPr>
        <w:object w:dxaOrig="9620" w:dyaOrig="2508" w14:anchorId="4EC30237">
          <v:shape id="_x0000_i1371" type="#_x0000_t75" alt="" style="width:478.8pt;height:125.4pt;mso-width-percent:0;mso-height-percent:0;mso-width-percent:0;mso-height-percent:0" o:ole="">
            <v:imagedata r:id="rId52" o:title=""/>
          </v:shape>
          <o:OLEObject Type="Embed" ProgID="Word.Document.8" ShapeID="_x0000_i1371" DrawAspect="Content" ObjectID="_1771264777" r:id="rId53">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481" w:name="_Toc157436221"/>
      <w:bookmarkStart w:id="482" w:name="_Toc157440061"/>
      <w:bookmarkStart w:id="483" w:name="_Toc157434506"/>
      <w:bookmarkStart w:id="484" w:name="_Toc160649737"/>
      <w:bookmarkStart w:id="485" w:name="_Toc160651547"/>
      <w:r w:rsidRPr="00D3062E">
        <w:t>5.6</w:t>
      </w:r>
      <w:r w:rsidR="000D79BC" w:rsidRPr="00D3062E">
        <w:t>.2.2.3</w:t>
      </w:r>
      <w:r w:rsidR="000D79BC" w:rsidRPr="00D3062E">
        <w:tab/>
        <w:t>Management Discovery Subscription Update</w:t>
      </w:r>
      <w:bookmarkEnd w:id="481"/>
      <w:bookmarkEnd w:id="482"/>
      <w:bookmarkEnd w:id="483"/>
      <w:bookmarkEnd w:id="484"/>
      <w:bookmarkEnd w:id="485"/>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486" w:name="_MON_1766858435"/>
    <w:bookmarkEnd w:id="486"/>
    <w:p w14:paraId="7AA1175D" w14:textId="77777777" w:rsidR="000D79BC" w:rsidRPr="00D3062E" w:rsidRDefault="003E3B18" w:rsidP="000D79BC">
      <w:pPr>
        <w:pStyle w:val="TH"/>
      </w:pPr>
      <w:r w:rsidRPr="00D3062E">
        <w:rPr>
          <w:noProof/>
        </w:rPr>
        <w:object w:dxaOrig="9620" w:dyaOrig="3089" w14:anchorId="2BFA9D43">
          <v:shape id="_x0000_i1372" type="#_x0000_t75" alt="" style="width:478.8pt;height:153.6pt;mso-width-percent:0;mso-height-percent:0;mso-width-percent:0;mso-height-percent:0" o:ole="">
            <v:imagedata r:id="rId54" o:title=""/>
          </v:shape>
          <o:OLEObject Type="Embed" ProgID="Word.Document.8" ShapeID="_x0000_i1372" DrawAspect="Content" ObjectID="_1771264778" r:id="rId55">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lastRenderedPageBreak/>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487" w:name="_Toc157436222"/>
      <w:bookmarkStart w:id="488" w:name="_Toc157440062"/>
      <w:bookmarkStart w:id="489" w:name="_Toc157434507"/>
      <w:bookmarkStart w:id="490" w:name="_Toc160649738"/>
      <w:bookmarkStart w:id="491" w:name="_Toc160651548"/>
      <w:r w:rsidRPr="00D3062E">
        <w:t>5.6</w:t>
      </w:r>
      <w:r w:rsidR="000D79BC" w:rsidRPr="00D3062E">
        <w:t>.2.2.4</w:t>
      </w:r>
      <w:r w:rsidR="000D79BC" w:rsidRPr="00D3062E">
        <w:tab/>
        <w:t>Management Discovery Subscription Deletion</w:t>
      </w:r>
      <w:bookmarkEnd w:id="487"/>
      <w:bookmarkEnd w:id="488"/>
      <w:bookmarkEnd w:id="489"/>
      <w:bookmarkEnd w:id="490"/>
      <w:bookmarkEnd w:id="491"/>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492" w:name="_MON_1766858467"/>
    <w:bookmarkEnd w:id="492"/>
    <w:p w14:paraId="6E1691E7" w14:textId="77777777" w:rsidR="000D79BC" w:rsidRPr="00D3062E" w:rsidRDefault="003E3B18" w:rsidP="000D79BC">
      <w:pPr>
        <w:pStyle w:val="TH"/>
      </w:pPr>
      <w:r w:rsidRPr="00D3062E">
        <w:rPr>
          <w:noProof/>
        </w:rPr>
        <w:object w:dxaOrig="9620" w:dyaOrig="2508" w14:anchorId="641FEDA6">
          <v:shape id="_x0000_i1373" type="#_x0000_t75" alt="" style="width:478.8pt;height:125.4pt;mso-width-percent:0;mso-height-percent:0;mso-width-percent:0;mso-height-percent:0" o:ole="">
            <v:imagedata r:id="rId19" o:title=""/>
          </v:shape>
          <o:OLEObject Type="Embed" ProgID="Word.Document.8" ShapeID="_x0000_i1373" DrawAspect="Content" ObjectID="_1771264779" r:id="rId56">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493" w:name="_Toc157436223"/>
      <w:bookmarkStart w:id="494" w:name="_Toc157440063"/>
      <w:bookmarkStart w:id="495" w:name="_Toc157434508"/>
      <w:bookmarkStart w:id="496" w:name="_Toc160649739"/>
      <w:bookmarkStart w:id="497" w:name="_Toc160651549"/>
      <w:r w:rsidRPr="00D3062E">
        <w:t>5.6</w:t>
      </w:r>
      <w:r w:rsidR="000D79BC" w:rsidRPr="00D3062E">
        <w:t>.2.3</w:t>
      </w:r>
      <w:r w:rsidR="000D79BC" w:rsidRPr="00D3062E">
        <w:tab/>
      </w:r>
      <w:r w:rsidR="000D79BC" w:rsidRPr="00D3062E">
        <w:rPr>
          <w:lang w:val="en-US"/>
        </w:rPr>
        <w:t>NSCE_ManagementServiceDiscovery_Notify</w:t>
      </w:r>
      <w:bookmarkEnd w:id="493"/>
      <w:bookmarkEnd w:id="494"/>
      <w:bookmarkEnd w:id="495"/>
      <w:bookmarkEnd w:id="496"/>
      <w:bookmarkEnd w:id="497"/>
    </w:p>
    <w:p w14:paraId="3F04E274" w14:textId="4ABCDFCB" w:rsidR="000D79BC" w:rsidRPr="00D3062E" w:rsidRDefault="001B7F3B" w:rsidP="000D79BC">
      <w:pPr>
        <w:pStyle w:val="51"/>
      </w:pPr>
      <w:bookmarkStart w:id="498" w:name="_Toc157436224"/>
      <w:bookmarkStart w:id="499" w:name="_Toc157440064"/>
      <w:bookmarkStart w:id="500" w:name="_Toc157434509"/>
      <w:bookmarkStart w:id="501" w:name="_Toc160649740"/>
      <w:bookmarkStart w:id="502" w:name="_Toc160651550"/>
      <w:r w:rsidRPr="00D3062E">
        <w:t>5.6</w:t>
      </w:r>
      <w:r w:rsidR="000D79BC" w:rsidRPr="00D3062E">
        <w:t>.2.3.1</w:t>
      </w:r>
      <w:r w:rsidR="000D79BC" w:rsidRPr="00D3062E">
        <w:tab/>
        <w:t>General</w:t>
      </w:r>
      <w:bookmarkEnd w:id="498"/>
      <w:bookmarkEnd w:id="499"/>
      <w:bookmarkEnd w:id="500"/>
      <w:bookmarkEnd w:id="501"/>
      <w:bookmarkEnd w:id="502"/>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503" w:name="_Toc157436225"/>
      <w:bookmarkStart w:id="504" w:name="_Toc157440065"/>
      <w:bookmarkStart w:id="505" w:name="_Toc157434510"/>
      <w:bookmarkStart w:id="506" w:name="_Toc160649741"/>
      <w:bookmarkStart w:id="507" w:name="_Toc160651551"/>
      <w:r w:rsidRPr="00D3062E">
        <w:t>5.6</w:t>
      </w:r>
      <w:r w:rsidR="000D79BC" w:rsidRPr="00D3062E">
        <w:t>.2.3.2</w:t>
      </w:r>
      <w:r w:rsidR="000D79BC" w:rsidRPr="00D3062E">
        <w:tab/>
        <w:t xml:space="preserve">Management Discovery </w:t>
      </w:r>
      <w:r w:rsidR="000D79BC" w:rsidRPr="00D3062E">
        <w:rPr>
          <w:lang w:val="en-US"/>
        </w:rPr>
        <w:t>Notification</w:t>
      </w:r>
      <w:bookmarkEnd w:id="503"/>
      <w:bookmarkEnd w:id="504"/>
      <w:bookmarkEnd w:id="505"/>
      <w:bookmarkEnd w:id="506"/>
      <w:bookmarkEnd w:id="507"/>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508" w:name="_MON_1766858475"/>
    <w:bookmarkEnd w:id="508"/>
    <w:p w14:paraId="69539C5D" w14:textId="77777777" w:rsidR="000D79BC" w:rsidRPr="00D3062E" w:rsidRDefault="003E3B18" w:rsidP="000D79BC">
      <w:pPr>
        <w:pStyle w:val="TH"/>
      </w:pPr>
      <w:r w:rsidRPr="00D3062E">
        <w:rPr>
          <w:noProof/>
        </w:rPr>
        <w:object w:dxaOrig="9620" w:dyaOrig="2749" w14:anchorId="2E338B1B">
          <v:shape id="_x0000_i1374" type="#_x0000_t75" alt="" style="width:478.8pt;height:137.4pt;mso-width-percent:0;mso-height-percent:0;mso-width-percent:0;mso-height-percent:0" o:ole="">
            <v:imagedata r:id="rId57" o:title=""/>
          </v:shape>
          <o:OLEObject Type="Embed" ProgID="Word.Document.8" ShapeID="_x0000_i1374" DrawAspect="Content" ObjectID="_1771264780" r:id="rId58">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443B8B19" w14:textId="345E81EF" w:rsidR="000D79BC" w:rsidRPr="00D3062E" w:rsidRDefault="000D79BC" w:rsidP="000D79BC">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w:t>
      </w:r>
      <w:r w:rsidR="001B7F3B" w:rsidRPr="00D3062E">
        <w:t>5.6</w:t>
      </w:r>
      <w:r w:rsidRPr="00D3062E">
        <w:t>.2.2,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509" w:name="_Toc157434511"/>
      <w:bookmarkStart w:id="510" w:name="_Toc157436226"/>
      <w:bookmarkStart w:id="511" w:name="_Toc157440066"/>
      <w:bookmarkStart w:id="512" w:name="_Toc160649742"/>
      <w:bookmarkStart w:id="513" w:name="_Toc160651552"/>
      <w:r w:rsidRPr="00D3062E">
        <w:t>5.7</w:t>
      </w:r>
      <w:r w:rsidRPr="00D3062E">
        <w:tab/>
      </w:r>
      <w:r w:rsidRPr="00D3062E">
        <w:rPr>
          <w:lang w:val="en-US"/>
        </w:rPr>
        <w:t>NSCE_PerfMonitoring</w:t>
      </w:r>
      <w:bookmarkEnd w:id="509"/>
      <w:bookmarkEnd w:id="510"/>
      <w:bookmarkEnd w:id="511"/>
      <w:bookmarkEnd w:id="512"/>
      <w:bookmarkEnd w:id="513"/>
    </w:p>
    <w:p w14:paraId="06D1833A" w14:textId="77777777" w:rsidR="009A4BE1" w:rsidRPr="00D3062E" w:rsidRDefault="009A4BE1" w:rsidP="009A4BE1">
      <w:pPr>
        <w:pStyle w:val="31"/>
      </w:pPr>
      <w:bookmarkStart w:id="514" w:name="_Toc157434512"/>
      <w:bookmarkStart w:id="515" w:name="_Toc157436227"/>
      <w:bookmarkStart w:id="516" w:name="_Toc157440067"/>
      <w:bookmarkStart w:id="517" w:name="_Toc160649743"/>
      <w:bookmarkStart w:id="518" w:name="_Toc160651553"/>
      <w:r w:rsidRPr="00D3062E">
        <w:t>5.7.1</w:t>
      </w:r>
      <w:r w:rsidRPr="00D3062E">
        <w:tab/>
        <w:t>Service Description</w:t>
      </w:r>
      <w:bookmarkEnd w:id="514"/>
      <w:bookmarkEnd w:id="515"/>
      <w:bookmarkEnd w:id="516"/>
      <w:bookmarkEnd w:id="517"/>
      <w:bookmarkEnd w:id="518"/>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519" w:name="_Toc157434513"/>
      <w:bookmarkStart w:id="520" w:name="_Toc157436228"/>
      <w:bookmarkStart w:id="521" w:name="_Toc157440068"/>
      <w:bookmarkStart w:id="522" w:name="_Toc160649744"/>
      <w:bookmarkStart w:id="523" w:name="_Toc160651554"/>
      <w:r w:rsidRPr="00D3062E">
        <w:t>5.7.2</w:t>
      </w:r>
      <w:r w:rsidRPr="00D3062E">
        <w:tab/>
        <w:t>Service Operations</w:t>
      </w:r>
      <w:bookmarkEnd w:id="522"/>
      <w:bookmarkEnd w:id="523"/>
    </w:p>
    <w:p w14:paraId="13837759" w14:textId="77777777" w:rsidR="009A4BE1" w:rsidRPr="00D3062E" w:rsidRDefault="009A4BE1" w:rsidP="009A4BE1">
      <w:pPr>
        <w:pStyle w:val="41"/>
      </w:pPr>
      <w:bookmarkStart w:id="524" w:name="_Toc160649745"/>
      <w:bookmarkStart w:id="525" w:name="_Toc160651555"/>
      <w:r w:rsidRPr="00D3062E">
        <w:t>5.7.2.1</w:t>
      </w:r>
      <w:r w:rsidRPr="00D3062E">
        <w:tab/>
        <w:t>Introduction</w:t>
      </w:r>
      <w:bookmarkEnd w:id="519"/>
      <w:bookmarkEnd w:id="520"/>
      <w:bookmarkEnd w:id="521"/>
      <w:bookmarkEnd w:id="524"/>
      <w:bookmarkEnd w:id="525"/>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lastRenderedPageBreak/>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526" w:name="_Toc157434514"/>
      <w:bookmarkStart w:id="527" w:name="_Toc157436229"/>
      <w:bookmarkStart w:id="528" w:name="_Toc157440069"/>
      <w:bookmarkStart w:id="529" w:name="_Toc160649746"/>
      <w:bookmarkStart w:id="530" w:name="_Toc160651556"/>
      <w:r w:rsidRPr="00D3062E">
        <w:t>5.7.2.2</w:t>
      </w:r>
      <w:r w:rsidRPr="00D3062E">
        <w:tab/>
      </w:r>
      <w:r w:rsidRPr="00D3062E">
        <w:rPr>
          <w:lang w:val="en-US"/>
        </w:rPr>
        <w:t>NSCE_PerfMonitoring</w:t>
      </w:r>
      <w:r w:rsidRPr="00D3062E">
        <w:t>_Manage</w:t>
      </w:r>
      <w:bookmarkEnd w:id="526"/>
      <w:bookmarkEnd w:id="527"/>
      <w:bookmarkEnd w:id="528"/>
      <w:bookmarkEnd w:id="529"/>
      <w:bookmarkEnd w:id="530"/>
    </w:p>
    <w:p w14:paraId="37AA4423" w14:textId="77777777" w:rsidR="009A4BE1" w:rsidRPr="00D3062E" w:rsidRDefault="009A4BE1" w:rsidP="009A4BE1">
      <w:pPr>
        <w:pStyle w:val="51"/>
      </w:pPr>
      <w:bookmarkStart w:id="531" w:name="_Toc157434515"/>
      <w:bookmarkStart w:id="532" w:name="_Toc157436230"/>
      <w:bookmarkStart w:id="533" w:name="_Toc157440070"/>
      <w:bookmarkStart w:id="534" w:name="_Toc160649747"/>
      <w:bookmarkStart w:id="535" w:name="_Toc160651557"/>
      <w:r w:rsidRPr="00D3062E">
        <w:t>5.7.2.2.1</w:t>
      </w:r>
      <w:r w:rsidRPr="00D3062E">
        <w:tab/>
        <w:t>General</w:t>
      </w:r>
      <w:bookmarkEnd w:id="531"/>
      <w:bookmarkEnd w:id="532"/>
      <w:bookmarkEnd w:id="533"/>
      <w:bookmarkEnd w:id="534"/>
      <w:bookmarkEnd w:id="535"/>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536" w:name="_Toc157434517"/>
      <w:bookmarkStart w:id="537" w:name="_Toc157436232"/>
      <w:bookmarkStart w:id="538" w:name="_Toc157440072"/>
      <w:bookmarkStart w:id="539" w:name="_Toc160649748"/>
      <w:bookmarkStart w:id="540" w:name="_Toc160651558"/>
      <w:r w:rsidRPr="00D3062E">
        <w:t>5.7.2.2.2</w:t>
      </w:r>
      <w:r w:rsidRPr="00D3062E">
        <w:tab/>
        <w:t>Monitoring Job Creation</w:t>
      </w:r>
      <w:bookmarkEnd w:id="539"/>
      <w:bookmarkEnd w:id="540"/>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535" type="#_x0000_t75" alt="" style="width:478.8pt;height:127.2pt;mso-width-percent:0;mso-height-percent:0;mso-width-percent:0;mso-height-percent:0" o:ole="">
            <v:imagedata r:id="rId59" o:title=""/>
          </v:shape>
          <o:OLEObject Type="Embed" ProgID="Word.Document.8" ShapeID="_x0000_i1535" DrawAspect="Content" ObjectID="_1771264781" r:id="rId60">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541" w:name="_Toc160649749"/>
      <w:bookmarkStart w:id="542" w:name="_Toc160651559"/>
      <w:r w:rsidRPr="00D3062E">
        <w:t>5.7.2.2.3</w:t>
      </w:r>
      <w:r w:rsidRPr="00D3062E">
        <w:tab/>
        <w:t>Monitoring Job Update</w:t>
      </w:r>
      <w:bookmarkEnd w:id="536"/>
      <w:bookmarkEnd w:id="537"/>
      <w:bookmarkEnd w:id="538"/>
      <w:bookmarkEnd w:id="541"/>
      <w:bookmarkEnd w:id="542"/>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376" type="#_x0000_t75" alt="" style="width:478.8pt;height:156.6pt;mso-width-percent:0;mso-height-percent:0;mso-width-percent:0;mso-height-percent:0" o:ole="">
            <v:imagedata r:id="rId61" o:title=""/>
          </v:shape>
          <o:OLEObject Type="Embed" ProgID="Word.Document.8" ShapeID="_x0000_i1376" DrawAspect="Content" ObjectID="_1771264782" r:id="rId62">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543" w:name="_Toc157434518"/>
      <w:bookmarkStart w:id="544" w:name="_Toc157436233"/>
      <w:bookmarkStart w:id="545" w:name="_Toc157440073"/>
      <w:bookmarkStart w:id="546" w:name="_Toc160649750"/>
      <w:bookmarkStart w:id="547" w:name="_Toc160651560"/>
      <w:r w:rsidRPr="00D3062E">
        <w:t>5.7.2.2.4</w:t>
      </w:r>
      <w:r w:rsidRPr="00D3062E">
        <w:tab/>
        <w:t xml:space="preserve">Monitoring Job </w:t>
      </w:r>
      <w:r w:rsidRPr="00D3062E">
        <w:rPr>
          <w:lang w:val="en-US"/>
        </w:rPr>
        <w:t>Deletion</w:t>
      </w:r>
      <w:bookmarkEnd w:id="543"/>
      <w:bookmarkEnd w:id="544"/>
      <w:bookmarkEnd w:id="545"/>
      <w:bookmarkEnd w:id="546"/>
      <w:bookmarkEnd w:id="54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377" type="#_x0000_t75" alt="" style="width:478.8pt;height:126.6pt;mso-width-percent:0;mso-height-percent:0;mso-width-percent:0;mso-height-percent:0" o:ole="">
            <v:imagedata r:id="rId63" o:title=""/>
          </v:shape>
          <o:OLEObject Type="Embed" ProgID="Word.Document.8" ShapeID="_x0000_i1377" DrawAspect="Content" ObjectID="_1771264783" r:id="rId64">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548" w:name="_Toc157434519"/>
      <w:bookmarkStart w:id="549" w:name="_Toc157436234"/>
      <w:bookmarkStart w:id="550" w:name="_Toc157440074"/>
      <w:bookmarkStart w:id="551" w:name="_Toc160649751"/>
      <w:bookmarkStart w:id="552" w:name="_Toc160651561"/>
      <w:r w:rsidRPr="00D3062E">
        <w:t>5.7.2.3</w:t>
      </w:r>
      <w:r w:rsidRPr="00D3062E">
        <w:tab/>
      </w:r>
      <w:r w:rsidRPr="00D3062E">
        <w:rPr>
          <w:lang w:val="en-US"/>
        </w:rPr>
        <w:t>NSCE_PerfMonitoring</w:t>
      </w:r>
      <w:r w:rsidRPr="00D3062E">
        <w:t>_Subscribe</w:t>
      </w:r>
      <w:bookmarkEnd w:id="548"/>
      <w:bookmarkEnd w:id="549"/>
      <w:bookmarkEnd w:id="550"/>
      <w:bookmarkEnd w:id="551"/>
      <w:bookmarkEnd w:id="552"/>
    </w:p>
    <w:p w14:paraId="1E59E458" w14:textId="77777777" w:rsidR="009A4BE1" w:rsidRPr="00D3062E" w:rsidRDefault="009A4BE1" w:rsidP="009A4BE1">
      <w:pPr>
        <w:pStyle w:val="51"/>
      </w:pPr>
      <w:bookmarkStart w:id="553" w:name="_Toc157434520"/>
      <w:bookmarkStart w:id="554" w:name="_Toc157436235"/>
      <w:bookmarkStart w:id="555" w:name="_Toc157440075"/>
      <w:bookmarkStart w:id="556" w:name="_Toc160649752"/>
      <w:bookmarkStart w:id="557" w:name="_Toc160651562"/>
      <w:r w:rsidRPr="00D3062E">
        <w:t>5.7.2.3.1</w:t>
      </w:r>
      <w:r w:rsidRPr="00D3062E">
        <w:tab/>
        <w:t>General</w:t>
      </w:r>
      <w:bookmarkEnd w:id="553"/>
      <w:bookmarkEnd w:id="554"/>
      <w:bookmarkEnd w:id="555"/>
      <w:bookmarkEnd w:id="556"/>
      <w:bookmarkEnd w:id="557"/>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558" w:name="_Toc157434521"/>
      <w:bookmarkStart w:id="559" w:name="_Toc157436236"/>
      <w:bookmarkStart w:id="560" w:name="_Toc157440076"/>
      <w:bookmarkStart w:id="561" w:name="_Toc160649753"/>
      <w:bookmarkStart w:id="562" w:name="_Toc160651563"/>
      <w:r w:rsidRPr="00D3062E">
        <w:t>5.7.2.3.2</w:t>
      </w:r>
      <w:r w:rsidRPr="00D3062E">
        <w:tab/>
        <w:t>Monitoring Subscription Creation</w:t>
      </w:r>
      <w:bookmarkEnd w:id="558"/>
      <w:bookmarkEnd w:id="559"/>
      <w:bookmarkEnd w:id="560"/>
      <w:bookmarkEnd w:id="561"/>
      <w:bookmarkEnd w:id="562"/>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563" w:name="_MON_1766341430"/>
    <w:bookmarkEnd w:id="563"/>
    <w:p w14:paraId="2B37FB73" w14:textId="77777777" w:rsidR="009A4BE1" w:rsidRPr="00D3062E" w:rsidRDefault="003E3B18" w:rsidP="009A4BE1">
      <w:pPr>
        <w:pStyle w:val="TF"/>
      </w:pPr>
      <w:r w:rsidRPr="00D3062E">
        <w:rPr>
          <w:noProof/>
        </w:rPr>
        <w:object w:dxaOrig="9620" w:dyaOrig="2508" w14:anchorId="353D488A">
          <v:shape id="_x0000_i1378" type="#_x0000_t75" alt="" style="width:478.8pt;height:126.6pt;mso-width-percent:0;mso-height-percent:0;mso-width-percent:0;mso-height-percent:0" o:ole="">
            <v:imagedata r:id="rId65" o:title=""/>
          </v:shape>
          <o:OLEObject Type="Embed" ProgID="Word.Document.8" ShapeID="_x0000_i1378" DrawAspect="Content" ObjectID="_1771264784" r:id="rId66">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lastRenderedPageBreak/>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564" w:name="_Toc157434522"/>
      <w:bookmarkStart w:id="565" w:name="_Toc157436237"/>
      <w:bookmarkStart w:id="566" w:name="_Toc157440077"/>
      <w:bookmarkStart w:id="567" w:name="_Toc160649754"/>
      <w:bookmarkStart w:id="568" w:name="_Toc160651564"/>
      <w:r w:rsidRPr="00D3062E">
        <w:t>5.7.2.3.3</w:t>
      </w:r>
      <w:r w:rsidRPr="00D3062E">
        <w:tab/>
        <w:t>Monitoring Subscription Update</w:t>
      </w:r>
      <w:bookmarkEnd w:id="564"/>
      <w:bookmarkEnd w:id="565"/>
      <w:bookmarkEnd w:id="566"/>
      <w:bookmarkEnd w:id="567"/>
      <w:bookmarkEnd w:id="568"/>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569" w:name="_MON_1766341502"/>
    <w:bookmarkEnd w:id="569"/>
    <w:p w14:paraId="04389B4B" w14:textId="77777777" w:rsidR="009A4BE1" w:rsidRPr="00D3062E" w:rsidRDefault="003E3B18" w:rsidP="009A4BE1">
      <w:pPr>
        <w:pStyle w:val="TH"/>
      </w:pPr>
      <w:r w:rsidRPr="00D3062E">
        <w:rPr>
          <w:noProof/>
        </w:rPr>
        <w:object w:dxaOrig="9620" w:dyaOrig="3089" w14:anchorId="665FD28C">
          <v:shape id="_x0000_i1379" type="#_x0000_t75" alt="" style="width:478.8pt;height:156.6pt;mso-width-percent:0;mso-height-percent:0;mso-width-percent:0;mso-height-percent:0" o:ole="">
            <v:imagedata r:id="rId67" o:title=""/>
          </v:shape>
          <o:OLEObject Type="Embed" ProgID="Word.Document.8" ShapeID="_x0000_i1379" DrawAspect="Content" ObjectID="_1771264785" r:id="rId68">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570" w:name="_Toc157434523"/>
      <w:bookmarkStart w:id="571" w:name="_Toc157436238"/>
      <w:bookmarkStart w:id="572" w:name="_Toc157440078"/>
      <w:bookmarkStart w:id="573" w:name="_Toc160649755"/>
      <w:bookmarkStart w:id="574" w:name="_Toc160651565"/>
      <w:r w:rsidRPr="00D3062E">
        <w:t>5.7.2.3.4</w:t>
      </w:r>
      <w:r w:rsidRPr="00D3062E">
        <w:tab/>
        <w:t xml:space="preserve">Monitoring Subscription </w:t>
      </w:r>
      <w:r w:rsidRPr="00D3062E">
        <w:rPr>
          <w:lang w:val="en-US"/>
        </w:rPr>
        <w:t>Deletion</w:t>
      </w:r>
      <w:bookmarkEnd w:id="570"/>
      <w:bookmarkEnd w:id="571"/>
      <w:bookmarkEnd w:id="572"/>
      <w:bookmarkEnd w:id="573"/>
      <w:bookmarkEnd w:id="574"/>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575" w:name="_MON_1766341650"/>
    <w:bookmarkEnd w:id="575"/>
    <w:p w14:paraId="1FF6ECFC" w14:textId="77777777" w:rsidR="009A4BE1" w:rsidRPr="00D3062E" w:rsidRDefault="003E3B18" w:rsidP="009A4BE1">
      <w:pPr>
        <w:pStyle w:val="TH"/>
      </w:pPr>
      <w:r w:rsidRPr="00D3062E">
        <w:rPr>
          <w:noProof/>
        </w:rPr>
        <w:object w:dxaOrig="9620" w:dyaOrig="2508" w14:anchorId="4E9D36AE">
          <v:shape id="_x0000_i1380" type="#_x0000_t75" alt="" style="width:478.8pt;height:126.6pt;mso-width-percent:0;mso-height-percent:0;mso-width-percent:0;mso-height-percent:0" o:ole="">
            <v:imagedata r:id="rId69" o:title=""/>
          </v:shape>
          <o:OLEObject Type="Embed" ProgID="Word.Document.8" ShapeID="_x0000_i1380" DrawAspect="Content" ObjectID="_1771264786" r:id="rId70">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576" w:name="_Toc157434524"/>
      <w:bookmarkStart w:id="577" w:name="_Toc157436239"/>
      <w:bookmarkStart w:id="578" w:name="_Toc157440079"/>
      <w:bookmarkStart w:id="579" w:name="_Toc160649756"/>
      <w:bookmarkStart w:id="580" w:name="_Toc160651566"/>
      <w:r w:rsidRPr="00D3062E">
        <w:t>5.7.2.4</w:t>
      </w:r>
      <w:r w:rsidRPr="00D3062E">
        <w:tab/>
      </w:r>
      <w:r w:rsidRPr="00D3062E">
        <w:rPr>
          <w:lang w:val="en-US"/>
        </w:rPr>
        <w:t>NSCE_PerfMonitoring</w:t>
      </w:r>
      <w:r w:rsidRPr="00D3062E">
        <w:t>_Notify</w:t>
      </w:r>
      <w:bookmarkEnd w:id="576"/>
      <w:bookmarkEnd w:id="577"/>
      <w:bookmarkEnd w:id="578"/>
      <w:bookmarkEnd w:id="579"/>
      <w:bookmarkEnd w:id="580"/>
    </w:p>
    <w:p w14:paraId="6F33AEC8" w14:textId="77777777" w:rsidR="009A4BE1" w:rsidRPr="00D3062E" w:rsidRDefault="009A4BE1" w:rsidP="009A4BE1">
      <w:pPr>
        <w:pStyle w:val="51"/>
      </w:pPr>
      <w:bookmarkStart w:id="581" w:name="_Toc157434525"/>
      <w:bookmarkStart w:id="582" w:name="_Toc157436240"/>
      <w:bookmarkStart w:id="583" w:name="_Toc157440080"/>
      <w:bookmarkStart w:id="584" w:name="_Toc160649757"/>
      <w:bookmarkStart w:id="585" w:name="_Toc160651567"/>
      <w:r w:rsidRPr="00D3062E">
        <w:t>5.7.2.4.1</w:t>
      </w:r>
      <w:r w:rsidRPr="00D3062E">
        <w:tab/>
        <w:t>General</w:t>
      </w:r>
      <w:bookmarkEnd w:id="581"/>
      <w:bookmarkEnd w:id="582"/>
      <w:bookmarkEnd w:id="583"/>
      <w:bookmarkEnd w:id="584"/>
      <w:bookmarkEnd w:id="585"/>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586" w:name="_Toc151379187"/>
      <w:bookmarkStart w:id="587" w:name="_Toc151445369"/>
      <w:bookmarkStart w:id="588" w:name="_Toc151536527"/>
      <w:bookmarkStart w:id="589" w:name="_Toc157434527"/>
      <w:bookmarkStart w:id="590" w:name="_Toc157436242"/>
      <w:bookmarkStart w:id="591" w:name="_Toc157440082"/>
      <w:bookmarkStart w:id="592" w:name="_Toc157434526"/>
      <w:bookmarkStart w:id="593" w:name="_Toc157436241"/>
      <w:bookmarkStart w:id="594" w:name="_Toc157440081"/>
      <w:bookmarkStart w:id="595" w:name="_Toc160649758"/>
      <w:bookmarkStart w:id="596" w:name="_Toc160651568"/>
      <w:r w:rsidRPr="00D3062E">
        <w:t>5.7.2.4.2</w:t>
      </w:r>
      <w:r w:rsidRPr="00D3062E">
        <w:tab/>
        <w:t xml:space="preserve">Monitoring </w:t>
      </w:r>
      <w:r w:rsidRPr="00D3062E">
        <w:rPr>
          <w:lang w:val="en-US"/>
        </w:rPr>
        <w:t>Notification</w:t>
      </w:r>
      <w:bookmarkEnd w:id="592"/>
      <w:bookmarkEnd w:id="593"/>
      <w:bookmarkEnd w:id="594"/>
      <w:bookmarkEnd w:id="595"/>
      <w:bookmarkEnd w:id="596"/>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539" type="#_x0000_t75" alt="" style="width:481.2pt;height:137.4pt" o:ole="">
            <v:imagedata r:id="rId71" o:title=""/>
          </v:shape>
          <o:OLEObject Type="Embed" ProgID="Word.Document.8" ShapeID="_x0000_i1539" DrawAspect="Content" ObjectID="_1771264787" r:id="rId72">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597" w:name="_Toc160649759"/>
      <w:bookmarkStart w:id="598" w:name="_Toc160651569"/>
      <w:r w:rsidRPr="00D3062E">
        <w:t>5.7.2.5</w:t>
      </w:r>
      <w:r w:rsidRPr="00D3062E">
        <w:tab/>
      </w:r>
      <w:r w:rsidRPr="00D3062E">
        <w:rPr>
          <w:lang w:val="en-US"/>
        </w:rPr>
        <w:t>NSCE_PerfMonitoring</w:t>
      </w:r>
      <w:r w:rsidRPr="00D3062E">
        <w:t>_</w:t>
      </w:r>
      <w:r w:rsidRPr="00D3062E">
        <w:rPr>
          <w:lang w:val="en-US"/>
        </w:rPr>
        <w:t>Request</w:t>
      </w:r>
      <w:bookmarkEnd w:id="586"/>
      <w:bookmarkEnd w:id="587"/>
      <w:bookmarkEnd w:id="588"/>
      <w:bookmarkEnd w:id="589"/>
      <w:bookmarkEnd w:id="590"/>
      <w:bookmarkEnd w:id="591"/>
      <w:bookmarkEnd w:id="597"/>
      <w:bookmarkEnd w:id="598"/>
    </w:p>
    <w:p w14:paraId="70838E92" w14:textId="77777777" w:rsidR="009A4BE1" w:rsidRPr="00D3062E" w:rsidRDefault="009A4BE1" w:rsidP="009A4BE1">
      <w:pPr>
        <w:pStyle w:val="51"/>
      </w:pPr>
      <w:bookmarkStart w:id="599" w:name="_Toc151379188"/>
      <w:bookmarkStart w:id="600" w:name="_Toc151445370"/>
      <w:bookmarkStart w:id="601" w:name="_Toc151536528"/>
      <w:bookmarkStart w:id="602" w:name="_Toc157434528"/>
      <w:bookmarkStart w:id="603" w:name="_Toc157436243"/>
      <w:bookmarkStart w:id="604" w:name="_Toc157440083"/>
      <w:bookmarkStart w:id="605" w:name="_Toc160649760"/>
      <w:bookmarkStart w:id="606" w:name="_Toc160651570"/>
      <w:r w:rsidRPr="00D3062E">
        <w:t>5.7.2.5.1</w:t>
      </w:r>
      <w:r w:rsidRPr="00D3062E">
        <w:tab/>
        <w:t>General</w:t>
      </w:r>
      <w:bookmarkEnd w:id="599"/>
      <w:bookmarkEnd w:id="600"/>
      <w:bookmarkEnd w:id="601"/>
      <w:bookmarkEnd w:id="602"/>
      <w:bookmarkEnd w:id="603"/>
      <w:bookmarkEnd w:id="604"/>
      <w:bookmarkEnd w:id="605"/>
      <w:bookmarkEnd w:id="60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607" w:name="_Toc157434530"/>
      <w:bookmarkStart w:id="608" w:name="_Toc157436245"/>
      <w:bookmarkStart w:id="609" w:name="_Toc157440085"/>
      <w:bookmarkStart w:id="610" w:name="_Toc45133689"/>
      <w:bookmarkStart w:id="611" w:name="_Toc129338935"/>
      <w:bookmarkStart w:id="612" w:name="_Toc36038419"/>
      <w:bookmarkStart w:id="613" w:name="_Toc28012461"/>
      <w:bookmarkStart w:id="614" w:name="_Toc51762443"/>
      <w:bookmarkStart w:id="615" w:name="_Toc59017015"/>
      <w:bookmarkStart w:id="616" w:name="_Toc138750223"/>
      <w:bookmarkStart w:id="617" w:name="_Toc151379189"/>
      <w:bookmarkStart w:id="618" w:name="_Toc151445371"/>
      <w:bookmarkStart w:id="619" w:name="_Toc151536529"/>
      <w:bookmarkStart w:id="620" w:name="_Toc157434529"/>
      <w:bookmarkStart w:id="621" w:name="_Toc157436244"/>
      <w:bookmarkStart w:id="622" w:name="_Toc157440084"/>
      <w:bookmarkStart w:id="623" w:name="_Toc160649761"/>
      <w:bookmarkStart w:id="624" w:name="_Toc160651571"/>
      <w:r w:rsidRPr="00D3062E">
        <w:t>5.7.2.5.2</w:t>
      </w:r>
      <w:r w:rsidRPr="00D3062E">
        <w:tab/>
      </w:r>
      <w:bookmarkEnd w:id="617"/>
      <w:bookmarkEnd w:id="618"/>
      <w:bookmarkEnd w:id="61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620"/>
      <w:bookmarkEnd w:id="621"/>
      <w:bookmarkEnd w:id="622"/>
      <w:bookmarkEnd w:id="623"/>
      <w:bookmarkEnd w:id="624"/>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625" w:name="_MON_1766342903"/>
    <w:bookmarkEnd w:id="625"/>
    <w:p w14:paraId="33D283D7" w14:textId="77777777" w:rsidR="00D3062E" w:rsidRPr="00D3062E" w:rsidRDefault="00D3062E" w:rsidP="00D3062E">
      <w:pPr>
        <w:pStyle w:val="TH"/>
      </w:pPr>
      <w:r w:rsidRPr="00D3062E">
        <w:rPr>
          <w:noProof/>
        </w:rPr>
        <w:object w:dxaOrig="9620" w:dyaOrig="2508" w14:anchorId="774FB123">
          <v:shape id="_x0000_i1544" type="#_x0000_t75" alt="" style="width:478.8pt;height:127.2pt;mso-width-percent:0;mso-height-percent:0;mso-width-percent:0;mso-height-percent:0" o:ole="">
            <v:imagedata r:id="rId73" o:title=""/>
          </v:shape>
          <o:OLEObject Type="Embed" ProgID="Word.Document.8" ShapeID="_x0000_i1544" DrawAspect="Content" ObjectID="_1771264788" r:id="rId74">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626" w:name="_Toc160649762"/>
      <w:bookmarkStart w:id="627" w:name="_Toc160651572"/>
      <w:r w:rsidRPr="00D3062E">
        <w:t>5.8</w:t>
      </w:r>
      <w:r w:rsidRPr="00D3062E">
        <w:tab/>
      </w:r>
      <w:r w:rsidRPr="00D3062E">
        <w:rPr>
          <w:lang w:val="en-US"/>
        </w:rPr>
        <w:t>NSCE_InfoCollection</w:t>
      </w:r>
      <w:bookmarkEnd w:id="607"/>
      <w:bookmarkEnd w:id="608"/>
      <w:bookmarkEnd w:id="609"/>
      <w:bookmarkEnd w:id="626"/>
      <w:bookmarkEnd w:id="627"/>
    </w:p>
    <w:p w14:paraId="202AF1DA" w14:textId="77777777" w:rsidR="004B0AE5" w:rsidRPr="00D3062E" w:rsidRDefault="004B0AE5" w:rsidP="004B0AE5">
      <w:pPr>
        <w:pStyle w:val="31"/>
      </w:pPr>
      <w:bookmarkStart w:id="628" w:name="_Toc157434531"/>
      <w:bookmarkStart w:id="629" w:name="_Toc157436246"/>
      <w:bookmarkStart w:id="630" w:name="_Toc157440086"/>
      <w:bookmarkStart w:id="631" w:name="_Toc160649763"/>
      <w:bookmarkStart w:id="632" w:name="_Toc160651573"/>
      <w:r w:rsidRPr="00D3062E">
        <w:t>5.8.1</w:t>
      </w:r>
      <w:r w:rsidRPr="00D3062E">
        <w:tab/>
        <w:t>Service Description</w:t>
      </w:r>
      <w:bookmarkEnd w:id="628"/>
      <w:bookmarkEnd w:id="629"/>
      <w:bookmarkEnd w:id="630"/>
      <w:bookmarkEnd w:id="631"/>
      <w:bookmarkEnd w:id="632"/>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lastRenderedPageBreak/>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633" w:name="_Toc157434532"/>
      <w:bookmarkStart w:id="634" w:name="_Toc157436247"/>
      <w:bookmarkStart w:id="635" w:name="_Toc157440087"/>
      <w:bookmarkStart w:id="636" w:name="_Toc160649764"/>
      <w:bookmarkStart w:id="637" w:name="_Toc160651574"/>
      <w:r w:rsidRPr="00D3062E">
        <w:t>5.8.2</w:t>
      </w:r>
      <w:r w:rsidRPr="00D3062E">
        <w:tab/>
        <w:t>Service Operations</w:t>
      </w:r>
      <w:bookmarkEnd w:id="633"/>
      <w:bookmarkEnd w:id="634"/>
      <w:bookmarkEnd w:id="635"/>
      <w:bookmarkEnd w:id="636"/>
      <w:bookmarkEnd w:id="637"/>
    </w:p>
    <w:p w14:paraId="04D770C1" w14:textId="77777777" w:rsidR="004B0AE5" w:rsidRPr="00D3062E" w:rsidRDefault="004B0AE5" w:rsidP="004B0AE5">
      <w:pPr>
        <w:pStyle w:val="41"/>
      </w:pPr>
      <w:bookmarkStart w:id="638" w:name="_Toc157434533"/>
      <w:bookmarkStart w:id="639" w:name="_Toc157436248"/>
      <w:bookmarkStart w:id="640" w:name="_Toc157440088"/>
      <w:bookmarkStart w:id="641" w:name="_Toc160649765"/>
      <w:bookmarkStart w:id="642" w:name="_Toc160651575"/>
      <w:r w:rsidRPr="00D3062E">
        <w:t>5.8.2.1</w:t>
      </w:r>
      <w:r w:rsidRPr="00D3062E">
        <w:tab/>
        <w:t>Introduction</w:t>
      </w:r>
      <w:bookmarkEnd w:id="638"/>
      <w:bookmarkEnd w:id="639"/>
      <w:bookmarkEnd w:id="640"/>
      <w:bookmarkEnd w:id="641"/>
      <w:bookmarkEnd w:id="642"/>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643" w:name="_Toc157434534"/>
      <w:bookmarkStart w:id="644" w:name="_Toc157436249"/>
      <w:bookmarkStart w:id="645" w:name="_Toc157440089"/>
      <w:bookmarkStart w:id="646" w:name="_Toc160649766"/>
      <w:bookmarkStart w:id="647" w:name="_Toc160651576"/>
      <w:r w:rsidRPr="00D3062E">
        <w:t>5.8.2.2</w:t>
      </w:r>
      <w:r w:rsidRPr="00D3062E">
        <w:tab/>
        <w:t>NSCE_InfoCollection_S</w:t>
      </w:r>
      <w:r w:rsidRPr="00D3062E">
        <w:rPr>
          <w:rFonts w:hint="eastAsia"/>
          <w:lang w:eastAsia="zh-CN"/>
        </w:rPr>
        <w:t>ub</w:t>
      </w:r>
      <w:r w:rsidRPr="00D3062E">
        <w:t>scribe</w:t>
      </w:r>
      <w:bookmarkEnd w:id="643"/>
      <w:bookmarkEnd w:id="644"/>
      <w:bookmarkEnd w:id="645"/>
      <w:bookmarkEnd w:id="646"/>
      <w:bookmarkEnd w:id="647"/>
    </w:p>
    <w:p w14:paraId="2523EDD6" w14:textId="77777777" w:rsidR="004B0AE5" w:rsidRPr="00D3062E" w:rsidRDefault="004B0AE5" w:rsidP="004B0AE5">
      <w:pPr>
        <w:pStyle w:val="51"/>
      </w:pPr>
      <w:bookmarkStart w:id="648" w:name="_Toc157434535"/>
      <w:bookmarkStart w:id="649" w:name="_Toc157436250"/>
      <w:bookmarkStart w:id="650" w:name="_Toc157440090"/>
      <w:bookmarkStart w:id="651" w:name="_Toc160649767"/>
      <w:bookmarkStart w:id="652" w:name="_Toc160651577"/>
      <w:r w:rsidRPr="00D3062E">
        <w:t>5.8.2.2.1</w:t>
      </w:r>
      <w:r w:rsidRPr="00D3062E">
        <w:tab/>
        <w:t>General</w:t>
      </w:r>
      <w:bookmarkEnd w:id="648"/>
      <w:bookmarkEnd w:id="649"/>
      <w:bookmarkEnd w:id="650"/>
      <w:bookmarkEnd w:id="651"/>
      <w:bookmarkEnd w:id="652"/>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653" w:name="_Toc157434536"/>
      <w:bookmarkStart w:id="654" w:name="_Toc157436251"/>
      <w:bookmarkStart w:id="655" w:name="_Toc157440091"/>
      <w:bookmarkStart w:id="656" w:name="_Toc160649768"/>
      <w:bookmarkStart w:id="657" w:name="_Toc160651578"/>
      <w:r w:rsidRPr="00D3062E">
        <w:t>5.8.2.2.2</w:t>
      </w:r>
      <w:r w:rsidRPr="00D3062E">
        <w:tab/>
        <w:t>Information Collection Subscription Creation</w:t>
      </w:r>
      <w:bookmarkEnd w:id="653"/>
      <w:bookmarkEnd w:id="654"/>
      <w:bookmarkEnd w:id="655"/>
      <w:bookmarkEnd w:id="656"/>
      <w:bookmarkEnd w:id="657"/>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658" w:name="_Toc157434537"/>
      <w:bookmarkStart w:id="659" w:name="_Toc157436252"/>
      <w:bookmarkStart w:id="660" w:name="_Toc157440092"/>
      <w:bookmarkStart w:id="661" w:name="_Toc160649769"/>
      <w:bookmarkStart w:id="662" w:name="_Toc160651579"/>
      <w:r w:rsidRPr="00D3062E">
        <w:lastRenderedPageBreak/>
        <w:t>5.8.2.2.3</w:t>
      </w:r>
      <w:r w:rsidRPr="00D3062E">
        <w:tab/>
        <w:t>Information Collection Subscription Update</w:t>
      </w:r>
      <w:bookmarkEnd w:id="658"/>
      <w:bookmarkEnd w:id="659"/>
      <w:bookmarkEnd w:id="660"/>
      <w:bookmarkEnd w:id="661"/>
      <w:bookmarkEnd w:id="662"/>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663" w:name="_Toc157434538"/>
      <w:bookmarkStart w:id="664" w:name="_Toc157436253"/>
      <w:bookmarkStart w:id="665" w:name="_Toc157440093"/>
      <w:bookmarkStart w:id="666" w:name="_Toc160649770"/>
      <w:bookmarkStart w:id="667" w:name="_Toc160651580"/>
      <w:r w:rsidRPr="00D3062E">
        <w:t>5.8.2.2.4</w:t>
      </w:r>
      <w:r w:rsidRPr="00D3062E">
        <w:tab/>
        <w:t>Information Collection Subscription Deletion</w:t>
      </w:r>
      <w:bookmarkEnd w:id="663"/>
      <w:bookmarkEnd w:id="664"/>
      <w:bookmarkEnd w:id="665"/>
      <w:bookmarkEnd w:id="666"/>
      <w:bookmarkEnd w:id="66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lastRenderedPageBreak/>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668" w:name="_Toc157434539"/>
      <w:bookmarkStart w:id="669" w:name="_Toc157436254"/>
      <w:bookmarkStart w:id="670" w:name="_Toc157440094"/>
      <w:bookmarkStart w:id="671" w:name="_Toc160649771"/>
      <w:bookmarkStart w:id="672" w:name="_Toc160651581"/>
      <w:r w:rsidRPr="00D3062E">
        <w:t>5.8.2.3</w:t>
      </w:r>
      <w:r w:rsidRPr="00D3062E">
        <w:tab/>
        <w:t>NSCE_InfoCollection_Notify</w:t>
      </w:r>
      <w:bookmarkEnd w:id="668"/>
      <w:bookmarkEnd w:id="669"/>
      <w:bookmarkEnd w:id="670"/>
      <w:bookmarkEnd w:id="671"/>
      <w:bookmarkEnd w:id="672"/>
    </w:p>
    <w:p w14:paraId="215A6D9D" w14:textId="77777777" w:rsidR="004B0AE5" w:rsidRPr="00D3062E" w:rsidRDefault="004B0AE5" w:rsidP="004B0AE5">
      <w:pPr>
        <w:pStyle w:val="51"/>
      </w:pPr>
      <w:bookmarkStart w:id="673" w:name="_Toc157434540"/>
      <w:bookmarkStart w:id="674" w:name="_Toc157436255"/>
      <w:bookmarkStart w:id="675" w:name="_Toc157440095"/>
      <w:bookmarkStart w:id="676" w:name="_Toc160649772"/>
      <w:bookmarkStart w:id="677" w:name="_Toc160651582"/>
      <w:r w:rsidRPr="00D3062E">
        <w:t>5.8.2.3.1</w:t>
      </w:r>
      <w:r w:rsidRPr="00D3062E">
        <w:tab/>
        <w:t>General</w:t>
      </w:r>
      <w:bookmarkEnd w:id="673"/>
      <w:bookmarkEnd w:id="674"/>
      <w:bookmarkEnd w:id="675"/>
      <w:bookmarkEnd w:id="676"/>
      <w:bookmarkEnd w:id="677"/>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678" w:name="_Toc157434541"/>
      <w:bookmarkStart w:id="679" w:name="_Toc157436256"/>
      <w:bookmarkStart w:id="680" w:name="_Toc157440096"/>
      <w:bookmarkStart w:id="681" w:name="_Toc160649773"/>
      <w:bookmarkStart w:id="682" w:name="_Toc160651583"/>
      <w:r w:rsidRPr="00D3062E">
        <w:t>5.8.2.3.2</w:t>
      </w:r>
      <w:r w:rsidRPr="00D3062E">
        <w:tab/>
        <w:t>Information Collection Notification</w:t>
      </w:r>
      <w:bookmarkEnd w:id="678"/>
      <w:bookmarkEnd w:id="679"/>
      <w:bookmarkEnd w:id="680"/>
      <w:bookmarkEnd w:id="681"/>
      <w:bookmarkEnd w:id="682"/>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610"/>
    <w:bookmarkEnd w:id="611"/>
    <w:bookmarkEnd w:id="612"/>
    <w:bookmarkEnd w:id="613"/>
    <w:bookmarkEnd w:id="614"/>
    <w:bookmarkEnd w:id="615"/>
    <w:bookmarkEnd w:id="616"/>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D3062E" w:rsidRDefault="00D3062E" w:rsidP="00D3062E">
      <w:pPr>
        <w:pStyle w:val="21"/>
        <w:rPr>
          <w:lang w:val="en-US" w:eastAsia="zh-CN"/>
        </w:rPr>
      </w:pPr>
      <w:bookmarkStart w:id="683" w:name="_Toc157434542"/>
      <w:bookmarkStart w:id="684" w:name="_Toc157436257"/>
      <w:bookmarkStart w:id="685" w:name="_Toc157440097"/>
      <w:bookmarkStart w:id="686" w:name="_Toc160649774"/>
      <w:bookmarkStart w:id="687" w:name="_Toc160651584"/>
      <w:r w:rsidRPr="00D3062E">
        <w:t>5.</w:t>
      </w:r>
      <w:r>
        <w:t>9</w:t>
      </w:r>
      <w:r w:rsidRPr="00D3062E">
        <w:tab/>
      </w:r>
      <w:r w:rsidR="00E804B9" w:rsidRPr="00D3062E">
        <w:t>NSCE_ServiceContinuity</w:t>
      </w:r>
      <w:bookmarkEnd w:id="686"/>
      <w:bookmarkEnd w:id="687"/>
    </w:p>
    <w:p w14:paraId="10D931EF" w14:textId="0DC929C3" w:rsidR="00311EA5" w:rsidRPr="00D3062E" w:rsidRDefault="00311EA5" w:rsidP="00311EA5">
      <w:pPr>
        <w:pStyle w:val="21"/>
        <w:rPr>
          <w:lang w:val="en-US" w:eastAsia="zh-CN"/>
        </w:rPr>
      </w:pPr>
      <w:bookmarkStart w:id="688" w:name="_Toc160649775"/>
      <w:bookmarkStart w:id="689" w:name="_Toc160651585"/>
      <w:r w:rsidRPr="00D3062E">
        <w:t>5.10</w:t>
      </w:r>
      <w:r w:rsidRPr="00D3062E">
        <w:tab/>
      </w:r>
      <w:r w:rsidRPr="00D3062E">
        <w:rPr>
          <w:lang w:val="en-US"/>
        </w:rPr>
        <w:t>NSCE_</w:t>
      </w:r>
      <w:r w:rsidRPr="00D3062E">
        <w:t>MultiSlicesOptimization</w:t>
      </w:r>
      <w:bookmarkEnd w:id="688"/>
      <w:bookmarkEnd w:id="689"/>
    </w:p>
    <w:p w14:paraId="775D683A" w14:textId="77777777" w:rsidR="00311EA5" w:rsidRPr="00D3062E" w:rsidRDefault="00311EA5" w:rsidP="00311EA5">
      <w:pPr>
        <w:pStyle w:val="31"/>
        <w:rPr>
          <w:lang w:val="en-US" w:eastAsia="zh-CN"/>
        </w:rPr>
      </w:pPr>
      <w:bookmarkStart w:id="690" w:name="_Toc160649776"/>
      <w:bookmarkStart w:id="691" w:name="_Toc160651586"/>
      <w:r w:rsidRPr="00D3062E">
        <w:t>5.10.1</w:t>
      </w:r>
      <w:r w:rsidRPr="00D3062E">
        <w:tab/>
        <w:t>Service Description</w:t>
      </w:r>
      <w:bookmarkEnd w:id="690"/>
      <w:bookmarkEnd w:id="691"/>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77777777" w:rsidR="00311EA5" w:rsidRPr="00D3062E" w:rsidRDefault="00311EA5" w:rsidP="00311EA5">
      <w:pPr>
        <w:pStyle w:val="B10"/>
        <w:numPr>
          <w:ilvl w:val="0"/>
          <w:numId w:val="12"/>
        </w:numPr>
      </w:pPr>
      <w:r w:rsidRPr="00D3062E">
        <w:t>request Multiple Slices Optimization.</w:t>
      </w:r>
    </w:p>
    <w:p w14:paraId="2232D827" w14:textId="77777777" w:rsidR="00311EA5" w:rsidRPr="00D3062E" w:rsidRDefault="00311EA5" w:rsidP="00311EA5">
      <w:pPr>
        <w:pStyle w:val="31"/>
        <w:rPr>
          <w:lang w:val="en-US" w:eastAsia="zh-CN"/>
        </w:rPr>
      </w:pPr>
      <w:bookmarkStart w:id="692" w:name="_Toc160649777"/>
      <w:bookmarkStart w:id="693" w:name="_Toc160651587"/>
      <w:r w:rsidRPr="00D3062E">
        <w:t>5.10.2</w:t>
      </w:r>
      <w:r w:rsidRPr="00D3062E">
        <w:tab/>
        <w:t>Service Operations</w:t>
      </w:r>
      <w:bookmarkEnd w:id="692"/>
      <w:bookmarkEnd w:id="693"/>
    </w:p>
    <w:p w14:paraId="139B18A0" w14:textId="77777777" w:rsidR="00311EA5" w:rsidRPr="00D3062E" w:rsidRDefault="00311EA5" w:rsidP="00311EA5">
      <w:pPr>
        <w:pStyle w:val="41"/>
      </w:pPr>
      <w:bookmarkStart w:id="694" w:name="_Toc160649778"/>
      <w:bookmarkStart w:id="695" w:name="_Toc160651588"/>
      <w:r w:rsidRPr="00D3062E">
        <w:t>5.10.2.1</w:t>
      </w:r>
      <w:r w:rsidRPr="00D3062E">
        <w:tab/>
        <w:t>Introduction</w:t>
      </w:r>
      <w:bookmarkEnd w:id="694"/>
      <w:bookmarkEnd w:id="695"/>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696" w:name="_Toc160649779"/>
      <w:bookmarkStart w:id="697" w:name="_Toc160651589"/>
      <w:r w:rsidRPr="00D3062E">
        <w:t>5.10.2.2</w:t>
      </w:r>
      <w:r w:rsidRPr="00D3062E">
        <w:tab/>
        <w:t>NSCE_MultiSlicesOptimization_Request</w:t>
      </w:r>
      <w:bookmarkEnd w:id="696"/>
      <w:bookmarkEnd w:id="697"/>
    </w:p>
    <w:p w14:paraId="4AE00B24" w14:textId="77777777" w:rsidR="00311EA5" w:rsidRPr="00D3062E" w:rsidRDefault="00311EA5" w:rsidP="00311EA5">
      <w:pPr>
        <w:pStyle w:val="51"/>
      </w:pPr>
      <w:bookmarkStart w:id="698" w:name="_Toc160649780"/>
      <w:bookmarkStart w:id="699" w:name="_Toc160651590"/>
      <w:r w:rsidRPr="00D3062E">
        <w:t>5.10.2.2.1</w:t>
      </w:r>
      <w:r w:rsidRPr="00D3062E">
        <w:tab/>
        <w:t>General</w:t>
      </w:r>
      <w:bookmarkEnd w:id="698"/>
      <w:bookmarkEnd w:id="699"/>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77777777" w:rsidR="00311EA5" w:rsidRPr="00D3062E" w:rsidRDefault="00311EA5" w:rsidP="00311EA5">
      <w:pPr>
        <w:pStyle w:val="B10"/>
        <w:numPr>
          <w:ilvl w:val="0"/>
          <w:numId w:val="13"/>
        </w:numPr>
        <w:rPr>
          <w:lang w:val="en-US"/>
        </w:rPr>
      </w:pPr>
      <w:r w:rsidRPr="00D3062E">
        <w:t>Multiple Slices Optimization Request.</w:t>
      </w:r>
    </w:p>
    <w:p w14:paraId="49DF2325" w14:textId="77777777" w:rsidR="00311EA5" w:rsidRPr="00D3062E" w:rsidRDefault="00311EA5" w:rsidP="00311EA5">
      <w:pPr>
        <w:pStyle w:val="51"/>
      </w:pPr>
      <w:bookmarkStart w:id="700" w:name="_Toc160649781"/>
      <w:bookmarkStart w:id="701" w:name="_Toc160651591"/>
      <w:r w:rsidRPr="00D3062E">
        <w:t>5.10.2.2.2</w:t>
      </w:r>
      <w:r w:rsidRPr="00D3062E">
        <w:tab/>
        <w:t>Multiple Slices Optimization Request</w:t>
      </w:r>
      <w:bookmarkEnd w:id="700"/>
      <w:bookmarkEnd w:id="701"/>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311EA5">
      <w:pPr>
        <w:pStyle w:val="TF"/>
        <w:rPr>
          <w:lang w:val="en-US" w:eastAsia="zh-CN"/>
        </w:rPr>
      </w:pPr>
      <w:r w:rsidRPr="00D3062E">
        <w:rPr>
          <w:noProof/>
        </w:rPr>
        <w:object w:dxaOrig="9620" w:dyaOrig="2508" w14:anchorId="06D0BC6C">
          <v:shape id="_x0000_i1468" type="#_x0000_t75" alt="" style="width:480.6pt;height:125.4pt;mso-width-percent:0;mso-height-percent:0;mso-width-percent:0;mso-height-percent:0" o:ole="">
            <v:imagedata r:id="rId75" o:title=""/>
          </v:shape>
          <o:OLEObject Type="Embed" ProgID="Word.Document.8" ShapeID="_x0000_i1468" DrawAspect="Content" ObjectID="_1771264789" r:id="rId7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702" w:name="_Hlk159711933"/>
      <w:r w:rsidRPr="00D3062E">
        <w:rPr>
          <w:lang w:val="en-US" w:eastAsia="zh-CN"/>
        </w:rPr>
        <w:t xml:space="preserve">MultiSlicesOptReq </w:t>
      </w:r>
      <w:bookmarkEnd w:id="702"/>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703" w:name="_Toc160649782"/>
      <w:bookmarkStart w:id="704" w:name="_Toc160651592"/>
      <w:r w:rsidRPr="00D3062E">
        <w:t>5.11</w:t>
      </w:r>
      <w:r w:rsidRPr="00D3062E">
        <w:tab/>
      </w:r>
      <w:r w:rsidRPr="00D3062E">
        <w:rPr>
          <w:lang w:val="en-US"/>
        </w:rPr>
        <w:t>NSCE_NetworkSliceAdaptation</w:t>
      </w:r>
      <w:bookmarkEnd w:id="683"/>
      <w:bookmarkEnd w:id="684"/>
      <w:bookmarkEnd w:id="685"/>
      <w:bookmarkEnd w:id="703"/>
      <w:bookmarkEnd w:id="704"/>
    </w:p>
    <w:p w14:paraId="5A77A4E6" w14:textId="77777777" w:rsidR="00311EA5" w:rsidRPr="00D3062E" w:rsidRDefault="00311EA5" w:rsidP="00311EA5">
      <w:pPr>
        <w:pStyle w:val="31"/>
      </w:pPr>
      <w:bookmarkStart w:id="705" w:name="_Toc157434544"/>
      <w:bookmarkStart w:id="706" w:name="_Toc157436259"/>
      <w:bookmarkStart w:id="707" w:name="_Toc157440099"/>
      <w:bookmarkStart w:id="708" w:name="_Toc160649783"/>
      <w:bookmarkStart w:id="709" w:name="_Toc160651593"/>
      <w:r w:rsidRPr="00D3062E">
        <w:t>5.11.1</w:t>
      </w:r>
      <w:r w:rsidRPr="00D3062E">
        <w:tab/>
        <w:t>Service Description</w:t>
      </w:r>
      <w:bookmarkEnd w:id="708"/>
      <w:bookmarkEnd w:id="709"/>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lastRenderedPageBreak/>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710" w:name="_Toc160649784"/>
      <w:bookmarkStart w:id="711" w:name="_Toc160651594"/>
      <w:r w:rsidRPr="00D3062E">
        <w:t>5.11.2</w:t>
      </w:r>
      <w:r w:rsidRPr="00D3062E">
        <w:tab/>
        <w:t>Service Operations</w:t>
      </w:r>
      <w:bookmarkEnd w:id="710"/>
      <w:bookmarkEnd w:id="711"/>
    </w:p>
    <w:p w14:paraId="748FBE1B" w14:textId="77777777" w:rsidR="00311EA5" w:rsidRPr="00D3062E" w:rsidRDefault="00311EA5" w:rsidP="00311EA5">
      <w:pPr>
        <w:pStyle w:val="41"/>
      </w:pPr>
      <w:bookmarkStart w:id="712" w:name="_Toc157434545"/>
      <w:bookmarkStart w:id="713" w:name="_Toc157436260"/>
      <w:bookmarkStart w:id="714" w:name="_Toc157440100"/>
      <w:bookmarkStart w:id="715" w:name="_Toc160649785"/>
      <w:bookmarkStart w:id="716" w:name="_Toc160651595"/>
      <w:bookmarkEnd w:id="705"/>
      <w:bookmarkEnd w:id="706"/>
      <w:bookmarkEnd w:id="707"/>
      <w:r w:rsidRPr="00D3062E">
        <w:t>5.11.2.1</w:t>
      </w:r>
      <w:r w:rsidRPr="00D3062E">
        <w:tab/>
        <w:t>Introduction</w:t>
      </w:r>
      <w:bookmarkEnd w:id="715"/>
      <w:bookmarkEnd w:id="716"/>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717" w:name="_Toc160649786"/>
      <w:bookmarkStart w:id="718" w:name="_Toc160651596"/>
      <w:r w:rsidRPr="00D3062E">
        <w:t>5.11.2.2</w:t>
      </w:r>
      <w:r w:rsidRPr="00D3062E">
        <w:tab/>
        <w:t>Network_slice_adaptation</w:t>
      </w:r>
      <w:bookmarkEnd w:id="712"/>
      <w:bookmarkEnd w:id="713"/>
      <w:bookmarkEnd w:id="714"/>
      <w:bookmarkEnd w:id="717"/>
      <w:bookmarkEnd w:id="718"/>
    </w:p>
    <w:p w14:paraId="001B67EB" w14:textId="77777777" w:rsidR="009A4BE1" w:rsidRPr="00D3062E" w:rsidRDefault="009A4BE1" w:rsidP="009A4BE1">
      <w:pPr>
        <w:pStyle w:val="51"/>
      </w:pPr>
      <w:bookmarkStart w:id="719" w:name="_Toc157434546"/>
      <w:bookmarkStart w:id="720" w:name="_Toc157436261"/>
      <w:bookmarkStart w:id="721" w:name="_Toc157440101"/>
      <w:bookmarkStart w:id="722" w:name="_Toc160649787"/>
      <w:bookmarkStart w:id="723" w:name="_Toc160651597"/>
      <w:r w:rsidRPr="00D3062E">
        <w:t>5.11.2.2.1</w:t>
      </w:r>
      <w:r w:rsidRPr="00D3062E">
        <w:tab/>
        <w:t>General</w:t>
      </w:r>
      <w:bookmarkEnd w:id="719"/>
      <w:bookmarkEnd w:id="720"/>
      <w:bookmarkEnd w:id="721"/>
      <w:bookmarkEnd w:id="722"/>
      <w:bookmarkEnd w:id="723"/>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148EB86F" w14:textId="77777777" w:rsidR="009A4BE1" w:rsidRPr="00D3062E" w:rsidRDefault="009A4BE1" w:rsidP="009A4BE1">
      <w:pPr>
        <w:pStyle w:val="51"/>
      </w:pPr>
      <w:bookmarkStart w:id="724" w:name="_Toc157434547"/>
      <w:bookmarkStart w:id="725" w:name="_Toc157436262"/>
      <w:bookmarkStart w:id="726" w:name="_Toc157440102"/>
      <w:bookmarkStart w:id="727" w:name="_Toc160649788"/>
      <w:bookmarkStart w:id="728" w:name="_Toc160651598"/>
      <w:r w:rsidRPr="00D3062E">
        <w:t>5.11.2.2.2</w:t>
      </w:r>
      <w:r w:rsidRPr="00D3062E">
        <w:tab/>
        <w:t>Network Slice Adaptation Request</w:t>
      </w:r>
      <w:bookmarkEnd w:id="724"/>
      <w:bookmarkEnd w:id="725"/>
      <w:bookmarkEnd w:id="726"/>
      <w:bookmarkEnd w:id="727"/>
      <w:bookmarkEnd w:id="728"/>
    </w:p>
    <w:p w14:paraId="424643C1" w14:textId="77777777" w:rsidR="009A4BE1" w:rsidRPr="00D3062E" w:rsidRDefault="009A4BE1" w:rsidP="009A4BE1">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2C2C96D9" w14:textId="77777777" w:rsidR="00137CE6" w:rsidRPr="00D3062E" w:rsidRDefault="003E3B18" w:rsidP="00137CE6">
      <w:pPr>
        <w:pStyle w:val="TH"/>
      </w:pPr>
      <w:r w:rsidRPr="00D3062E">
        <w:rPr>
          <w:noProof/>
        </w:rPr>
        <w:object w:dxaOrig="9620" w:dyaOrig="2508" w14:anchorId="46F2FE37">
          <v:shape id="_x0000_i1383" type="#_x0000_t75" alt="" style="width:481.2pt;height:125.4pt;mso-width-percent:0;mso-height-percent:0;mso-width-percent:0;mso-height-percent:0" o:ole="">
            <v:imagedata r:id="rId77" o:title=""/>
          </v:shape>
          <o:OLEObject Type="Embed" ProgID="Word.Document.8" ShapeID="_x0000_i1383" DrawAspect="Content" ObjectID="_1771264790" r:id="rId78">
            <o:FieldCodes>\s</o:FieldCodes>
          </o:OLEObject>
        </w:object>
      </w:r>
      <w:r w:rsidR="009A4BE1" w:rsidRPr="00D3062E">
        <w:t xml:space="preserve"> </w:t>
      </w:r>
    </w:p>
    <w:p w14:paraId="1CA21D41" w14:textId="342C8D11" w:rsidR="009A4BE1" w:rsidRPr="00D3062E" w:rsidRDefault="009A4BE1" w:rsidP="009A4BE1">
      <w:pPr>
        <w:pStyle w:val="TF"/>
      </w:pPr>
      <w:r w:rsidRPr="00D3062E">
        <w:t>Figure 5.11.2.2.2-1: Procedure for Network Slice Adaptation Request</w:t>
      </w:r>
    </w:p>
    <w:p w14:paraId="12490DCC" w14:textId="77777777" w:rsidR="009A4BE1" w:rsidRPr="00D3062E" w:rsidRDefault="009A4BE1" w:rsidP="009A4BE1">
      <w:pPr>
        <w:pStyle w:val="B10"/>
      </w:pPr>
      <w:r w:rsidRPr="00D3062E">
        <w:t>1.</w:t>
      </w:r>
      <w:r w:rsidRPr="00D3062E">
        <w:tab/>
        <w:t>To request network slice adaptation, the service consumer shall send an HTTP POST request message (i.e., custom operation "Request") to the NSCE server, with the request body containing the NwSliceAdptInfo data structure.</w:t>
      </w:r>
    </w:p>
    <w:p w14:paraId="17A31404" w14:textId="77777777" w:rsidR="009A4BE1" w:rsidRPr="00D3062E" w:rsidRDefault="009A4BE1" w:rsidP="009A4BE1">
      <w:pPr>
        <w:pStyle w:val="B10"/>
      </w:pPr>
      <w:r w:rsidRPr="00D3062E">
        <w:t>2a.</w:t>
      </w:r>
      <w:r w:rsidRPr="00D3062E">
        <w:tab/>
        <w:t>Upon reception of the HTTP POST request message as described above, the NSCE server shall:</w:t>
      </w:r>
    </w:p>
    <w:p w14:paraId="6643AD2D" w14:textId="77777777" w:rsidR="009A4BE1" w:rsidRPr="00D3062E" w:rsidRDefault="009A4BE1" w:rsidP="009A4BE1">
      <w:pPr>
        <w:pStyle w:val="B2"/>
      </w:pPr>
      <w:r w:rsidRPr="00D3062E">
        <w:rPr>
          <w:lang w:val="en-IN"/>
        </w:rPr>
        <w:t>i.</w:t>
      </w:r>
      <w:r w:rsidRPr="00D3062E">
        <w:rPr>
          <w:lang w:val="en-IN"/>
        </w:rPr>
        <w:tab/>
      </w:r>
      <w:r w:rsidRPr="00D3062E">
        <w:t>process the request and trigger the network slice configuration per VAL UE within the VAL Application to provide the updated S-NSSAI and DNN per VAL UE</w:t>
      </w:r>
      <w:r w:rsidRPr="00D3062E">
        <w:rPr>
          <w:lang w:val="en-IN"/>
        </w:rPr>
        <w:t>;</w:t>
      </w:r>
    </w:p>
    <w:p w14:paraId="4D577B60" w14:textId="77777777" w:rsidR="009A4BE1" w:rsidRPr="00D3062E" w:rsidRDefault="009A4BE1" w:rsidP="009A4BE1">
      <w:pPr>
        <w:pStyle w:val="B2"/>
        <w:rPr>
          <w:rFonts w:eastAsia="宋体"/>
        </w:rPr>
      </w:pPr>
      <w:r w:rsidRPr="00D3062E">
        <w:lastRenderedPageBreak/>
        <w:t>ii.</w:t>
      </w:r>
      <w:r w:rsidRPr="00D3062E">
        <w:tab/>
        <w:t>send guidance information (i.e., the updated S-NSSAI and DNN per VAL UE) to the PCF via NEF as part of the AF-driven</w:t>
      </w:r>
      <w:r w:rsidRPr="00D3062E">
        <w:rPr>
          <w:rFonts w:eastAsia="宋体"/>
        </w:rPr>
        <w:t xml:space="preserve"> guidance for URSP determination in the 5G system, using the Nnef_ServiceParameter API as defined in 3GPP TS 29.522 [16]; and</w:t>
      </w:r>
    </w:p>
    <w:p w14:paraId="3024FE86" w14:textId="77777777" w:rsidR="009A4BE1" w:rsidRPr="00D3062E" w:rsidRDefault="009A4BE1" w:rsidP="009A4BE1">
      <w:pPr>
        <w:pStyle w:val="B2"/>
        <w:rPr>
          <w:lang w:eastAsia="ja-JP"/>
        </w:rPr>
      </w:pPr>
      <w:r w:rsidRPr="00D3062E">
        <w:rPr>
          <w:lang w:eastAsia="ja-JP"/>
        </w:rPr>
        <w:t>iii</w:t>
      </w:r>
      <w:r w:rsidRPr="00D3062E">
        <w:rPr>
          <w:rFonts w:hint="eastAsia"/>
          <w:lang w:eastAsia="ja-JP"/>
        </w:rPr>
        <w:t>.</w:t>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1BD99EAB" w14:textId="1756E514"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51A1BB79" w14:textId="77777777" w:rsidR="00311EA5" w:rsidRPr="00D3062E" w:rsidRDefault="00311EA5" w:rsidP="00311EA5">
      <w:pPr>
        <w:pStyle w:val="51"/>
      </w:pPr>
      <w:bookmarkStart w:id="729" w:name="_Toc160649789"/>
      <w:bookmarkStart w:id="730" w:name="_Toc160651599"/>
      <w:r w:rsidRPr="00D3062E">
        <w:t>5.11.2.2.2</w:t>
      </w:r>
      <w:r w:rsidRPr="00D3062E">
        <w:tab/>
        <w:t>Network Slice Adaptation Request</w:t>
      </w:r>
      <w:bookmarkEnd w:id="729"/>
      <w:bookmarkEnd w:id="730"/>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472" type="#_x0000_t75" alt="" style="width:481.2pt;height:125.4pt;mso-width-percent:0;mso-height-percent:0;mso-width-percent:0;mso-height-percent:0" o:ole="">
            <v:imagedata r:id="rId77" o:title=""/>
          </v:shape>
          <o:OLEObject Type="Embed" ProgID="Word.Document.8" ShapeID="_x0000_i1472" DrawAspect="Content" ObjectID="_1771264791" r:id="rId79">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731"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732" w:name="_Toc160649790"/>
      <w:bookmarkStart w:id="733" w:name="_Toc160651600"/>
      <w:bookmarkEnd w:id="731"/>
      <w:r w:rsidRPr="00D3062E">
        <w:t>5.11.2.3</w:t>
      </w:r>
      <w:r w:rsidRPr="00D3062E">
        <w:tab/>
      </w:r>
      <w:r w:rsidRPr="00D3062E">
        <w:rPr>
          <w:lang w:val="en-US"/>
        </w:rPr>
        <w:t>NSCE_NetworkSliceAdaptation_Notify</w:t>
      </w:r>
      <w:bookmarkEnd w:id="732"/>
      <w:bookmarkEnd w:id="733"/>
    </w:p>
    <w:p w14:paraId="62042703" w14:textId="77777777" w:rsidR="00311EA5" w:rsidRPr="00D3062E" w:rsidRDefault="00311EA5" w:rsidP="00311EA5">
      <w:pPr>
        <w:pStyle w:val="51"/>
      </w:pPr>
      <w:bookmarkStart w:id="734" w:name="_Toc160649791"/>
      <w:bookmarkStart w:id="735" w:name="_Toc160651601"/>
      <w:r w:rsidRPr="00D3062E">
        <w:t>5.11.2.3.1</w:t>
      </w:r>
      <w:r w:rsidRPr="00D3062E">
        <w:tab/>
        <w:t>General</w:t>
      </w:r>
      <w:bookmarkEnd w:id="734"/>
      <w:bookmarkEnd w:id="735"/>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lastRenderedPageBreak/>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736" w:name="_Toc160649792"/>
      <w:bookmarkStart w:id="737" w:name="_Toc160651602"/>
      <w:r w:rsidRPr="00D3062E">
        <w:t>5.11.2.3.2</w:t>
      </w:r>
      <w:r w:rsidRPr="00D3062E">
        <w:tab/>
        <w:t xml:space="preserve">Network Slice Adaptation Status </w:t>
      </w:r>
      <w:r w:rsidRPr="00D3062E">
        <w:rPr>
          <w:lang w:val="en-US"/>
        </w:rPr>
        <w:t>Notification</w:t>
      </w:r>
      <w:bookmarkEnd w:id="736"/>
      <w:bookmarkEnd w:id="737"/>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738" w:name="_MON_1768492208"/>
    <w:bookmarkEnd w:id="738"/>
    <w:p w14:paraId="02157066" w14:textId="77777777" w:rsidR="00311EA5" w:rsidRPr="00D3062E" w:rsidRDefault="00311EA5" w:rsidP="00311EA5">
      <w:pPr>
        <w:pStyle w:val="TF"/>
      </w:pPr>
      <w:r w:rsidRPr="00D3062E">
        <w:rPr>
          <w:noProof/>
        </w:rPr>
        <w:object w:dxaOrig="9620" w:dyaOrig="2749" w14:anchorId="4CA0D895">
          <v:shape id="_x0000_i1473" type="#_x0000_t75" alt="" style="width:481.2pt;height:137.4pt" o:ole="">
            <v:imagedata r:id="rId80" o:title=""/>
          </v:shape>
          <o:OLEObject Type="Embed" ProgID="Word.Document.8" ShapeID="_x0000_i1473" DrawAspect="Content" ObjectID="_1771264792" r:id="rId81">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739" w:name="_Toc157434548"/>
      <w:bookmarkStart w:id="740" w:name="_Toc157436263"/>
      <w:bookmarkStart w:id="741" w:name="_Toc157440103"/>
      <w:bookmarkStart w:id="742" w:name="_Toc160649793"/>
      <w:bookmarkStart w:id="743" w:name="_Toc160651603"/>
      <w:r w:rsidRPr="00D3062E">
        <w:t>5.12</w:t>
      </w:r>
      <w:r w:rsidRPr="00D3062E">
        <w:tab/>
      </w:r>
      <w:r w:rsidRPr="00D3062E">
        <w:rPr>
          <w:lang w:val="en-US"/>
        </w:rPr>
        <w:t>NSCE_SliceCommService</w:t>
      </w:r>
      <w:bookmarkEnd w:id="739"/>
      <w:bookmarkEnd w:id="740"/>
      <w:bookmarkEnd w:id="741"/>
      <w:bookmarkEnd w:id="742"/>
      <w:bookmarkEnd w:id="743"/>
    </w:p>
    <w:p w14:paraId="2CD1A70F" w14:textId="77777777" w:rsidR="00091209" w:rsidRPr="00D3062E" w:rsidRDefault="00091209" w:rsidP="00091209">
      <w:pPr>
        <w:pStyle w:val="31"/>
      </w:pPr>
      <w:bookmarkStart w:id="744" w:name="_Toc157434549"/>
      <w:bookmarkStart w:id="745" w:name="_Toc157436264"/>
      <w:bookmarkStart w:id="746" w:name="_Toc157440104"/>
      <w:bookmarkStart w:id="747" w:name="_Toc160649794"/>
      <w:bookmarkStart w:id="748" w:name="_Toc160651604"/>
      <w:r w:rsidRPr="00D3062E">
        <w:t>5.12.1</w:t>
      </w:r>
      <w:r w:rsidRPr="00D3062E">
        <w:tab/>
        <w:t>Service Description</w:t>
      </w:r>
      <w:bookmarkEnd w:id="744"/>
      <w:bookmarkEnd w:id="745"/>
      <w:bookmarkEnd w:id="746"/>
      <w:bookmarkEnd w:id="747"/>
      <w:bookmarkEnd w:id="748"/>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749" w:name="_Toc157434550"/>
      <w:bookmarkStart w:id="750" w:name="_Toc157436265"/>
      <w:bookmarkStart w:id="751" w:name="_Toc157440105"/>
      <w:bookmarkStart w:id="752" w:name="_Toc160649795"/>
      <w:bookmarkStart w:id="753" w:name="_Toc160651605"/>
      <w:r w:rsidRPr="00D3062E">
        <w:t>5.12.2</w:t>
      </w:r>
      <w:r w:rsidRPr="00D3062E">
        <w:tab/>
        <w:t>Service Operations</w:t>
      </w:r>
      <w:bookmarkEnd w:id="752"/>
      <w:bookmarkEnd w:id="753"/>
    </w:p>
    <w:p w14:paraId="724A3DEB" w14:textId="77777777" w:rsidR="00091209" w:rsidRPr="00D3062E" w:rsidRDefault="00091209" w:rsidP="00091209">
      <w:pPr>
        <w:pStyle w:val="41"/>
      </w:pPr>
      <w:bookmarkStart w:id="754" w:name="_Toc160649796"/>
      <w:bookmarkStart w:id="755" w:name="_Toc160651606"/>
      <w:r w:rsidRPr="00D3062E">
        <w:t>5.12.2.1</w:t>
      </w:r>
      <w:r w:rsidRPr="00D3062E">
        <w:tab/>
        <w:t>Introduction</w:t>
      </w:r>
      <w:bookmarkEnd w:id="749"/>
      <w:bookmarkEnd w:id="750"/>
      <w:bookmarkEnd w:id="751"/>
      <w:bookmarkEnd w:id="754"/>
      <w:bookmarkEnd w:id="755"/>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lastRenderedPageBreak/>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756" w:name="_Toc157434551"/>
      <w:bookmarkStart w:id="757" w:name="_Toc157436266"/>
      <w:bookmarkStart w:id="758" w:name="_Toc157440106"/>
      <w:bookmarkStart w:id="759" w:name="_Toc160649797"/>
      <w:bookmarkStart w:id="760" w:name="_Toc160651607"/>
      <w:r w:rsidRPr="00D3062E">
        <w:t>5.12.2.2</w:t>
      </w:r>
      <w:r w:rsidRPr="00D3062E">
        <w:tab/>
      </w:r>
      <w:r w:rsidRPr="00D3062E">
        <w:rPr>
          <w:lang w:val="en-US"/>
        </w:rPr>
        <w:t>NSCE_SliceCommService</w:t>
      </w:r>
      <w:r w:rsidRPr="00D3062E">
        <w:t>_Create</w:t>
      </w:r>
      <w:bookmarkEnd w:id="756"/>
      <w:bookmarkEnd w:id="757"/>
      <w:bookmarkEnd w:id="758"/>
      <w:bookmarkEnd w:id="759"/>
      <w:bookmarkEnd w:id="760"/>
    </w:p>
    <w:p w14:paraId="0C8FAE35" w14:textId="77777777" w:rsidR="00091209" w:rsidRPr="00D3062E" w:rsidRDefault="00091209" w:rsidP="00091209">
      <w:pPr>
        <w:pStyle w:val="51"/>
      </w:pPr>
      <w:bookmarkStart w:id="761" w:name="_Toc157434552"/>
      <w:bookmarkStart w:id="762" w:name="_Toc157436267"/>
      <w:bookmarkStart w:id="763" w:name="_Toc157440107"/>
      <w:bookmarkStart w:id="764" w:name="_Toc160649798"/>
      <w:bookmarkStart w:id="765" w:name="_Toc160651608"/>
      <w:r w:rsidRPr="00D3062E">
        <w:t>5.12.2.2.1</w:t>
      </w:r>
      <w:r w:rsidRPr="00D3062E">
        <w:tab/>
        <w:t>General</w:t>
      </w:r>
      <w:bookmarkEnd w:id="761"/>
      <w:bookmarkEnd w:id="762"/>
      <w:bookmarkEnd w:id="763"/>
      <w:bookmarkEnd w:id="764"/>
      <w:bookmarkEnd w:id="765"/>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766" w:name="_Toc157434553"/>
      <w:bookmarkStart w:id="767" w:name="_Toc157436268"/>
      <w:bookmarkStart w:id="768" w:name="_Toc157440108"/>
      <w:bookmarkStart w:id="769" w:name="_Toc160649799"/>
      <w:bookmarkStart w:id="770" w:name="_Toc160651609"/>
      <w:r w:rsidRPr="00D3062E">
        <w:t>5.12.2.2.2</w:t>
      </w:r>
      <w:r w:rsidRPr="00D3062E">
        <w:tab/>
        <w:t>Slice Related Communication Service Creation</w:t>
      </w:r>
      <w:bookmarkEnd w:id="766"/>
      <w:bookmarkEnd w:id="767"/>
      <w:bookmarkEnd w:id="768"/>
      <w:bookmarkEnd w:id="769"/>
      <w:bookmarkEnd w:id="770"/>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384" type="#_x0000_t75" alt="" style="width:478.8pt;height:126.6pt;mso-width-percent:0;mso-height-percent:0;mso-width-percent:0;mso-height-percent:0" o:ole="">
            <v:imagedata r:id="rId82" o:title=""/>
          </v:shape>
          <o:OLEObject Type="Embed" ProgID="Word.Document.8" ShapeID="_x0000_i1384" DrawAspect="Content" ObjectID="_1771264793" r:id="rId83">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771" w:name="_Toc157434554"/>
      <w:bookmarkStart w:id="772" w:name="_Toc157436269"/>
      <w:bookmarkStart w:id="773" w:name="_Toc157440109"/>
      <w:bookmarkStart w:id="774" w:name="_Toc160649800"/>
      <w:bookmarkStart w:id="775" w:name="_Toc160651610"/>
      <w:r w:rsidRPr="00D3062E">
        <w:lastRenderedPageBreak/>
        <w:t>5.12.2.3</w:t>
      </w:r>
      <w:r w:rsidRPr="00D3062E">
        <w:tab/>
      </w:r>
      <w:r w:rsidRPr="00D3062E">
        <w:rPr>
          <w:lang w:val="en-US"/>
        </w:rPr>
        <w:t>NSCE_SliceCommService</w:t>
      </w:r>
      <w:r w:rsidRPr="00D3062E">
        <w:t>_Reconfigure</w:t>
      </w:r>
      <w:bookmarkEnd w:id="771"/>
      <w:bookmarkEnd w:id="772"/>
      <w:bookmarkEnd w:id="773"/>
      <w:bookmarkEnd w:id="774"/>
      <w:bookmarkEnd w:id="775"/>
    </w:p>
    <w:p w14:paraId="470B38DB" w14:textId="77777777" w:rsidR="00091209" w:rsidRPr="00D3062E" w:rsidRDefault="00091209" w:rsidP="00091209">
      <w:pPr>
        <w:pStyle w:val="51"/>
      </w:pPr>
      <w:bookmarkStart w:id="776" w:name="_Toc157434555"/>
      <w:bookmarkStart w:id="777" w:name="_Toc157436270"/>
      <w:bookmarkStart w:id="778" w:name="_Toc157440110"/>
      <w:bookmarkStart w:id="779" w:name="_Toc160649801"/>
      <w:bookmarkStart w:id="780" w:name="_Toc160651611"/>
      <w:r w:rsidRPr="00D3062E">
        <w:t>5.12.2.3.1</w:t>
      </w:r>
      <w:r w:rsidRPr="00D3062E">
        <w:tab/>
        <w:t>General</w:t>
      </w:r>
      <w:bookmarkEnd w:id="776"/>
      <w:bookmarkEnd w:id="777"/>
      <w:bookmarkEnd w:id="778"/>
      <w:bookmarkEnd w:id="779"/>
      <w:bookmarkEnd w:id="780"/>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781" w:name="_Toc157434557"/>
      <w:bookmarkStart w:id="782" w:name="_Toc157436272"/>
      <w:bookmarkStart w:id="783" w:name="_Toc157440112"/>
      <w:bookmarkStart w:id="784" w:name="_Toc160649802"/>
      <w:bookmarkStart w:id="785" w:name="_Toc160651612"/>
      <w:r w:rsidRPr="00D3062E">
        <w:t>5.12.2.3.2</w:t>
      </w:r>
      <w:r w:rsidRPr="00D3062E">
        <w:tab/>
        <w:t>Slice Related Communication Service Reconfiguration</w:t>
      </w:r>
      <w:bookmarkEnd w:id="784"/>
      <w:bookmarkEnd w:id="785"/>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526" type="#_x0000_t75" alt="" style="width:478.8pt;height:157.2pt;mso-width-percent:0;mso-height-percent:0;mso-width-percent:0;mso-height-percent:0" o:ole="">
            <v:imagedata r:id="rId84" o:title=""/>
          </v:shape>
          <o:OLEObject Type="Embed" ProgID="Word.Document.8" ShapeID="_x0000_i1526" DrawAspect="Content" ObjectID="_1771264794" r:id="rId85">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786" w:name="_Toc160649803"/>
      <w:bookmarkStart w:id="787" w:name="_Toc160651613"/>
      <w:r w:rsidRPr="00D3062E">
        <w:lastRenderedPageBreak/>
        <w:t>5.12.2.4</w:t>
      </w:r>
      <w:r w:rsidRPr="00D3062E">
        <w:tab/>
      </w:r>
      <w:r w:rsidRPr="00D3062E">
        <w:rPr>
          <w:lang w:val="en-US"/>
        </w:rPr>
        <w:t>NSCE_SliceCommService</w:t>
      </w:r>
      <w:r w:rsidRPr="00D3062E">
        <w:t>_</w:t>
      </w:r>
      <w:r w:rsidRPr="00D3062E">
        <w:rPr>
          <w:lang w:val="en-US"/>
        </w:rPr>
        <w:t>Disengage</w:t>
      </w:r>
      <w:bookmarkEnd w:id="781"/>
      <w:bookmarkEnd w:id="782"/>
      <w:bookmarkEnd w:id="783"/>
      <w:bookmarkEnd w:id="786"/>
      <w:bookmarkEnd w:id="787"/>
    </w:p>
    <w:p w14:paraId="73D6F894" w14:textId="77777777" w:rsidR="00091209" w:rsidRPr="00D3062E" w:rsidRDefault="00091209" w:rsidP="00091209">
      <w:pPr>
        <w:pStyle w:val="51"/>
      </w:pPr>
      <w:bookmarkStart w:id="788" w:name="_Toc157434558"/>
      <w:bookmarkStart w:id="789" w:name="_Toc157436273"/>
      <w:bookmarkStart w:id="790" w:name="_Toc157440113"/>
      <w:bookmarkStart w:id="791" w:name="_Toc160649804"/>
      <w:bookmarkStart w:id="792" w:name="_Toc160651614"/>
      <w:r w:rsidRPr="00D3062E">
        <w:t>5.12.2.4.1</w:t>
      </w:r>
      <w:r w:rsidRPr="00D3062E">
        <w:tab/>
        <w:t>General</w:t>
      </w:r>
      <w:bookmarkEnd w:id="788"/>
      <w:bookmarkEnd w:id="789"/>
      <w:bookmarkEnd w:id="790"/>
      <w:bookmarkEnd w:id="791"/>
      <w:bookmarkEnd w:id="792"/>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793" w:name="_Toc90661423"/>
      <w:bookmarkStart w:id="794" w:name="_Toc138754924"/>
      <w:bookmarkStart w:id="795" w:name="_Toc151885628"/>
      <w:bookmarkStart w:id="796" w:name="_Toc152075693"/>
      <w:bookmarkStart w:id="797" w:name="_Toc153793408"/>
      <w:bookmarkStart w:id="798" w:name="_Toc157434560"/>
      <w:bookmarkStart w:id="799" w:name="_Toc157436275"/>
      <w:bookmarkStart w:id="800" w:name="_Toc157440115"/>
      <w:bookmarkStart w:id="801" w:name="_Toc157434559"/>
      <w:bookmarkStart w:id="802" w:name="_Toc157436274"/>
      <w:bookmarkStart w:id="803" w:name="_Toc157440114"/>
      <w:bookmarkStart w:id="804" w:name="_Toc160649805"/>
      <w:bookmarkStart w:id="805" w:name="_Toc160651615"/>
      <w:r w:rsidRPr="00D3062E">
        <w:t>5.12.2.4.2</w:t>
      </w:r>
      <w:r w:rsidRPr="00D3062E">
        <w:tab/>
        <w:t xml:space="preserve">Slice Related Communication Service </w:t>
      </w:r>
      <w:r w:rsidRPr="00D3062E">
        <w:rPr>
          <w:lang w:val="en-US"/>
        </w:rPr>
        <w:t>Disengagement</w:t>
      </w:r>
      <w:bookmarkEnd w:id="801"/>
      <w:bookmarkEnd w:id="802"/>
      <w:bookmarkEnd w:id="803"/>
      <w:bookmarkEnd w:id="804"/>
      <w:bookmarkEnd w:id="805"/>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529" type="#_x0000_t75" alt="" style="width:478.8pt;height:127.2pt;mso-width-percent:0;mso-height-percent:0;mso-width-percent:0;mso-height-percent:0" o:ole="">
            <v:imagedata r:id="rId86" o:title=""/>
          </v:shape>
          <o:OLEObject Type="Embed" ProgID="Word.Document.8" ShapeID="_x0000_i1529" DrawAspect="Content" ObjectID="_1771264795" r:id="rId87">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806" w:name="_Toc160649806"/>
      <w:bookmarkStart w:id="807" w:name="_Toc160651616"/>
      <w:r w:rsidRPr="00D3062E">
        <w:t>5.13</w:t>
      </w:r>
      <w:r w:rsidRPr="00D3062E">
        <w:tab/>
        <w:t>NSCE_InterPLMNContinuity</w:t>
      </w:r>
      <w:bookmarkEnd w:id="806"/>
      <w:bookmarkEnd w:id="807"/>
    </w:p>
    <w:p w14:paraId="261FFEE2" w14:textId="77777777" w:rsidR="00D3062E" w:rsidRPr="00D3062E" w:rsidRDefault="00D3062E" w:rsidP="00D3062E">
      <w:pPr>
        <w:pStyle w:val="31"/>
      </w:pPr>
      <w:bookmarkStart w:id="808" w:name="_Toc160649807"/>
      <w:bookmarkStart w:id="809" w:name="_Toc160651617"/>
      <w:r w:rsidRPr="00D3062E">
        <w:t>5.13.1</w:t>
      </w:r>
      <w:r w:rsidRPr="00D3062E">
        <w:tab/>
        <w:t>Service Description</w:t>
      </w:r>
      <w:bookmarkEnd w:id="808"/>
      <w:bookmarkEnd w:id="809"/>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810" w:name="_Toc160649808"/>
      <w:bookmarkStart w:id="811" w:name="_Toc160651618"/>
      <w:r w:rsidRPr="00D3062E">
        <w:t>5.13.2</w:t>
      </w:r>
      <w:r w:rsidRPr="00D3062E">
        <w:tab/>
        <w:t>Service Operations</w:t>
      </w:r>
      <w:bookmarkEnd w:id="810"/>
      <w:bookmarkEnd w:id="811"/>
    </w:p>
    <w:p w14:paraId="4EB851B9" w14:textId="77777777" w:rsidR="00D3062E" w:rsidRPr="00D3062E" w:rsidRDefault="00D3062E" w:rsidP="00D3062E">
      <w:pPr>
        <w:pStyle w:val="41"/>
      </w:pPr>
      <w:bookmarkStart w:id="812" w:name="_Toc160649809"/>
      <w:bookmarkStart w:id="813" w:name="_Toc160651619"/>
      <w:r w:rsidRPr="00D3062E">
        <w:t>5.13.2.1</w:t>
      </w:r>
      <w:r w:rsidRPr="00D3062E">
        <w:tab/>
        <w:t>Introduction</w:t>
      </w:r>
      <w:bookmarkEnd w:id="812"/>
      <w:bookmarkEnd w:id="813"/>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814" w:name="_Toc160649810"/>
      <w:bookmarkStart w:id="815" w:name="_Toc160651620"/>
      <w:r w:rsidRPr="00D3062E">
        <w:t>5.13.2.2</w:t>
      </w:r>
      <w:r w:rsidRPr="00D3062E">
        <w:tab/>
        <w:t>NSCE_InterPLMNContinuity_</w:t>
      </w:r>
      <w:r w:rsidRPr="00D3062E">
        <w:rPr>
          <w:lang w:val="en-US"/>
        </w:rPr>
        <w:t>Request</w:t>
      </w:r>
      <w:bookmarkEnd w:id="814"/>
      <w:bookmarkEnd w:id="815"/>
    </w:p>
    <w:p w14:paraId="0AEB8EBB" w14:textId="77777777" w:rsidR="00D3062E" w:rsidRPr="00D3062E" w:rsidRDefault="00D3062E" w:rsidP="00D3062E">
      <w:pPr>
        <w:pStyle w:val="51"/>
      </w:pPr>
      <w:bookmarkStart w:id="816" w:name="_Toc160649811"/>
      <w:bookmarkStart w:id="817" w:name="_Toc160651621"/>
      <w:r w:rsidRPr="00D3062E">
        <w:t>5.13.2.2.1</w:t>
      </w:r>
      <w:r w:rsidRPr="00D3062E">
        <w:tab/>
        <w:t>General</w:t>
      </w:r>
      <w:bookmarkEnd w:id="816"/>
      <w:bookmarkEnd w:id="817"/>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818" w:name="_Toc160649812"/>
      <w:bookmarkStart w:id="819" w:name="_Toc160651622"/>
      <w:r w:rsidRPr="00D3062E">
        <w:t>5.13.2.2.2</w:t>
      </w:r>
      <w:r w:rsidRPr="00D3062E">
        <w:tab/>
        <w:t>Inter-PLMN Application Service Continuity</w:t>
      </w:r>
      <w:r w:rsidRPr="00D3062E">
        <w:rPr>
          <w:rFonts w:cs="Courier New"/>
          <w:szCs w:val="16"/>
        </w:rPr>
        <w:t xml:space="preserve"> Request</w:t>
      </w:r>
      <w:bookmarkEnd w:id="818"/>
      <w:bookmarkEnd w:id="819"/>
    </w:p>
    <w:p w14:paraId="24AF3E8D" w14:textId="77777777" w:rsidR="00D3062E" w:rsidRPr="00D3062E" w:rsidRDefault="00D3062E" w:rsidP="00D3062E">
      <w:r w:rsidRPr="00D3062E">
        <w:t>Figure 5.13.2.2.2-1 depicts a scenario where a service consumer sends a request to the NSCE Server to request a multiple slices related performance and analytics consolidated reporting to the NSCE Server (see also clause 9.13 of 3GPP°TS°23.435°[14]).</w:t>
      </w:r>
    </w:p>
    <w:p w14:paraId="71FF6D94" w14:textId="77777777" w:rsidR="00D3062E" w:rsidRPr="00D3062E" w:rsidRDefault="00D3062E" w:rsidP="00D3062E">
      <w:pPr>
        <w:pStyle w:val="TH"/>
      </w:pPr>
      <w:r w:rsidRPr="00D3062E">
        <w:rPr>
          <w:noProof/>
        </w:rPr>
        <w:object w:dxaOrig="9620" w:dyaOrig="2508" w14:anchorId="3A21896D">
          <v:shape id="_x0000_i1546" type="#_x0000_t75" alt="" style="width:480pt;height:126pt" o:ole="">
            <v:imagedata r:id="rId88" o:title=""/>
          </v:shape>
          <o:OLEObject Type="Embed" ProgID="Word.Document.8" ShapeID="_x0000_i1546" DrawAspect="Content" ObjectID="_1771264796" r:id="rId89">
            <o:FieldCodes>\s</o:FieldCodes>
          </o:OLEObject>
        </w:object>
      </w:r>
    </w:p>
    <w:p w14:paraId="6F1BB61B" w14:textId="77777777" w:rsidR="00D3062E" w:rsidRPr="00D3062E" w:rsidRDefault="00D3062E" w:rsidP="00D3062E">
      <w:pPr>
        <w:pStyle w:val="TF"/>
      </w:pPr>
      <w:r w:rsidRPr="00D3062E">
        <w:t>Figure 5.13.2.2.2-1: Procedure for Inter-PLMN Application Service Continuity</w:t>
      </w:r>
      <w:r w:rsidRPr="00D3062E">
        <w:rPr>
          <w:rFonts w:cs="Courier New"/>
          <w:szCs w:val="16"/>
        </w:rPr>
        <w:t xml:space="preserve"> Request</w:t>
      </w:r>
    </w:p>
    <w:p w14:paraId="15262704" w14:textId="77777777" w:rsidR="00D3062E" w:rsidRPr="00D3062E" w:rsidRDefault="00D3062E" w:rsidP="00D3062E">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73B38C02" w14:textId="77777777" w:rsidR="00D3062E" w:rsidRPr="00D3062E" w:rsidRDefault="00D3062E" w:rsidP="00D3062E">
      <w:pPr>
        <w:pStyle w:val="B10"/>
      </w:pPr>
      <w:r w:rsidRPr="00D3062E">
        <w:t>2a.</w:t>
      </w:r>
      <w:r w:rsidRPr="00D3062E">
        <w:tab/>
        <w:t>Upon success, the NSCE Server shall respond with an HTTP "204 No Conten" status code to indicate that the inter-PLMN application service continuity request is successfully received, accepted and processed.</w:t>
      </w:r>
    </w:p>
    <w:p w14:paraId="4A0F147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820" w:name="_Toc160649813"/>
      <w:bookmarkStart w:id="821" w:name="_Toc160651623"/>
      <w:r w:rsidRPr="00D3062E">
        <w:t>5.13.2.3</w:t>
      </w:r>
      <w:r w:rsidRPr="00D3062E">
        <w:tab/>
        <w:t>NSCE_InterPLMNContinuity_Notify</w:t>
      </w:r>
      <w:bookmarkEnd w:id="820"/>
      <w:bookmarkEnd w:id="821"/>
    </w:p>
    <w:p w14:paraId="43743955" w14:textId="77777777" w:rsidR="00D3062E" w:rsidRPr="00D3062E" w:rsidRDefault="00D3062E" w:rsidP="00D3062E">
      <w:pPr>
        <w:pStyle w:val="51"/>
      </w:pPr>
      <w:bookmarkStart w:id="822" w:name="_Toc160649814"/>
      <w:bookmarkStart w:id="823" w:name="_Toc160651624"/>
      <w:r w:rsidRPr="00D3062E">
        <w:t>5.13.2.3.1</w:t>
      </w:r>
      <w:r w:rsidRPr="00D3062E">
        <w:tab/>
        <w:t>General</w:t>
      </w:r>
      <w:bookmarkEnd w:id="822"/>
      <w:bookmarkEnd w:id="823"/>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lastRenderedPageBreak/>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824" w:name="_Toc160649815"/>
      <w:bookmarkStart w:id="825" w:name="_Toc160651625"/>
      <w:r w:rsidRPr="00D3062E">
        <w:t>5.13.2.3.2</w:t>
      </w:r>
      <w:r w:rsidRPr="00D3062E">
        <w:tab/>
      </w:r>
      <w:r w:rsidRPr="00D3062E">
        <w:rPr>
          <w:lang w:val="en-US"/>
        </w:rPr>
        <w:t>I</w:t>
      </w:r>
      <w:r w:rsidRPr="00D3062E">
        <w:t>nter-PLMN Service Continuity</w:t>
      </w:r>
      <w:r w:rsidRPr="00D3062E">
        <w:rPr>
          <w:lang w:val="en-US"/>
        </w:rPr>
        <w:t xml:space="preserve"> Notification</w:t>
      </w:r>
      <w:bookmarkEnd w:id="824"/>
      <w:bookmarkEnd w:id="82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826" w:name="_MON_1769856199"/>
    <w:bookmarkEnd w:id="826"/>
    <w:p w14:paraId="3DE43E91" w14:textId="77777777" w:rsidR="00D3062E" w:rsidRPr="00D3062E" w:rsidRDefault="00D3062E" w:rsidP="00D3062E">
      <w:pPr>
        <w:pStyle w:val="TH"/>
      </w:pPr>
      <w:r w:rsidRPr="00D3062E">
        <w:rPr>
          <w:noProof/>
        </w:rPr>
        <w:object w:dxaOrig="9620" w:dyaOrig="2749" w14:anchorId="33A200BA">
          <v:shape id="_x0000_i1547" type="#_x0000_t75" alt="" style="width:480pt;height:138pt" o:ole="">
            <v:imagedata r:id="rId90" o:title=""/>
          </v:shape>
          <o:OLEObject Type="Embed" ProgID="Word.Document.8" ShapeID="_x0000_i1547" DrawAspect="Content" ObjectID="_1771264797" r:id="rId91">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827" w:name="_Toc160649816"/>
      <w:bookmarkStart w:id="828" w:name="_Toc160651626"/>
      <w:r w:rsidRPr="00D3062E">
        <w:t>5.14</w:t>
      </w:r>
      <w:r w:rsidRPr="00D3062E">
        <w:tab/>
      </w:r>
      <w:bookmarkEnd w:id="793"/>
      <w:bookmarkEnd w:id="794"/>
      <w:bookmarkEnd w:id="795"/>
      <w:bookmarkEnd w:id="796"/>
      <w:bookmarkEnd w:id="797"/>
      <w:r w:rsidR="002E1025" w:rsidRPr="00D3062E">
        <w:t>NSCE_NSDiagnostics</w:t>
      </w:r>
      <w:bookmarkEnd w:id="798"/>
      <w:bookmarkEnd w:id="799"/>
      <w:bookmarkEnd w:id="800"/>
      <w:bookmarkEnd w:id="827"/>
      <w:bookmarkEnd w:id="828"/>
    </w:p>
    <w:p w14:paraId="1D90DEDC" w14:textId="77777777" w:rsidR="00FF7103" w:rsidRPr="00D3062E" w:rsidRDefault="00FF7103" w:rsidP="00B13605">
      <w:pPr>
        <w:pStyle w:val="31"/>
      </w:pPr>
      <w:bookmarkStart w:id="829" w:name="_Toc90661425"/>
      <w:bookmarkStart w:id="830" w:name="_Toc138754926"/>
      <w:bookmarkStart w:id="831" w:name="_Toc151885630"/>
      <w:bookmarkStart w:id="832" w:name="_Toc152075695"/>
      <w:bookmarkStart w:id="833" w:name="_Toc153793410"/>
      <w:bookmarkStart w:id="834" w:name="_Toc157434561"/>
      <w:bookmarkStart w:id="835" w:name="_Toc157436276"/>
      <w:bookmarkStart w:id="836" w:name="_Toc157440116"/>
      <w:bookmarkStart w:id="837" w:name="_Toc160649817"/>
      <w:bookmarkStart w:id="838" w:name="_Toc160651627"/>
      <w:r w:rsidRPr="00D3062E">
        <w:t>5.14.1</w:t>
      </w:r>
      <w:r w:rsidRPr="00D3062E">
        <w:tab/>
        <w:t>Service Description</w:t>
      </w:r>
      <w:bookmarkEnd w:id="829"/>
      <w:bookmarkEnd w:id="830"/>
      <w:bookmarkEnd w:id="831"/>
      <w:bookmarkEnd w:id="832"/>
      <w:bookmarkEnd w:id="833"/>
      <w:bookmarkEnd w:id="834"/>
      <w:bookmarkEnd w:id="835"/>
      <w:bookmarkEnd w:id="836"/>
      <w:bookmarkEnd w:id="837"/>
      <w:bookmarkEnd w:id="838"/>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839" w:name="_Toc90661427"/>
      <w:bookmarkStart w:id="840" w:name="_Toc138754928"/>
      <w:bookmarkStart w:id="841" w:name="_Toc151885632"/>
      <w:bookmarkStart w:id="842" w:name="_Toc152075697"/>
      <w:bookmarkStart w:id="843" w:name="_Toc153793412"/>
      <w:bookmarkStart w:id="844" w:name="_Toc157434562"/>
      <w:bookmarkStart w:id="845" w:name="_Toc157436277"/>
      <w:bookmarkStart w:id="846" w:name="_Toc157440117"/>
      <w:bookmarkStart w:id="847" w:name="_Toc160649818"/>
      <w:bookmarkStart w:id="848" w:name="_Toc160651628"/>
      <w:r w:rsidRPr="00D3062E">
        <w:t>5.14.2</w:t>
      </w:r>
      <w:r w:rsidRPr="00D3062E">
        <w:tab/>
        <w:t>Service Operations</w:t>
      </w:r>
      <w:bookmarkEnd w:id="839"/>
      <w:bookmarkEnd w:id="840"/>
      <w:bookmarkEnd w:id="841"/>
      <w:bookmarkEnd w:id="842"/>
      <w:bookmarkEnd w:id="843"/>
      <w:bookmarkEnd w:id="844"/>
      <w:bookmarkEnd w:id="845"/>
      <w:bookmarkEnd w:id="846"/>
      <w:bookmarkEnd w:id="847"/>
      <w:bookmarkEnd w:id="848"/>
    </w:p>
    <w:p w14:paraId="188B56E9" w14:textId="77777777" w:rsidR="00FF7103" w:rsidRPr="00D3062E" w:rsidRDefault="00FF7103" w:rsidP="00B13605">
      <w:pPr>
        <w:pStyle w:val="41"/>
      </w:pPr>
      <w:bookmarkStart w:id="849" w:name="_Toc90661428"/>
      <w:bookmarkStart w:id="850" w:name="_Toc138754929"/>
      <w:bookmarkStart w:id="851" w:name="_Toc151885633"/>
      <w:bookmarkStart w:id="852" w:name="_Toc152075698"/>
      <w:bookmarkStart w:id="853" w:name="_Toc153793413"/>
      <w:bookmarkStart w:id="854" w:name="_Toc157434563"/>
      <w:bookmarkStart w:id="855" w:name="_Toc157436278"/>
      <w:bookmarkStart w:id="856" w:name="_Toc157440118"/>
      <w:bookmarkStart w:id="857" w:name="_Toc160649819"/>
      <w:bookmarkStart w:id="858" w:name="_Toc160651629"/>
      <w:r w:rsidRPr="00D3062E">
        <w:t>5.14.2.1</w:t>
      </w:r>
      <w:r w:rsidRPr="00D3062E">
        <w:tab/>
        <w:t>Introduction</w:t>
      </w:r>
      <w:bookmarkEnd w:id="849"/>
      <w:bookmarkEnd w:id="850"/>
      <w:bookmarkEnd w:id="851"/>
      <w:bookmarkEnd w:id="852"/>
      <w:bookmarkEnd w:id="853"/>
      <w:bookmarkEnd w:id="854"/>
      <w:bookmarkEnd w:id="855"/>
      <w:bookmarkEnd w:id="856"/>
      <w:bookmarkEnd w:id="857"/>
      <w:bookmarkEnd w:id="858"/>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859" w:name="_Toc90661429"/>
    </w:p>
    <w:p w14:paraId="47313E95" w14:textId="77777777" w:rsidR="00FF7103" w:rsidRPr="00D3062E" w:rsidRDefault="00FF7103" w:rsidP="00B13605">
      <w:pPr>
        <w:pStyle w:val="41"/>
      </w:pPr>
      <w:bookmarkStart w:id="860" w:name="_Toc138754930"/>
      <w:bookmarkStart w:id="861" w:name="_Toc151885634"/>
      <w:bookmarkStart w:id="862" w:name="_Toc152075699"/>
      <w:bookmarkStart w:id="863" w:name="_Toc153793414"/>
      <w:bookmarkStart w:id="864" w:name="_Toc157434564"/>
      <w:bookmarkStart w:id="865" w:name="_Toc157436279"/>
      <w:bookmarkStart w:id="866" w:name="_Toc157440119"/>
      <w:bookmarkStart w:id="867" w:name="_Toc160649820"/>
      <w:bookmarkStart w:id="868" w:name="_Toc160651630"/>
      <w:r w:rsidRPr="00D3062E">
        <w:t>5.14.2.2</w:t>
      </w:r>
      <w:r w:rsidRPr="00D3062E">
        <w:tab/>
      </w:r>
      <w:bookmarkEnd w:id="859"/>
      <w:bookmarkEnd w:id="860"/>
      <w:bookmarkEnd w:id="861"/>
      <w:bookmarkEnd w:id="862"/>
      <w:bookmarkEnd w:id="863"/>
      <w:r w:rsidRPr="00D3062E">
        <w:t>NSCE_NSDiagnostics_Request</w:t>
      </w:r>
      <w:bookmarkEnd w:id="864"/>
      <w:bookmarkEnd w:id="865"/>
      <w:bookmarkEnd w:id="866"/>
      <w:bookmarkEnd w:id="867"/>
      <w:bookmarkEnd w:id="868"/>
    </w:p>
    <w:p w14:paraId="473AB551" w14:textId="77777777" w:rsidR="00FF7103" w:rsidRPr="00D3062E" w:rsidRDefault="00FF7103" w:rsidP="00B13605">
      <w:pPr>
        <w:pStyle w:val="51"/>
      </w:pPr>
      <w:bookmarkStart w:id="869" w:name="_Toc90661430"/>
      <w:bookmarkStart w:id="870" w:name="_Toc138754931"/>
      <w:bookmarkStart w:id="871" w:name="_Toc151885635"/>
      <w:bookmarkStart w:id="872" w:name="_Toc152075700"/>
      <w:bookmarkStart w:id="873" w:name="_Toc153793415"/>
      <w:bookmarkStart w:id="874" w:name="_Toc157434565"/>
      <w:bookmarkStart w:id="875" w:name="_Toc157436280"/>
      <w:bookmarkStart w:id="876" w:name="_Toc157440120"/>
      <w:bookmarkStart w:id="877" w:name="_Toc160649821"/>
      <w:bookmarkStart w:id="878" w:name="_Toc160651631"/>
      <w:r w:rsidRPr="00D3062E">
        <w:t>5.14.2.2.1</w:t>
      </w:r>
      <w:r w:rsidRPr="00D3062E">
        <w:tab/>
        <w:t>General</w:t>
      </w:r>
      <w:bookmarkEnd w:id="869"/>
      <w:bookmarkEnd w:id="870"/>
      <w:bookmarkEnd w:id="871"/>
      <w:bookmarkEnd w:id="872"/>
      <w:bookmarkEnd w:id="873"/>
      <w:bookmarkEnd w:id="874"/>
      <w:bookmarkEnd w:id="875"/>
      <w:bookmarkEnd w:id="876"/>
      <w:bookmarkEnd w:id="877"/>
      <w:bookmarkEnd w:id="878"/>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879" w:name="_Hlk156987012"/>
      <w:bookmarkStart w:id="880" w:name="_Toc90661431"/>
      <w:bookmarkStart w:id="881" w:name="_Toc138754932"/>
      <w:bookmarkStart w:id="882" w:name="_Toc151885636"/>
      <w:bookmarkStart w:id="883" w:name="_Toc152075701"/>
      <w:bookmarkStart w:id="884" w:name="_Toc153793416"/>
      <w:r w:rsidRPr="00D3062E">
        <w:lastRenderedPageBreak/>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77777777" w:rsidR="00FF7103" w:rsidRPr="00D3062E" w:rsidRDefault="00FF7103" w:rsidP="00120F61">
      <w:pPr>
        <w:pStyle w:val="51"/>
      </w:pPr>
      <w:bookmarkStart w:id="885" w:name="_Toc157434566"/>
      <w:bookmarkStart w:id="886" w:name="_Toc157436281"/>
      <w:bookmarkStart w:id="887" w:name="_Toc157440121"/>
      <w:bookmarkStart w:id="888" w:name="_Toc160649822"/>
      <w:bookmarkStart w:id="889" w:name="_Toc160651632"/>
      <w:bookmarkEnd w:id="879"/>
      <w:r w:rsidRPr="00D3062E">
        <w:t>5.14.2.2.2</w:t>
      </w:r>
      <w:r w:rsidRPr="00D3062E">
        <w:tab/>
      </w:r>
      <w:r w:rsidRPr="00D3062E">
        <w:tab/>
        <w:t>Network Slice Diagnostics Request</w:t>
      </w:r>
      <w:bookmarkEnd w:id="880"/>
      <w:bookmarkEnd w:id="881"/>
      <w:bookmarkEnd w:id="882"/>
      <w:bookmarkEnd w:id="883"/>
      <w:bookmarkEnd w:id="884"/>
      <w:bookmarkEnd w:id="885"/>
      <w:bookmarkEnd w:id="886"/>
      <w:bookmarkEnd w:id="887"/>
      <w:bookmarkEnd w:id="888"/>
      <w:bookmarkEnd w:id="889"/>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387" type="#_x0000_t75" alt="" style="width:482.4pt;height:125.4pt;mso-width-percent:0;mso-height-percent:0;mso-width-percent:0;mso-height-percent:0" o:ole="">
            <v:imagedata r:id="rId92" o:title=""/>
          </v:shape>
          <o:OLEObject Type="Embed" ProgID="Word.Document.8" ShapeID="_x0000_i1387" DrawAspect="Content" ObjectID="_1771264798" r:id="rId93">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890" w:name="_Toc157434567"/>
      <w:bookmarkStart w:id="891" w:name="_Toc157436282"/>
      <w:bookmarkStart w:id="892" w:name="_Toc157440122"/>
      <w:bookmarkStart w:id="893" w:name="_Toc160649823"/>
      <w:bookmarkStart w:id="894" w:name="_Toc160651633"/>
      <w:r w:rsidRPr="00D3062E">
        <w:t>5.15</w:t>
      </w:r>
      <w:r w:rsidRPr="00D3062E">
        <w:tab/>
      </w:r>
      <w:bookmarkStart w:id="895" w:name="_Toc148176844"/>
      <w:bookmarkStart w:id="896" w:name="_Toc148358894"/>
      <w:r w:rsidRPr="00D3062E">
        <w:rPr>
          <w:lang w:eastAsia="fr-FR"/>
        </w:rPr>
        <w:t>NSCE_FaultDiagnosis</w:t>
      </w:r>
      <w:bookmarkEnd w:id="890"/>
      <w:bookmarkEnd w:id="891"/>
      <w:bookmarkEnd w:id="892"/>
      <w:bookmarkEnd w:id="893"/>
      <w:bookmarkEnd w:id="894"/>
      <w:bookmarkEnd w:id="895"/>
      <w:bookmarkEnd w:id="896"/>
    </w:p>
    <w:p w14:paraId="7B7D28B3" w14:textId="77777777" w:rsidR="00437C11" w:rsidRPr="00D3062E" w:rsidRDefault="00437C11" w:rsidP="00437C11">
      <w:pPr>
        <w:pStyle w:val="31"/>
      </w:pPr>
      <w:bookmarkStart w:id="897" w:name="_Toc157434568"/>
      <w:bookmarkStart w:id="898" w:name="_Toc157436283"/>
      <w:bookmarkStart w:id="899" w:name="_Toc157440123"/>
      <w:bookmarkStart w:id="900" w:name="_Toc160649824"/>
      <w:bookmarkStart w:id="901" w:name="_Toc160651634"/>
      <w:r w:rsidRPr="00D3062E">
        <w:t>5.15.1</w:t>
      </w:r>
      <w:r w:rsidRPr="00D3062E">
        <w:tab/>
        <w:t>Service Description</w:t>
      </w:r>
      <w:bookmarkEnd w:id="897"/>
      <w:bookmarkEnd w:id="898"/>
      <w:bookmarkEnd w:id="899"/>
      <w:bookmarkEnd w:id="900"/>
      <w:bookmarkEnd w:id="901"/>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902" w:name="_Toc157434569"/>
      <w:bookmarkStart w:id="903" w:name="_Toc157436284"/>
      <w:bookmarkStart w:id="904" w:name="_Toc157440124"/>
      <w:bookmarkStart w:id="905" w:name="_Toc160649825"/>
      <w:bookmarkStart w:id="906" w:name="_Toc160651635"/>
      <w:r w:rsidRPr="00D3062E">
        <w:t>5.15.2</w:t>
      </w:r>
      <w:r w:rsidRPr="00D3062E">
        <w:tab/>
        <w:t>Service Operations</w:t>
      </w:r>
      <w:bookmarkEnd w:id="902"/>
      <w:bookmarkEnd w:id="903"/>
      <w:bookmarkEnd w:id="904"/>
      <w:bookmarkEnd w:id="905"/>
      <w:bookmarkEnd w:id="906"/>
    </w:p>
    <w:p w14:paraId="15C7D6E6" w14:textId="77777777" w:rsidR="00437C11" w:rsidRPr="00D3062E" w:rsidRDefault="00437C11" w:rsidP="00437C11">
      <w:pPr>
        <w:pStyle w:val="41"/>
      </w:pPr>
      <w:bookmarkStart w:id="907" w:name="_Toc157434570"/>
      <w:bookmarkStart w:id="908" w:name="_Toc157436285"/>
      <w:bookmarkStart w:id="909" w:name="_Toc157440125"/>
      <w:bookmarkStart w:id="910" w:name="_Toc160649826"/>
      <w:bookmarkStart w:id="911" w:name="_Toc160651636"/>
      <w:r w:rsidRPr="00D3062E">
        <w:t>5.15.2.1</w:t>
      </w:r>
      <w:r w:rsidRPr="00D3062E">
        <w:tab/>
        <w:t>Introduction</w:t>
      </w:r>
      <w:bookmarkEnd w:id="907"/>
      <w:bookmarkEnd w:id="908"/>
      <w:bookmarkEnd w:id="909"/>
      <w:bookmarkEnd w:id="910"/>
      <w:bookmarkEnd w:id="911"/>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912" w:name="_Toc148176833"/>
      <w:bookmarkStart w:id="913" w:name="_Toc148358883"/>
      <w:bookmarkStart w:id="914" w:name="_Toc157434571"/>
      <w:bookmarkStart w:id="915" w:name="_Toc157436286"/>
      <w:bookmarkStart w:id="916" w:name="_Toc157440126"/>
      <w:bookmarkStart w:id="917" w:name="_Toc160649827"/>
      <w:bookmarkStart w:id="918" w:name="_Toc160651637"/>
      <w:r w:rsidRPr="00D3062E">
        <w:lastRenderedPageBreak/>
        <w:t>5.15.2.2</w:t>
      </w:r>
      <w:r w:rsidRPr="00D3062E">
        <w:tab/>
      </w:r>
      <w:bookmarkEnd w:id="912"/>
      <w:bookmarkEnd w:id="913"/>
      <w:r w:rsidRPr="00D3062E">
        <w:rPr>
          <w:lang w:eastAsia="fr-FR"/>
        </w:rPr>
        <w:t>NSCE_FaultDiagnosis</w:t>
      </w:r>
      <w:r w:rsidRPr="00D3062E">
        <w:t>_S</w:t>
      </w:r>
      <w:r w:rsidRPr="00D3062E">
        <w:rPr>
          <w:rFonts w:hint="eastAsia"/>
          <w:lang w:eastAsia="zh-CN"/>
        </w:rPr>
        <w:t>ub</w:t>
      </w:r>
      <w:r w:rsidRPr="00D3062E">
        <w:t>scribe</w:t>
      </w:r>
      <w:bookmarkEnd w:id="914"/>
      <w:bookmarkEnd w:id="915"/>
      <w:bookmarkEnd w:id="916"/>
      <w:bookmarkEnd w:id="917"/>
      <w:bookmarkEnd w:id="918"/>
    </w:p>
    <w:p w14:paraId="54D2D5F6" w14:textId="77777777" w:rsidR="00437C11" w:rsidRPr="00D3062E" w:rsidRDefault="00437C11" w:rsidP="00437C11">
      <w:pPr>
        <w:pStyle w:val="51"/>
      </w:pPr>
      <w:bookmarkStart w:id="919" w:name="_Toc157434572"/>
      <w:bookmarkStart w:id="920" w:name="_Toc157436287"/>
      <w:bookmarkStart w:id="921" w:name="_Toc157440127"/>
      <w:bookmarkStart w:id="922" w:name="_Toc160649828"/>
      <w:bookmarkStart w:id="923" w:name="_Toc160651638"/>
      <w:r w:rsidRPr="00D3062E">
        <w:t>5.15.2.2.1</w:t>
      </w:r>
      <w:r w:rsidRPr="00D3062E">
        <w:tab/>
        <w:t>General</w:t>
      </w:r>
      <w:bookmarkEnd w:id="919"/>
      <w:bookmarkEnd w:id="920"/>
      <w:bookmarkEnd w:id="921"/>
      <w:bookmarkEnd w:id="922"/>
      <w:bookmarkEnd w:id="923"/>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924" w:name="_Toc148176835"/>
      <w:bookmarkStart w:id="925" w:name="_Toc148358885"/>
      <w:bookmarkStart w:id="926" w:name="_Toc157434573"/>
      <w:bookmarkStart w:id="927" w:name="_Toc157436288"/>
      <w:bookmarkStart w:id="928" w:name="_Toc157440128"/>
      <w:bookmarkStart w:id="929" w:name="_Toc160649829"/>
      <w:bookmarkStart w:id="930" w:name="_Toc160651639"/>
      <w:r w:rsidRPr="00D3062E">
        <w:t>5.15.2.2.2</w:t>
      </w:r>
      <w:r w:rsidRPr="00D3062E">
        <w:tab/>
      </w:r>
      <w:r w:rsidRPr="00D3062E">
        <w:rPr>
          <w:lang w:eastAsia="fr-FR"/>
        </w:rPr>
        <w:t xml:space="preserve">Network Slice Fault Diagnosis </w:t>
      </w:r>
      <w:r w:rsidRPr="00D3062E">
        <w:t>Subscription Creation</w:t>
      </w:r>
      <w:bookmarkEnd w:id="924"/>
      <w:bookmarkEnd w:id="925"/>
      <w:bookmarkEnd w:id="926"/>
      <w:bookmarkEnd w:id="927"/>
      <w:bookmarkEnd w:id="928"/>
      <w:bookmarkEnd w:id="929"/>
      <w:bookmarkEnd w:id="930"/>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388" type="#_x0000_t75" alt="" style="width:481.2pt;height:126.6pt;mso-width-percent:0;mso-height-percent:0;mso-width-percent:0;mso-height-percent:0" o:ole="">
            <v:imagedata r:id="rId94" o:title=""/>
          </v:shape>
          <o:OLEObject Type="Embed" ProgID="Word.Document.8" ShapeID="_x0000_i1388" DrawAspect="Content" ObjectID="_1771264799" r:id="rId95">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931" w:name="_Toc148176836"/>
      <w:bookmarkStart w:id="932" w:name="_Toc148358886"/>
      <w:bookmarkStart w:id="933" w:name="_Toc157434574"/>
      <w:bookmarkStart w:id="934" w:name="_Toc157436289"/>
      <w:bookmarkStart w:id="935" w:name="_Toc157440129"/>
      <w:bookmarkStart w:id="936" w:name="_Toc160649830"/>
      <w:bookmarkStart w:id="937" w:name="_Toc160651640"/>
      <w:r w:rsidRPr="00D3062E">
        <w:t>5.15.2.2.3</w:t>
      </w:r>
      <w:r w:rsidRPr="00D3062E">
        <w:tab/>
      </w:r>
      <w:r w:rsidRPr="00D3062E">
        <w:rPr>
          <w:lang w:eastAsia="fr-FR"/>
        </w:rPr>
        <w:t xml:space="preserve">Network Slice Fault Diagnosis </w:t>
      </w:r>
      <w:r w:rsidRPr="00D3062E">
        <w:t>Subscription Update</w:t>
      </w:r>
      <w:bookmarkEnd w:id="931"/>
      <w:bookmarkEnd w:id="932"/>
      <w:bookmarkEnd w:id="933"/>
      <w:bookmarkEnd w:id="934"/>
      <w:bookmarkEnd w:id="935"/>
      <w:bookmarkEnd w:id="936"/>
      <w:bookmarkEnd w:id="937"/>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389" type="#_x0000_t75" alt="" style="width:481.2pt;height:153.6pt;mso-width-percent:0;mso-height-percent:0;mso-width-percent:0;mso-height-percent:0" o:ole="">
            <v:imagedata r:id="rId96" o:title=""/>
          </v:shape>
          <o:OLEObject Type="Embed" ProgID="Word.Document.8" ShapeID="_x0000_i1389" DrawAspect="Content" ObjectID="_1771264800" r:id="rId97">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938" w:name="_Toc157434575"/>
      <w:bookmarkStart w:id="939" w:name="_Toc157436290"/>
      <w:bookmarkStart w:id="940" w:name="_Toc157440130"/>
      <w:bookmarkStart w:id="941" w:name="_Toc160649831"/>
      <w:bookmarkStart w:id="942" w:name="_Toc160651641"/>
      <w:r w:rsidRPr="00D3062E">
        <w:t>5.15.2.2.4</w:t>
      </w:r>
      <w:r w:rsidRPr="00D3062E">
        <w:tab/>
        <w:t>Network</w:t>
      </w:r>
      <w:r w:rsidRPr="00D3062E">
        <w:rPr>
          <w:lang w:eastAsia="fr-FR"/>
        </w:rPr>
        <w:t xml:space="preserve"> Slice</w:t>
      </w:r>
      <w:r w:rsidRPr="00D3062E">
        <w:t xml:space="preserve"> Fault Diagnosis Subscription Deletion</w:t>
      </w:r>
      <w:bookmarkEnd w:id="938"/>
      <w:bookmarkEnd w:id="939"/>
      <w:bookmarkEnd w:id="940"/>
      <w:bookmarkEnd w:id="941"/>
      <w:bookmarkEnd w:id="942"/>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390" type="#_x0000_t75" alt="" style="width:481.2pt;height:126.6pt;mso-width-percent:0;mso-height-percent:0;mso-width-percent:0;mso-height-percent:0" o:ole="">
            <v:imagedata r:id="rId48" o:title=""/>
          </v:shape>
          <o:OLEObject Type="Embed" ProgID="Word.Document.8" ShapeID="_x0000_i1390" DrawAspect="Content" ObjectID="_1771264801" r:id="rId98">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943" w:name="_Toc157434576"/>
      <w:bookmarkStart w:id="944" w:name="_Toc157436291"/>
      <w:bookmarkStart w:id="945" w:name="_Toc157440131"/>
      <w:bookmarkStart w:id="946" w:name="_Toc160649832"/>
      <w:bookmarkStart w:id="947" w:name="_Toc160651642"/>
      <w:r w:rsidRPr="00D3062E">
        <w:t>5.15.2.3</w:t>
      </w:r>
      <w:r w:rsidRPr="00D3062E">
        <w:tab/>
      </w:r>
      <w:r w:rsidRPr="00D3062E">
        <w:rPr>
          <w:lang w:eastAsia="fr-FR"/>
        </w:rPr>
        <w:t>NSCE_FaultDiagnosis</w:t>
      </w:r>
      <w:r w:rsidRPr="00D3062E">
        <w:t>_Notify</w:t>
      </w:r>
      <w:bookmarkEnd w:id="943"/>
      <w:bookmarkEnd w:id="944"/>
      <w:bookmarkEnd w:id="945"/>
      <w:bookmarkEnd w:id="946"/>
      <w:bookmarkEnd w:id="947"/>
    </w:p>
    <w:p w14:paraId="4C6784E9" w14:textId="77777777" w:rsidR="00437C11" w:rsidRPr="00D3062E" w:rsidRDefault="00437C11" w:rsidP="00437C11">
      <w:pPr>
        <w:pStyle w:val="51"/>
      </w:pPr>
      <w:bookmarkStart w:id="948" w:name="_Toc157434577"/>
      <w:bookmarkStart w:id="949" w:name="_Toc157436292"/>
      <w:bookmarkStart w:id="950" w:name="_Toc157440132"/>
      <w:bookmarkStart w:id="951" w:name="_Toc160649833"/>
      <w:bookmarkStart w:id="952" w:name="_Toc160651643"/>
      <w:r w:rsidRPr="00D3062E">
        <w:t>5.15.2.3.1</w:t>
      </w:r>
      <w:r w:rsidRPr="00D3062E">
        <w:tab/>
        <w:t>General</w:t>
      </w:r>
      <w:bookmarkEnd w:id="948"/>
      <w:bookmarkEnd w:id="949"/>
      <w:bookmarkEnd w:id="950"/>
      <w:bookmarkEnd w:id="951"/>
      <w:bookmarkEnd w:id="952"/>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953" w:name="_Toc157434578"/>
      <w:bookmarkStart w:id="954" w:name="_Toc157436293"/>
      <w:bookmarkStart w:id="955" w:name="_Toc157440133"/>
      <w:bookmarkStart w:id="956" w:name="_Toc160649834"/>
      <w:bookmarkStart w:id="957" w:name="_Toc160651644"/>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953"/>
      <w:bookmarkEnd w:id="954"/>
      <w:bookmarkEnd w:id="955"/>
      <w:bookmarkEnd w:id="956"/>
      <w:bookmarkEnd w:id="957"/>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391" type="#_x0000_t75" alt="" style="width:481.2pt;height:136.2pt;mso-width-percent:0;mso-height-percent:0;mso-width-percent:0;mso-height-percent:0" o:ole="">
            <v:imagedata r:id="rId99" o:title=""/>
          </v:shape>
          <o:OLEObject Type="Embed" ProgID="Word.Document.8" ShapeID="_x0000_i1391" DrawAspect="Content" ObjectID="_1771264802" r:id="rId100">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958" w:name="_Toc157434579"/>
      <w:bookmarkStart w:id="959" w:name="_Toc157436294"/>
      <w:bookmarkStart w:id="960" w:name="_Toc157440134"/>
      <w:bookmarkStart w:id="961" w:name="_Toc160649835"/>
      <w:bookmarkStart w:id="962" w:name="_Toc160651645"/>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961"/>
      <w:bookmarkEnd w:id="962"/>
    </w:p>
    <w:p w14:paraId="3C709F8B" w14:textId="77777777" w:rsidR="00D3062E" w:rsidRPr="00D3062E" w:rsidRDefault="00D3062E" w:rsidP="00D3062E">
      <w:pPr>
        <w:pStyle w:val="31"/>
      </w:pPr>
      <w:bookmarkStart w:id="963" w:name="_Toc160649836"/>
      <w:bookmarkStart w:id="964" w:name="_Toc160651646"/>
      <w:r w:rsidRPr="00D3062E">
        <w:t>5.16.1</w:t>
      </w:r>
      <w:r w:rsidRPr="00D3062E">
        <w:tab/>
        <w:t>Service Description</w:t>
      </w:r>
      <w:bookmarkEnd w:id="963"/>
      <w:bookmarkEnd w:id="964"/>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965" w:name="_Toc160649837"/>
      <w:bookmarkStart w:id="966" w:name="_Toc160651647"/>
      <w:r w:rsidRPr="00D3062E">
        <w:lastRenderedPageBreak/>
        <w:t>5.16.2</w:t>
      </w:r>
      <w:r w:rsidRPr="00D3062E">
        <w:tab/>
        <w:t>Service Operations</w:t>
      </w:r>
      <w:bookmarkEnd w:id="965"/>
      <w:bookmarkEnd w:id="966"/>
    </w:p>
    <w:p w14:paraId="6997FD80" w14:textId="77777777" w:rsidR="00D3062E" w:rsidRPr="00D3062E" w:rsidRDefault="00D3062E" w:rsidP="00D3062E">
      <w:pPr>
        <w:pStyle w:val="41"/>
      </w:pPr>
      <w:bookmarkStart w:id="967" w:name="_Toc160649838"/>
      <w:bookmarkStart w:id="968" w:name="_Toc160651648"/>
      <w:r w:rsidRPr="00D3062E">
        <w:t>5.16.2.1</w:t>
      </w:r>
      <w:r w:rsidRPr="00D3062E">
        <w:tab/>
        <w:t>Introduction</w:t>
      </w:r>
      <w:bookmarkEnd w:id="967"/>
      <w:bookmarkEnd w:id="968"/>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969" w:name="_Toc160649839"/>
      <w:bookmarkStart w:id="970" w:name="_Toc160651649"/>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969"/>
      <w:bookmarkEnd w:id="970"/>
    </w:p>
    <w:p w14:paraId="205C8CEE" w14:textId="77777777" w:rsidR="00D3062E" w:rsidRPr="00D3062E" w:rsidRDefault="00D3062E" w:rsidP="00D3062E">
      <w:pPr>
        <w:pStyle w:val="51"/>
      </w:pPr>
      <w:bookmarkStart w:id="971" w:name="_Toc160649840"/>
      <w:bookmarkStart w:id="972" w:name="_Toc160651650"/>
      <w:r w:rsidRPr="00D3062E">
        <w:t>5.16.2.2.1</w:t>
      </w:r>
      <w:r w:rsidRPr="00D3062E">
        <w:tab/>
        <w:t>General</w:t>
      </w:r>
      <w:bookmarkEnd w:id="971"/>
      <w:bookmarkEnd w:id="972"/>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973" w:name="_Toc160649841"/>
      <w:bookmarkStart w:id="974" w:name="_Toc160651651"/>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973"/>
      <w:bookmarkEnd w:id="974"/>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D3062E">
      <w:pPr>
        <w:pStyle w:val="TF"/>
      </w:pPr>
      <w:r w:rsidRPr="00D3062E">
        <w:object w:dxaOrig="9620" w:dyaOrig="2508" w14:anchorId="7403C4E7">
          <v:shape id="_x0000_i1568" type="#_x0000_t75" style="width:480.6pt;height:125.4pt" o:ole="">
            <v:imagedata r:id="rId101" o:title=""/>
          </v:shape>
          <o:OLEObject Type="Embed" ProgID="Word.Document.8" ShapeID="_x0000_i1568" DrawAspect="Content" ObjectID="_1771264803" r:id="rId102">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975" w:name="_Toc160649842"/>
      <w:bookmarkStart w:id="976" w:name="_Toc160651652"/>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975"/>
      <w:bookmarkEnd w:id="976"/>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569" type="#_x0000_t75" style="width:480.6pt;height:154.2pt" o:ole="">
            <v:imagedata r:id="rId103" o:title=""/>
          </v:shape>
          <o:OLEObject Type="Embed" ProgID="Word.Document.8" ShapeID="_x0000_i1569" DrawAspect="Content" ObjectID="_1771264804" r:id="rId104">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977" w:name="_Toc160649843"/>
      <w:bookmarkStart w:id="978" w:name="_Toc160651653"/>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977"/>
      <w:bookmarkEnd w:id="978"/>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570" type="#_x0000_t75" style="width:480.6pt;height:125.4pt" o:ole="">
            <v:imagedata r:id="rId48" o:title=""/>
          </v:shape>
          <o:OLEObject Type="Embed" ProgID="Word.Document.8" ShapeID="_x0000_i1570" DrawAspect="Content" ObjectID="_1771264805" r:id="rId105">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979" w:name="_Toc160649844"/>
      <w:bookmarkStart w:id="980" w:name="_Toc160651654"/>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979"/>
      <w:bookmarkEnd w:id="980"/>
    </w:p>
    <w:p w14:paraId="4215336E" w14:textId="77777777" w:rsidR="00D3062E" w:rsidRPr="00D3062E" w:rsidRDefault="00D3062E" w:rsidP="00D3062E">
      <w:pPr>
        <w:pStyle w:val="51"/>
      </w:pPr>
      <w:bookmarkStart w:id="981" w:name="_Toc160649845"/>
      <w:bookmarkStart w:id="982" w:name="_Toc160651655"/>
      <w:r w:rsidRPr="00D3062E">
        <w:t>5.16.2.3.1</w:t>
      </w:r>
      <w:r w:rsidRPr="00D3062E">
        <w:tab/>
        <w:t>General</w:t>
      </w:r>
      <w:bookmarkEnd w:id="981"/>
      <w:bookmarkEnd w:id="98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983" w:name="_Toc160649846"/>
      <w:bookmarkStart w:id="984" w:name="_Toc160651656"/>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983"/>
      <w:bookmarkEnd w:id="984"/>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985" w:name="_MON_1769864622"/>
    <w:bookmarkEnd w:id="985"/>
    <w:p w14:paraId="15CD96CC" w14:textId="77777777" w:rsidR="00D3062E" w:rsidRPr="00D3062E" w:rsidRDefault="00D3062E" w:rsidP="00D3062E">
      <w:pPr>
        <w:pStyle w:val="TH"/>
      </w:pPr>
      <w:r w:rsidRPr="00D3062E">
        <w:object w:dxaOrig="9620" w:dyaOrig="2749" w14:anchorId="7DD9351E">
          <v:shape id="_x0000_i1571" type="#_x0000_t75" style="width:480.6pt;height:137.4pt" o:ole="">
            <v:imagedata r:id="rId106" o:title=""/>
          </v:shape>
          <o:OLEObject Type="Embed" ProgID="Word.Document.8" ShapeID="_x0000_i1571" DrawAspect="Content" ObjectID="_1771264806" r:id="rId107">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986" w:name="_Toc160649847"/>
      <w:bookmarkStart w:id="987" w:name="_Toc160651657"/>
      <w:r w:rsidRPr="00D3062E">
        <w:t>5.17</w:t>
      </w:r>
      <w:r w:rsidRPr="00D3062E">
        <w:tab/>
      </w:r>
      <w:r w:rsidRPr="00D3062E">
        <w:rPr>
          <w:lang w:val="en-US"/>
        </w:rPr>
        <w:t>NSCE_NSInfoDelivery</w:t>
      </w:r>
      <w:bookmarkEnd w:id="958"/>
      <w:bookmarkEnd w:id="959"/>
      <w:bookmarkEnd w:id="960"/>
      <w:bookmarkEnd w:id="986"/>
      <w:bookmarkEnd w:id="987"/>
    </w:p>
    <w:p w14:paraId="3A95BBDE" w14:textId="77777777" w:rsidR="00091209" w:rsidRPr="00D3062E" w:rsidRDefault="00091209" w:rsidP="00091209">
      <w:pPr>
        <w:pStyle w:val="31"/>
      </w:pPr>
      <w:bookmarkStart w:id="988" w:name="_Toc157434580"/>
      <w:bookmarkStart w:id="989" w:name="_Toc157436295"/>
      <w:bookmarkStart w:id="990" w:name="_Toc157440135"/>
      <w:bookmarkStart w:id="991" w:name="_Toc160649848"/>
      <w:bookmarkStart w:id="992" w:name="_Toc160651658"/>
      <w:r w:rsidRPr="00D3062E">
        <w:t>5.17.1</w:t>
      </w:r>
      <w:r w:rsidRPr="00D3062E">
        <w:tab/>
        <w:t>Service Description</w:t>
      </w:r>
      <w:bookmarkEnd w:id="988"/>
      <w:bookmarkEnd w:id="989"/>
      <w:bookmarkEnd w:id="990"/>
      <w:bookmarkEnd w:id="991"/>
      <w:bookmarkEnd w:id="992"/>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993" w:name="_Toc157434581"/>
      <w:bookmarkStart w:id="994" w:name="_Toc157436296"/>
      <w:bookmarkStart w:id="995" w:name="_Toc157440136"/>
      <w:bookmarkStart w:id="996" w:name="_Toc160649849"/>
      <w:bookmarkStart w:id="997" w:name="_Toc160651659"/>
      <w:r w:rsidRPr="00D3062E">
        <w:t>5.17.2</w:t>
      </w:r>
      <w:r w:rsidRPr="00D3062E">
        <w:tab/>
        <w:t>Service Operations</w:t>
      </w:r>
      <w:bookmarkEnd w:id="996"/>
      <w:bookmarkEnd w:id="997"/>
    </w:p>
    <w:p w14:paraId="25855525" w14:textId="77777777" w:rsidR="00091209" w:rsidRPr="00D3062E" w:rsidRDefault="00091209" w:rsidP="00091209">
      <w:pPr>
        <w:pStyle w:val="41"/>
      </w:pPr>
      <w:bookmarkStart w:id="998" w:name="_Toc160649850"/>
      <w:bookmarkStart w:id="999" w:name="_Toc160651660"/>
      <w:r w:rsidRPr="00D3062E">
        <w:t>5.17.2.1</w:t>
      </w:r>
      <w:r w:rsidRPr="00D3062E">
        <w:tab/>
        <w:t>Introduction</w:t>
      </w:r>
      <w:bookmarkEnd w:id="993"/>
      <w:bookmarkEnd w:id="994"/>
      <w:bookmarkEnd w:id="995"/>
      <w:bookmarkEnd w:id="998"/>
      <w:bookmarkEnd w:id="999"/>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000" w:name="_Toc157434582"/>
      <w:bookmarkStart w:id="1001" w:name="_Toc157436297"/>
      <w:bookmarkStart w:id="1002" w:name="_Toc157440137"/>
      <w:bookmarkStart w:id="1003" w:name="_Toc160649851"/>
      <w:bookmarkStart w:id="1004" w:name="_Toc160651661"/>
      <w:r w:rsidRPr="00D3062E">
        <w:t>5.17.2.2</w:t>
      </w:r>
      <w:r w:rsidRPr="00D3062E">
        <w:tab/>
      </w:r>
      <w:r w:rsidRPr="00D3062E">
        <w:rPr>
          <w:lang w:val="en-US"/>
        </w:rPr>
        <w:t>NSCE_NSInfoDelivery</w:t>
      </w:r>
      <w:r w:rsidRPr="00D3062E">
        <w:t>_Request</w:t>
      </w:r>
      <w:bookmarkEnd w:id="1000"/>
      <w:bookmarkEnd w:id="1001"/>
      <w:bookmarkEnd w:id="1002"/>
      <w:bookmarkEnd w:id="1003"/>
      <w:bookmarkEnd w:id="1004"/>
    </w:p>
    <w:p w14:paraId="62D72AF5" w14:textId="77777777" w:rsidR="002E2250" w:rsidRPr="00D3062E" w:rsidRDefault="002E2250" w:rsidP="002E2250">
      <w:pPr>
        <w:pStyle w:val="51"/>
      </w:pPr>
      <w:bookmarkStart w:id="1005" w:name="_Toc157434584"/>
      <w:bookmarkStart w:id="1006" w:name="_Toc157436299"/>
      <w:bookmarkStart w:id="1007" w:name="_Toc157440139"/>
      <w:bookmarkStart w:id="1008" w:name="_Toc157434583"/>
      <w:bookmarkStart w:id="1009" w:name="_Toc157436298"/>
      <w:bookmarkStart w:id="1010" w:name="_Toc157440138"/>
      <w:bookmarkStart w:id="1011" w:name="_Toc160649852"/>
      <w:bookmarkStart w:id="1012" w:name="_Toc160651662"/>
      <w:r w:rsidRPr="00D3062E">
        <w:t>5.17.2.2.1</w:t>
      </w:r>
      <w:r w:rsidRPr="00D3062E">
        <w:tab/>
        <w:t>General</w:t>
      </w:r>
      <w:bookmarkEnd w:id="1008"/>
      <w:bookmarkEnd w:id="1009"/>
      <w:bookmarkEnd w:id="1010"/>
      <w:bookmarkEnd w:id="1011"/>
      <w:bookmarkEnd w:id="1012"/>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013" w:name="_Toc157434585"/>
      <w:bookmarkStart w:id="1014" w:name="_Toc157436300"/>
      <w:bookmarkStart w:id="1015" w:name="_Toc157440140"/>
      <w:bookmarkStart w:id="1016" w:name="_Toc160649853"/>
      <w:bookmarkStart w:id="1017" w:name="_Toc160651663"/>
      <w:bookmarkEnd w:id="1005"/>
      <w:bookmarkEnd w:id="1006"/>
      <w:bookmarkEnd w:id="1007"/>
      <w:r w:rsidRPr="00D3062E">
        <w:t>5.17.2.2.2</w:t>
      </w:r>
      <w:r w:rsidRPr="00D3062E">
        <w:tab/>
        <w:t>Network Slice Information Retrieval</w:t>
      </w:r>
      <w:bookmarkEnd w:id="1016"/>
      <w:bookmarkEnd w:id="1017"/>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018" w:name="_MON_1759226467"/>
    <w:bookmarkEnd w:id="1018"/>
    <w:p w14:paraId="18BB0BDC" w14:textId="77777777" w:rsidR="002E2250" w:rsidRPr="00D3062E" w:rsidRDefault="002E2250" w:rsidP="002E2250">
      <w:pPr>
        <w:pStyle w:val="TH"/>
        <w:rPr>
          <w:noProof/>
        </w:rPr>
      </w:pPr>
      <w:r w:rsidRPr="00D3062E">
        <w:rPr>
          <w:noProof/>
        </w:rPr>
        <w:object w:dxaOrig="9620" w:dyaOrig="2508" w14:anchorId="24DFC820">
          <v:shape id="_x0000_i1532" type="#_x0000_t75" alt="" style="width:478.8pt;height:127.2pt;mso-width-percent:0;mso-height-percent:0;mso-width-percent:0;mso-height-percent:0" o:ole="">
            <v:imagedata r:id="rId108" o:title=""/>
          </v:shape>
          <o:OLEObject Type="Embed" ProgID="Word.Document.8" ShapeID="_x0000_i1532" DrawAspect="Content" ObjectID="_1771264807" r:id="rId109">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019" w:name="_Toc160649854"/>
      <w:bookmarkStart w:id="1020" w:name="_Toc160651664"/>
      <w:r w:rsidRPr="00D3062E">
        <w:t>5.17.2.2.3</w:t>
      </w:r>
      <w:r w:rsidRPr="00D3062E">
        <w:tab/>
        <w:t>Network Slice Information Delivery</w:t>
      </w:r>
      <w:bookmarkEnd w:id="1013"/>
      <w:bookmarkEnd w:id="1014"/>
      <w:bookmarkEnd w:id="1015"/>
      <w:bookmarkEnd w:id="1019"/>
      <w:bookmarkEnd w:id="1020"/>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393" type="#_x0000_t75" alt="" style="width:478.8pt;height:2in;mso-width-percent:0;mso-height-percent:0;mso-width-percent:0;mso-height-percent:0" o:ole="">
            <v:imagedata r:id="rId110" o:title=""/>
          </v:shape>
          <o:OLEObject Type="Embed" ProgID="Word.Document.8" ShapeID="_x0000_i1393" DrawAspect="Content" ObjectID="_1771264808" r:id="rId111">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325660EF" w14:textId="7B98D5FE" w:rsidR="00016DAC" w:rsidRPr="00D3062E" w:rsidRDefault="00016DAC" w:rsidP="00016DAC">
      <w:pPr>
        <w:pStyle w:val="21"/>
      </w:pPr>
      <w:bookmarkStart w:id="1021" w:name="_Toc157434586"/>
      <w:bookmarkStart w:id="1022" w:name="_Toc157436301"/>
      <w:bookmarkStart w:id="1023" w:name="_Toc157440141"/>
      <w:bookmarkStart w:id="1024" w:name="_Toc160649855"/>
      <w:bookmarkStart w:id="1025" w:name="_Toc160651665"/>
      <w:r w:rsidRPr="00D3062E">
        <w:t>5.19</w:t>
      </w:r>
      <w:r w:rsidRPr="00D3062E">
        <w:tab/>
      </w:r>
      <w:r w:rsidR="00BB2AE8" w:rsidRPr="00D3062E">
        <w:t>NSCE_NSAllocation</w:t>
      </w:r>
      <w:bookmarkEnd w:id="1021"/>
      <w:bookmarkEnd w:id="1022"/>
      <w:bookmarkEnd w:id="1023"/>
      <w:bookmarkEnd w:id="1024"/>
      <w:bookmarkEnd w:id="1025"/>
    </w:p>
    <w:p w14:paraId="36D1886B" w14:textId="77777777" w:rsidR="00016DAC" w:rsidRPr="00D3062E" w:rsidRDefault="00016DAC" w:rsidP="00016DAC">
      <w:pPr>
        <w:pStyle w:val="31"/>
      </w:pPr>
      <w:bookmarkStart w:id="1026" w:name="_Toc157434587"/>
      <w:bookmarkStart w:id="1027" w:name="_Toc157436302"/>
      <w:bookmarkStart w:id="1028" w:name="_Toc157440142"/>
      <w:bookmarkStart w:id="1029" w:name="_Toc160649856"/>
      <w:bookmarkStart w:id="1030" w:name="_Toc160651666"/>
      <w:r w:rsidRPr="00D3062E">
        <w:t>5.19.1</w:t>
      </w:r>
      <w:r w:rsidRPr="00D3062E">
        <w:tab/>
        <w:t>Service Description</w:t>
      </w:r>
      <w:bookmarkEnd w:id="1026"/>
      <w:bookmarkEnd w:id="1027"/>
      <w:bookmarkEnd w:id="1028"/>
      <w:bookmarkEnd w:id="1029"/>
      <w:bookmarkEnd w:id="1030"/>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031" w:name="_Toc157434588"/>
      <w:bookmarkStart w:id="1032" w:name="_Toc157436303"/>
      <w:bookmarkStart w:id="1033" w:name="_Toc157440143"/>
      <w:bookmarkStart w:id="1034" w:name="_Toc160649857"/>
      <w:bookmarkStart w:id="1035" w:name="_Toc160651667"/>
      <w:r w:rsidRPr="00D3062E">
        <w:lastRenderedPageBreak/>
        <w:t>5.19.2</w:t>
      </w:r>
      <w:r w:rsidRPr="00D3062E">
        <w:tab/>
        <w:t>Service Operations</w:t>
      </w:r>
      <w:bookmarkEnd w:id="1031"/>
      <w:bookmarkEnd w:id="1032"/>
      <w:bookmarkEnd w:id="1033"/>
      <w:bookmarkEnd w:id="1034"/>
      <w:bookmarkEnd w:id="1035"/>
    </w:p>
    <w:p w14:paraId="0397AC6C" w14:textId="77777777" w:rsidR="00016DAC" w:rsidRPr="00D3062E" w:rsidRDefault="00016DAC" w:rsidP="00B13605">
      <w:pPr>
        <w:pStyle w:val="41"/>
      </w:pPr>
      <w:bookmarkStart w:id="1036" w:name="_Toc157434589"/>
      <w:bookmarkStart w:id="1037" w:name="_Toc157436304"/>
      <w:bookmarkStart w:id="1038" w:name="_Toc157440144"/>
      <w:bookmarkStart w:id="1039" w:name="_Toc160649858"/>
      <w:bookmarkStart w:id="1040" w:name="_Toc160651668"/>
      <w:r w:rsidRPr="00D3062E">
        <w:t>5.19.2.1</w:t>
      </w:r>
      <w:r w:rsidRPr="00D3062E">
        <w:tab/>
        <w:t>Introduction</w:t>
      </w:r>
      <w:bookmarkEnd w:id="1036"/>
      <w:bookmarkEnd w:id="1037"/>
      <w:bookmarkEnd w:id="1038"/>
      <w:bookmarkEnd w:id="1039"/>
      <w:bookmarkEnd w:id="1040"/>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041" w:name="_Toc157434590"/>
      <w:bookmarkStart w:id="1042" w:name="_Toc157436305"/>
      <w:bookmarkStart w:id="1043" w:name="_Toc157440145"/>
      <w:bookmarkStart w:id="1044" w:name="_Toc160649859"/>
      <w:bookmarkStart w:id="1045" w:name="_Toc160651669"/>
      <w:r w:rsidRPr="00D3062E">
        <w:t>5.19.2.2</w:t>
      </w:r>
      <w:r w:rsidRPr="00D3062E">
        <w:tab/>
        <w:t>NSCE_NSAllocation_Request</w:t>
      </w:r>
      <w:bookmarkEnd w:id="1041"/>
      <w:bookmarkEnd w:id="1042"/>
      <w:bookmarkEnd w:id="1043"/>
      <w:bookmarkEnd w:id="1044"/>
      <w:bookmarkEnd w:id="1045"/>
    </w:p>
    <w:p w14:paraId="5C612EB3" w14:textId="77777777" w:rsidR="00016DAC" w:rsidRPr="00D3062E" w:rsidRDefault="00016DAC" w:rsidP="00B13605">
      <w:pPr>
        <w:pStyle w:val="51"/>
      </w:pPr>
      <w:bookmarkStart w:id="1046" w:name="_Toc157434591"/>
      <w:bookmarkStart w:id="1047" w:name="_Toc157436306"/>
      <w:bookmarkStart w:id="1048" w:name="_Toc157440146"/>
      <w:bookmarkStart w:id="1049" w:name="_Toc160649860"/>
      <w:bookmarkStart w:id="1050" w:name="_Toc160651670"/>
      <w:r w:rsidRPr="00D3062E">
        <w:t>5.19.2.2.1</w:t>
      </w:r>
      <w:r w:rsidRPr="00D3062E">
        <w:tab/>
        <w:t>General</w:t>
      </w:r>
      <w:bookmarkEnd w:id="1046"/>
      <w:bookmarkEnd w:id="1047"/>
      <w:bookmarkEnd w:id="1048"/>
      <w:bookmarkEnd w:id="1049"/>
      <w:bookmarkEnd w:id="1050"/>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77777777" w:rsidR="00016DAC" w:rsidRPr="00D3062E" w:rsidRDefault="00016DAC" w:rsidP="00B13605">
      <w:pPr>
        <w:pStyle w:val="51"/>
      </w:pPr>
      <w:bookmarkStart w:id="1051" w:name="_Toc157434592"/>
      <w:bookmarkStart w:id="1052" w:name="_Toc157436307"/>
      <w:bookmarkStart w:id="1053" w:name="_Toc157440147"/>
      <w:bookmarkStart w:id="1054" w:name="_Toc160649861"/>
      <w:bookmarkStart w:id="1055" w:name="_Toc160651671"/>
      <w:r w:rsidRPr="00D3062E">
        <w:t>5.19.2.2.2</w:t>
      </w:r>
      <w:r w:rsidRPr="00D3062E">
        <w:tab/>
      </w:r>
      <w:r w:rsidRPr="00D3062E">
        <w:tab/>
        <w:t>Network Slice Allocation Request</w:t>
      </w:r>
      <w:bookmarkEnd w:id="1051"/>
      <w:bookmarkEnd w:id="1052"/>
      <w:bookmarkEnd w:id="1053"/>
      <w:bookmarkEnd w:id="1054"/>
      <w:bookmarkEnd w:id="1055"/>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394" type="#_x0000_t75" alt="" style="width:482.4pt;height:125.4pt;mso-width-percent:0;mso-height-percent:0;mso-width-percent:0;mso-height-percent:0" o:ole="">
            <v:imagedata r:id="rId112" o:title=""/>
          </v:shape>
          <o:OLEObject Type="Embed" ProgID="Word.Document.8" ShapeID="_x0000_i1394" DrawAspect="Content" ObjectID="_1771264809" r:id="rId113">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056" w:name="_Toc157434593"/>
      <w:bookmarkStart w:id="1057" w:name="_Toc157436308"/>
      <w:bookmarkStart w:id="1058" w:name="_Toc157440148"/>
      <w:bookmarkStart w:id="1059" w:name="_Toc160649862"/>
      <w:bookmarkStart w:id="1060" w:name="_Toc160651672"/>
      <w:r w:rsidR="008A6D4A" w:rsidRPr="00D3062E">
        <w:lastRenderedPageBreak/>
        <w:t>6</w:t>
      </w:r>
      <w:r w:rsidR="008A6D4A" w:rsidRPr="00D3062E">
        <w:tab/>
        <w:t>API Definitions</w:t>
      </w:r>
      <w:bookmarkEnd w:id="109"/>
      <w:bookmarkEnd w:id="110"/>
      <w:bookmarkEnd w:id="1056"/>
      <w:bookmarkEnd w:id="1057"/>
      <w:bookmarkEnd w:id="1058"/>
      <w:bookmarkEnd w:id="1059"/>
      <w:bookmarkEnd w:id="1060"/>
    </w:p>
    <w:p w14:paraId="391C9859" w14:textId="5EAF9B7A" w:rsidR="008A6D4A" w:rsidRPr="00D3062E" w:rsidRDefault="008A6D4A" w:rsidP="007A4424">
      <w:pPr>
        <w:pStyle w:val="21"/>
      </w:pPr>
      <w:bookmarkStart w:id="1061" w:name="_Toc510696598"/>
      <w:bookmarkStart w:id="1062" w:name="_Toc35971390"/>
      <w:bookmarkStart w:id="1063" w:name="_Toc157434594"/>
      <w:bookmarkStart w:id="1064" w:name="_Toc157436309"/>
      <w:bookmarkStart w:id="1065" w:name="_Toc157440149"/>
      <w:bookmarkStart w:id="1066" w:name="_Toc160649863"/>
      <w:bookmarkStart w:id="1067" w:name="_Toc160651673"/>
      <w:r w:rsidRPr="00D3062E">
        <w:t>6.1</w:t>
      </w:r>
      <w:r w:rsidRPr="00D3062E">
        <w:tab/>
      </w:r>
      <w:r w:rsidR="00D3062E" w:rsidRPr="00D3062E">
        <w:t>NSCE_SliceApiManagement</w:t>
      </w:r>
      <w:r w:rsidRPr="00D3062E">
        <w:t xml:space="preserve"> API</w:t>
      </w:r>
      <w:bookmarkEnd w:id="1061"/>
      <w:bookmarkEnd w:id="1062"/>
      <w:bookmarkEnd w:id="1063"/>
      <w:bookmarkEnd w:id="1064"/>
      <w:bookmarkEnd w:id="1065"/>
      <w:bookmarkEnd w:id="1066"/>
      <w:bookmarkEnd w:id="1067"/>
    </w:p>
    <w:p w14:paraId="41FDDBA2" w14:textId="77777777" w:rsidR="00AC0B17" w:rsidRPr="00FC29E8" w:rsidRDefault="00AC0B17" w:rsidP="00AC0B17">
      <w:pPr>
        <w:pStyle w:val="21"/>
      </w:pPr>
      <w:bookmarkStart w:id="1068" w:name="_Toc510696649"/>
      <w:bookmarkStart w:id="1069" w:name="_Toc35971449"/>
      <w:bookmarkStart w:id="1070" w:name="_Hlk159272147"/>
      <w:bookmarkStart w:id="1071" w:name="_Toc157434641"/>
      <w:bookmarkStart w:id="1072" w:name="_Toc157436356"/>
      <w:bookmarkStart w:id="1073" w:name="_Toc157440196"/>
      <w:bookmarkStart w:id="1074" w:name="_Toc160651674"/>
      <w:r>
        <w:rPr>
          <w:noProof/>
          <w:lang w:eastAsia="zh-CN"/>
        </w:rPr>
        <w:t>6.2</w:t>
      </w:r>
      <w:r w:rsidRPr="00FC29E8">
        <w:tab/>
      </w:r>
      <w:r>
        <w:t>NSCE_NetSliceLifeCycleMngt</w:t>
      </w:r>
      <w:r w:rsidRPr="00FC29E8">
        <w:t xml:space="preserve"> API</w:t>
      </w:r>
      <w:bookmarkEnd w:id="1074"/>
    </w:p>
    <w:p w14:paraId="42DFB78F" w14:textId="77777777" w:rsidR="00AC0B17" w:rsidRPr="00FC29E8" w:rsidRDefault="00AC0B17" w:rsidP="00AC0B17">
      <w:pPr>
        <w:pStyle w:val="31"/>
      </w:pPr>
      <w:bookmarkStart w:id="1075" w:name="_Toc160651675"/>
      <w:r>
        <w:rPr>
          <w:noProof/>
          <w:lang w:eastAsia="zh-CN"/>
        </w:rPr>
        <w:t>6.2</w:t>
      </w:r>
      <w:r w:rsidRPr="00FC29E8">
        <w:t>.1</w:t>
      </w:r>
      <w:r w:rsidRPr="00FC29E8">
        <w:tab/>
        <w:t>Introduction</w:t>
      </w:r>
      <w:bookmarkEnd w:id="1075"/>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1076" w:name="_Toc160651676"/>
      <w:r>
        <w:rPr>
          <w:noProof/>
          <w:lang w:eastAsia="zh-CN"/>
        </w:rPr>
        <w:t>6.2</w:t>
      </w:r>
      <w:r w:rsidRPr="00FC29E8">
        <w:t>.2</w:t>
      </w:r>
      <w:r w:rsidRPr="00FC29E8">
        <w:tab/>
        <w:t>Usage of HTTP</w:t>
      </w:r>
      <w:bookmarkEnd w:id="1076"/>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1077" w:name="_Toc160651677"/>
      <w:r>
        <w:rPr>
          <w:noProof/>
          <w:lang w:eastAsia="zh-CN"/>
        </w:rPr>
        <w:t>6.2</w:t>
      </w:r>
      <w:r w:rsidRPr="00FC29E8">
        <w:t>.3</w:t>
      </w:r>
      <w:r w:rsidRPr="00FC29E8">
        <w:tab/>
        <w:t>Resources</w:t>
      </w:r>
      <w:bookmarkEnd w:id="1077"/>
    </w:p>
    <w:p w14:paraId="02F060B5" w14:textId="77777777" w:rsidR="00AC0B17" w:rsidRPr="00FC29E8" w:rsidRDefault="00AC0B17" w:rsidP="00AC0B17">
      <w:pPr>
        <w:pStyle w:val="41"/>
      </w:pPr>
      <w:bookmarkStart w:id="1078" w:name="_Toc160651678"/>
      <w:r>
        <w:rPr>
          <w:noProof/>
          <w:lang w:eastAsia="zh-CN"/>
        </w:rPr>
        <w:t>6.2</w:t>
      </w:r>
      <w:r w:rsidRPr="00FC29E8">
        <w:t>.3.1</w:t>
      </w:r>
      <w:r w:rsidRPr="00FC29E8">
        <w:tab/>
        <w:t>Overview</w:t>
      </w:r>
      <w:bookmarkEnd w:id="1078"/>
    </w:p>
    <w:p w14:paraId="5ABABA59" w14:textId="77777777" w:rsidR="00AC0B17" w:rsidRPr="00FC29E8" w:rsidRDefault="00AC0B17" w:rsidP="00AC0B17">
      <w:r w:rsidRPr="00FC29E8">
        <w:t>This clause describes the structure for the Resource URIs and the resources and methods used for the service.</w:t>
      </w:r>
    </w:p>
    <w:p w14:paraId="488BC3D2" w14:textId="77777777" w:rsidR="00AC0B17" w:rsidRPr="00FC29E8" w:rsidRDefault="00AC0B17" w:rsidP="00AC0B17">
      <w:r w:rsidRPr="00FC29E8">
        <w:t>Figure </w:t>
      </w:r>
      <w:r>
        <w:rPr>
          <w:noProof/>
          <w:lang w:eastAsia="zh-CN"/>
        </w:rPr>
        <w:t>6.2</w:t>
      </w:r>
      <w:r w:rsidRPr="00FC29E8">
        <w:t xml:space="preserve">.3.1-1 depicts the resource URIs structure for the </w:t>
      </w:r>
      <w:r>
        <w:t>NSCE_NetSliceLifeCycleMngt</w:t>
      </w:r>
      <w:r w:rsidRPr="00FC29E8">
        <w:t xml:space="preserve"> API.</w:t>
      </w:r>
    </w:p>
    <w:p w14:paraId="34E437D1" w14:textId="77777777" w:rsidR="00AC0B17" w:rsidRDefault="00AC0B17" w:rsidP="00AC0B17">
      <w:pPr>
        <w:pStyle w:val="TH"/>
        <w:rPr>
          <w:noProof/>
        </w:rPr>
      </w:pPr>
      <w:r w:rsidRPr="00F4442C">
        <w:rPr>
          <w:noProof/>
        </w:rPr>
        <w:object w:dxaOrig="9620" w:dyaOrig="3388" w14:anchorId="1CAD5E0D">
          <v:shape id="_x0000_i1859" type="#_x0000_t75" alt="" style="width:481.2pt;height:169.2pt" o:ole="">
            <v:imagedata r:id="rId114" o:title=""/>
          </v:shape>
          <o:OLEObject Type="Embed" ProgID="Word.Document.8" ShapeID="_x0000_i1859" DrawAspect="Content" ObjectID="_1771264810" r:id="rId115">
            <o:FieldCodes>\s</o:FieldCodes>
          </o:OLEObject>
        </w:object>
      </w:r>
    </w:p>
    <w:p w14:paraId="323E0F50" w14:textId="77777777" w:rsidR="00AC0B17" w:rsidRPr="00FC29E8" w:rsidRDefault="00AC0B17" w:rsidP="00AC0B17">
      <w:pPr>
        <w:pStyle w:val="TH"/>
        <w:rPr>
          <w:lang w:val="en-US"/>
        </w:rPr>
      </w:pPr>
    </w:p>
    <w:p w14:paraId="11DE475B" w14:textId="77777777" w:rsidR="00AC0B17" w:rsidRPr="00FC29E8" w:rsidRDefault="00AC0B17" w:rsidP="00AC0B17">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176438FD" w14:textId="77777777" w:rsidR="00AC0B17" w:rsidRPr="00FC29E8" w:rsidRDefault="00AC0B17" w:rsidP="00AC0B17">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7AEB0DF6" w14:textId="77777777" w:rsidR="00AC0B17" w:rsidRPr="00FC29E8" w:rsidRDefault="00AC0B17" w:rsidP="00AC0B17">
      <w:pPr>
        <w:pStyle w:val="TH"/>
      </w:pPr>
      <w:r w:rsidRPr="00FC29E8">
        <w:t>Table </w:t>
      </w:r>
      <w:r>
        <w:rPr>
          <w:noProof/>
          <w:lang w:eastAsia="zh-CN"/>
        </w:rPr>
        <w:t>6.2</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9"/>
        <w:gridCol w:w="3319"/>
        <w:gridCol w:w="971"/>
        <w:gridCol w:w="2772"/>
      </w:tblGrid>
      <w:tr w:rsidR="00AC0B17" w:rsidRPr="00FC29E8" w14:paraId="6AFE2F73" w14:textId="77777777" w:rsidTr="003C3912">
        <w:trPr>
          <w:jc w:val="center"/>
        </w:trPr>
        <w:tc>
          <w:tcPr>
            <w:tcW w:w="1275" w:type="pct"/>
            <w:shd w:val="clear" w:color="auto" w:fill="C0C0C0"/>
            <w:vAlign w:val="center"/>
            <w:hideMark/>
          </w:tcPr>
          <w:p w14:paraId="26837E38" w14:textId="77777777" w:rsidR="00AC0B17" w:rsidRPr="00FC29E8" w:rsidRDefault="00AC0B17" w:rsidP="003C3912">
            <w:pPr>
              <w:pStyle w:val="TAH"/>
            </w:pPr>
            <w:r w:rsidRPr="00FC29E8">
              <w:t>Resource name</w:t>
            </w:r>
          </w:p>
        </w:tc>
        <w:tc>
          <w:tcPr>
            <w:tcW w:w="1750" w:type="pct"/>
            <w:shd w:val="clear" w:color="auto" w:fill="C0C0C0"/>
            <w:vAlign w:val="center"/>
            <w:hideMark/>
          </w:tcPr>
          <w:p w14:paraId="1D8DFAE5" w14:textId="77777777" w:rsidR="00AC0B17" w:rsidRPr="00FC29E8" w:rsidRDefault="00AC0B17" w:rsidP="003C3912">
            <w:pPr>
              <w:pStyle w:val="TAH"/>
            </w:pPr>
            <w:r w:rsidRPr="00FC29E8">
              <w:t>Resource URI</w:t>
            </w:r>
          </w:p>
        </w:tc>
        <w:tc>
          <w:tcPr>
            <w:tcW w:w="512" w:type="pct"/>
            <w:shd w:val="clear" w:color="auto" w:fill="C0C0C0"/>
            <w:vAlign w:val="center"/>
            <w:hideMark/>
          </w:tcPr>
          <w:p w14:paraId="6ADEE0C8" w14:textId="77777777" w:rsidR="00AC0B17" w:rsidRPr="00FC29E8" w:rsidRDefault="00AC0B17" w:rsidP="003C3912">
            <w:pPr>
              <w:pStyle w:val="TAH"/>
            </w:pPr>
            <w:r w:rsidRPr="00FC29E8">
              <w:t>HTTP method or custom operation</w:t>
            </w:r>
          </w:p>
        </w:tc>
        <w:tc>
          <w:tcPr>
            <w:tcW w:w="1462" w:type="pct"/>
            <w:shd w:val="clear" w:color="auto" w:fill="C0C0C0"/>
            <w:vAlign w:val="center"/>
            <w:hideMark/>
          </w:tcPr>
          <w:p w14:paraId="03623E57" w14:textId="77777777" w:rsidR="00AC0B17" w:rsidRPr="00FC29E8" w:rsidRDefault="00AC0B17" w:rsidP="003C3912">
            <w:pPr>
              <w:pStyle w:val="TAH"/>
            </w:pPr>
            <w:r w:rsidRPr="00FC29E8">
              <w:t>Description</w:t>
            </w:r>
          </w:p>
        </w:tc>
      </w:tr>
      <w:tr w:rsidR="00AC0B17" w:rsidRPr="00FC29E8" w14:paraId="78A10208" w14:textId="77777777" w:rsidTr="003C3912">
        <w:trPr>
          <w:jc w:val="center"/>
        </w:trPr>
        <w:tc>
          <w:tcPr>
            <w:tcW w:w="0" w:type="auto"/>
            <w:vAlign w:val="center"/>
          </w:tcPr>
          <w:p w14:paraId="346F302F" w14:textId="77777777" w:rsidR="00AC0B17" w:rsidRPr="00FC29E8" w:rsidRDefault="00AC0B17" w:rsidP="003C3912">
            <w:pPr>
              <w:pStyle w:val="TAL"/>
            </w:pPr>
            <w:r>
              <w:t xml:space="preserve">Network Slice Lifecycle Management </w:t>
            </w:r>
            <w:r w:rsidRPr="00FC29E8">
              <w:rPr>
                <w:rFonts w:eastAsia="等线"/>
              </w:rPr>
              <w:t>Subscription</w:t>
            </w:r>
            <w:r>
              <w:t>s</w:t>
            </w:r>
          </w:p>
        </w:tc>
        <w:tc>
          <w:tcPr>
            <w:tcW w:w="1750" w:type="pct"/>
            <w:vAlign w:val="center"/>
          </w:tcPr>
          <w:p w14:paraId="28985A03" w14:textId="77777777" w:rsidR="00AC0B17" w:rsidRPr="00FC29E8" w:rsidRDefault="00AC0B17" w:rsidP="003C3912">
            <w:pPr>
              <w:pStyle w:val="TAL"/>
            </w:pPr>
            <w:r w:rsidRPr="00FC29E8">
              <w:t>/subscriptions</w:t>
            </w:r>
          </w:p>
        </w:tc>
        <w:tc>
          <w:tcPr>
            <w:tcW w:w="512" w:type="pct"/>
            <w:vAlign w:val="center"/>
          </w:tcPr>
          <w:p w14:paraId="77C1DDE2" w14:textId="77777777" w:rsidR="00AC0B17" w:rsidRPr="00FC29E8" w:rsidRDefault="00AC0B17" w:rsidP="003C3912">
            <w:pPr>
              <w:pStyle w:val="TAC"/>
            </w:pPr>
            <w:r w:rsidRPr="00FC29E8">
              <w:t>POST</w:t>
            </w:r>
          </w:p>
        </w:tc>
        <w:tc>
          <w:tcPr>
            <w:tcW w:w="1462" w:type="pct"/>
            <w:vAlign w:val="center"/>
          </w:tcPr>
          <w:p w14:paraId="636A1B2A" w14:textId="4AA35B44" w:rsidR="00AC0B17" w:rsidRPr="00FC29E8" w:rsidRDefault="00AC0B17" w:rsidP="003C3912">
            <w:pPr>
              <w:pStyle w:val="TAL"/>
              <w:rPr>
                <w:noProof/>
                <w:lang w:eastAsia="zh-CN"/>
              </w:rPr>
            </w:pPr>
            <w:r w:rsidRPr="00FC29E8">
              <w:rPr>
                <w:noProof/>
                <w:lang w:eastAsia="zh-CN"/>
              </w:rPr>
              <w:t xml:space="preserve">Request the creation of a </w:t>
            </w:r>
            <w:r>
              <w:t xml:space="preserve">Network Slice Lifecycle Management </w:t>
            </w:r>
            <w:r w:rsidRPr="00FC29E8">
              <w:rPr>
                <w:rFonts w:eastAsia="等线"/>
              </w:rPr>
              <w:t>Subscription.</w:t>
            </w:r>
          </w:p>
        </w:tc>
      </w:tr>
      <w:tr w:rsidR="00AC0B17" w:rsidRPr="00FC29E8" w14:paraId="19EAE8C0" w14:textId="77777777" w:rsidTr="003C3912">
        <w:trPr>
          <w:jc w:val="center"/>
        </w:trPr>
        <w:tc>
          <w:tcPr>
            <w:tcW w:w="0" w:type="auto"/>
            <w:vMerge w:val="restart"/>
            <w:vAlign w:val="center"/>
          </w:tcPr>
          <w:p w14:paraId="53D7DCB3" w14:textId="77777777" w:rsidR="00AC0B17" w:rsidRPr="00FC29E8" w:rsidRDefault="00AC0B17" w:rsidP="003C3912">
            <w:pPr>
              <w:pStyle w:val="TAL"/>
            </w:pPr>
            <w:r w:rsidRPr="00FC29E8">
              <w:t xml:space="preserve">Individual </w:t>
            </w:r>
            <w:r>
              <w:t xml:space="preserve">Network Slice Lifecycle Management </w:t>
            </w:r>
            <w:r w:rsidRPr="00FC29E8">
              <w:rPr>
                <w:rFonts w:eastAsia="等线"/>
              </w:rPr>
              <w:t>Subscription</w:t>
            </w:r>
          </w:p>
        </w:tc>
        <w:tc>
          <w:tcPr>
            <w:tcW w:w="1750" w:type="pct"/>
            <w:vMerge w:val="restart"/>
            <w:vAlign w:val="center"/>
          </w:tcPr>
          <w:p w14:paraId="1B3A992B" w14:textId="77777777" w:rsidR="00AC0B17" w:rsidRPr="00FC29E8" w:rsidRDefault="00AC0B17" w:rsidP="003C3912">
            <w:pPr>
              <w:pStyle w:val="TAL"/>
            </w:pPr>
            <w:r w:rsidRPr="00FC29E8">
              <w:t>/sbscriptions/{subscriptionId}</w:t>
            </w:r>
          </w:p>
        </w:tc>
        <w:tc>
          <w:tcPr>
            <w:tcW w:w="512" w:type="pct"/>
            <w:vAlign w:val="center"/>
          </w:tcPr>
          <w:p w14:paraId="3212CDCE" w14:textId="77777777" w:rsidR="00AC0B17" w:rsidRPr="00FC29E8" w:rsidRDefault="00AC0B17" w:rsidP="003C3912">
            <w:pPr>
              <w:pStyle w:val="TAC"/>
            </w:pPr>
            <w:r w:rsidRPr="00FC29E8">
              <w:t>GET</w:t>
            </w:r>
          </w:p>
        </w:tc>
        <w:tc>
          <w:tcPr>
            <w:tcW w:w="1462" w:type="pct"/>
            <w:vAlign w:val="center"/>
          </w:tcPr>
          <w:p w14:paraId="166E20BE" w14:textId="77777777" w:rsidR="00AC0B17" w:rsidRPr="00FC29E8" w:rsidRDefault="00AC0B17" w:rsidP="003C3912">
            <w:pPr>
              <w:pStyle w:val="TAL"/>
              <w:rPr>
                <w:noProof/>
                <w:lang w:eastAsia="zh-CN"/>
              </w:rPr>
            </w:pPr>
            <w:r w:rsidRPr="00FC29E8">
              <w:rPr>
                <w:noProof/>
                <w:lang w:eastAsia="zh-CN"/>
              </w:rPr>
              <w:t xml:space="preserve">Retrieve an existing </w:t>
            </w:r>
            <w:r>
              <w:t xml:space="preserve">Network Slice Lifecycle Management </w:t>
            </w:r>
            <w:r w:rsidRPr="00FC29E8">
              <w:rPr>
                <w:rFonts w:eastAsia="等线"/>
              </w:rPr>
              <w:t>Subscription</w:t>
            </w:r>
            <w:r w:rsidRPr="00FC29E8">
              <w:t>.</w:t>
            </w:r>
          </w:p>
        </w:tc>
      </w:tr>
      <w:tr w:rsidR="00AC0B17" w:rsidRPr="00FC29E8" w14:paraId="6781DABB" w14:textId="77777777" w:rsidTr="003C3912">
        <w:trPr>
          <w:jc w:val="center"/>
        </w:trPr>
        <w:tc>
          <w:tcPr>
            <w:tcW w:w="0" w:type="auto"/>
            <w:vMerge/>
            <w:vAlign w:val="center"/>
          </w:tcPr>
          <w:p w14:paraId="63EFCB6A" w14:textId="77777777" w:rsidR="00AC0B17" w:rsidRPr="00FC29E8" w:rsidRDefault="00AC0B17" w:rsidP="003C3912">
            <w:pPr>
              <w:pStyle w:val="TAL"/>
            </w:pPr>
          </w:p>
        </w:tc>
        <w:tc>
          <w:tcPr>
            <w:tcW w:w="1750" w:type="pct"/>
            <w:vMerge/>
            <w:vAlign w:val="center"/>
          </w:tcPr>
          <w:p w14:paraId="015B8E28" w14:textId="77777777" w:rsidR="00AC0B17" w:rsidRPr="00FC29E8" w:rsidRDefault="00AC0B17" w:rsidP="003C3912">
            <w:pPr>
              <w:pStyle w:val="TAL"/>
            </w:pPr>
          </w:p>
        </w:tc>
        <w:tc>
          <w:tcPr>
            <w:tcW w:w="512" w:type="pct"/>
            <w:vAlign w:val="center"/>
          </w:tcPr>
          <w:p w14:paraId="3069568B" w14:textId="77777777" w:rsidR="00AC0B17" w:rsidRPr="00FC29E8" w:rsidRDefault="00AC0B17" w:rsidP="003C3912">
            <w:pPr>
              <w:pStyle w:val="TAC"/>
            </w:pPr>
            <w:r w:rsidRPr="00FC29E8">
              <w:t>PUT</w:t>
            </w:r>
          </w:p>
        </w:tc>
        <w:tc>
          <w:tcPr>
            <w:tcW w:w="1462" w:type="pct"/>
            <w:vAlign w:val="center"/>
          </w:tcPr>
          <w:p w14:paraId="5429ED4F" w14:textId="77777777" w:rsidR="00AC0B17" w:rsidRPr="00FC29E8" w:rsidRDefault="00AC0B17" w:rsidP="003C3912">
            <w:pPr>
              <w:pStyle w:val="TAL"/>
              <w:rPr>
                <w:noProof/>
                <w:lang w:eastAsia="zh-CN"/>
              </w:rPr>
            </w:pPr>
            <w:r w:rsidRPr="00FC29E8">
              <w:rPr>
                <w:noProof/>
                <w:lang w:eastAsia="zh-CN"/>
              </w:rPr>
              <w:t xml:space="preserve">Request the update of an existing </w:t>
            </w:r>
            <w:r>
              <w:t xml:space="preserve">Network Slice Lifecycle Management </w:t>
            </w:r>
            <w:r w:rsidRPr="00FC29E8">
              <w:rPr>
                <w:rFonts w:eastAsia="等线"/>
              </w:rPr>
              <w:t>Subscription</w:t>
            </w:r>
            <w:r w:rsidRPr="00FC29E8">
              <w:t>.</w:t>
            </w:r>
          </w:p>
        </w:tc>
      </w:tr>
      <w:tr w:rsidR="00AC0B17" w:rsidRPr="00FC29E8" w14:paraId="5F94B25D" w14:textId="77777777" w:rsidTr="003C3912">
        <w:trPr>
          <w:jc w:val="center"/>
        </w:trPr>
        <w:tc>
          <w:tcPr>
            <w:tcW w:w="0" w:type="auto"/>
            <w:vMerge/>
            <w:vAlign w:val="center"/>
          </w:tcPr>
          <w:p w14:paraId="7BB13729" w14:textId="77777777" w:rsidR="00AC0B17" w:rsidRPr="00FC29E8" w:rsidRDefault="00AC0B17" w:rsidP="003C3912">
            <w:pPr>
              <w:pStyle w:val="TAL"/>
            </w:pPr>
          </w:p>
        </w:tc>
        <w:tc>
          <w:tcPr>
            <w:tcW w:w="1750" w:type="pct"/>
            <w:vMerge/>
            <w:vAlign w:val="center"/>
          </w:tcPr>
          <w:p w14:paraId="589E0A11" w14:textId="77777777" w:rsidR="00AC0B17" w:rsidRPr="00FC29E8" w:rsidRDefault="00AC0B17" w:rsidP="003C3912">
            <w:pPr>
              <w:pStyle w:val="TAL"/>
            </w:pPr>
          </w:p>
        </w:tc>
        <w:tc>
          <w:tcPr>
            <w:tcW w:w="512" w:type="pct"/>
            <w:vAlign w:val="center"/>
          </w:tcPr>
          <w:p w14:paraId="41F516DA" w14:textId="77777777" w:rsidR="00AC0B17" w:rsidRPr="00FC29E8" w:rsidRDefault="00AC0B17" w:rsidP="003C3912">
            <w:pPr>
              <w:pStyle w:val="TAC"/>
            </w:pPr>
            <w:r w:rsidRPr="00FC29E8">
              <w:t>PATCH</w:t>
            </w:r>
          </w:p>
        </w:tc>
        <w:tc>
          <w:tcPr>
            <w:tcW w:w="1462" w:type="pct"/>
            <w:vAlign w:val="center"/>
          </w:tcPr>
          <w:p w14:paraId="727A7984" w14:textId="77777777" w:rsidR="00AC0B17" w:rsidRPr="00FC29E8" w:rsidRDefault="00AC0B17" w:rsidP="003C3912">
            <w:pPr>
              <w:pStyle w:val="TAL"/>
              <w:rPr>
                <w:noProof/>
                <w:lang w:eastAsia="zh-CN"/>
              </w:rPr>
            </w:pPr>
            <w:r w:rsidRPr="00FC29E8">
              <w:rPr>
                <w:noProof/>
                <w:lang w:eastAsia="zh-CN"/>
              </w:rPr>
              <w:t xml:space="preserve">Request the modification of an existing </w:t>
            </w:r>
            <w:r>
              <w:t xml:space="preserve">Network Slice Lifecycle Management </w:t>
            </w:r>
            <w:r w:rsidRPr="00FC29E8">
              <w:rPr>
                <w:rFonts w:eastAsia="等线"/>
              </w:rPr>
              <w:t>Subscription</w:t>
            </w:r>
            <w:r w:rsidRPr="00FC29E8">
              <w:t>.</w:t>
            </w:r>
          </w:p>
        </w:tc>
      </w:tr>
      <w:tr w:rsidR="00AC0B17" w:rsidRPr="00FC29E8" w14:paraId="1B43A7E1" w14:textId="77777777" w:rsidTr="003C3912">
        <w:trPr>
          <w:jc w:val="center"/>
        </w:trPr>
        <w:tc>
          <w:tcPr>
            <w:tcW w:w="0" w:type="auto"/>
            <w:vMerge/>
            <w:vAlign w:val="center"/>
          </w:tcPr>
          <w:p w14:paraId="668B8BE6" w14:textId="77777777" w:rsidR="00AC0B17" w:rsidRPr="00FC29E8" w:rsidRDefault="00AC0B17" w:rsidP="003C3912">
            <w:pPr>
              <w:pStyle w:val="TAL"/>
            </w:pPr>
          </w:p>
        </w:tc>
        <w:tc>
          <w:tcPr>
            <w:tcW w:w="1750" w:type="pct"/>
            <w:vMerge/>
            <w:vAlign w:val="center"/>
          </w:tcPr>
          <w:p w14:paraId="1282E8E6" w14:textId="77777777" w:rsidR="00AC0B17" w:rsidRPr="00FC29E8" w:rsidRDefault="00AC0B17" w:rsidP="003C3912">
            <w:pPr>
              <w:pStyle w:val="TAL"/>
            </w:pPr>
          </w:p>
        </w:tc>
        <w:tc>
          <w:tcPr>
            <w:tcW w:w="512" w:type="pct"/>
            <w:vAlign w:val="center"/>
          </w:tcPr>
          <w:p w14:paraId="432D7A13" w14:textId="77777777" w:rsidR="00AC0B17" w:rsidRPr="00FC29E8" w:rsidRDefault="00AC0B17" w:rsidP="003C3912">
            <w:pPr>
              <w:pStyle w:val="TAC"/>
            </w:pPr>
            <w:r w:rsidRPr="00FC29E8">
              <w:t>DELETE</w:t>
            </w:r>
          </w:p>
        </w:tc>
        <w:tc>
          <w:tcPr>
            <w:tcW w:w="1462" w:type="pct"/>
            <w:vAlign w:val="center"/>
          </w:tcPr>
          <w:p w14:paraId="42B0FF6C" w14:textId="77777777" w:rsidR="00AC0B17" w:rsidRPr="00FC29E8" w:rsidRDefault="00AC0B17" w:rsidP="003C3912">
            <w:pPr>
              <w:pStyle w:val="TAL"/>
              <w:rPr>
                <w:noProof/>
                <w:lang w:eastAsia="zh-CN"/>
              </w:rPr>
            </w:pPr>
            <w:r w:rsidRPr="00FC29E8">
              <w:rPr>
                <w:noProof/>
                <w:lang w:eastAsia="zh-CN"/>
              </w:rPr>
              <w:t xml:space="preserve">Request the deletion of an existing </w:t>
            </w:r>
            <w:r>
              <w:t xml:space="preserve">Network Slice Lifecycle Management </w:t>
            </w:r>
            <w:r w:rsidRPr="00FC29E8">
              <w:rPr>
                <w:rFonts w:eastAsia="等线"/>
              </w:rPr>
              <w:t>Subscription</w:t>
            </w:r>
            <w:r w:rsidRPr="00FC29E8">
              <w:t>.</w:t>
            </w:r>
          </w:p>
        </w:tc>
      </w:tr>
      <w:tr w:rsidR="00AC0B17" w:rsidRPr="00FC29E8" w14:paraId="3EEB93D6" w14:textId="77777777" w:rsidTr="003C3912">
        <w:trPr>
          <w:jc w:val="center"/>
        </w:trPr>
        <w:tc>
          <w:tcPr>
            <w:tcW w:w="0" w:type="auto"/>
            <w:vMerge/>
            <w:vAlign w:val="center"/>
          </w:tcPr>
          <w:p w14:paraId="0D8C2DD2" w14:textId="77777777" w:rsidR="00AC0B17" w:rsidRPr="00FC29E8" w:rsidRDefault="00AC0B17" w:rsidP="003C3912">
            <w:pPr>
              <w:pStyle w:val="TAL"/>
            </w:pPr>
          </w:p>
        </w:tc>
        <w:tc>
          <w:tcPr>
            <w:tcW w:w="1750" w:type="pct"/>
            <w:vAlign w:val="center"/>
          </w:tcPr>
          <w:p w14:paraId="55C684EA" w14:textId="77777777" w:rsidR="00AC0B17" w:rsidRPr="00FC29E8" w:rsidRDefault="00AC0B17" w:rsidP="003C3912">
            <w:pPr>
              <w:pStyle w:val="TAL"/>
            </w:pPr>
            <w:r w:rsidRPr="00FC29E8">
              <w:t>/sbscriptions/{subscriptionId}</w:t>
            </w:r>
            <w:r>
              <w:t>/notify</w:t>
            </w:r>
          </w:p>
        </w:tc>
        <w:tc>
          <w:tcPr>
            <w:tcW w:w="512" w:type="pct"/>
            <w:vAlign w:val="center"/>
          </w:tcPr>
          <w:p w14:paraId="3BE5E49E" w14:textId="77777777" w:rsidR="00AC0B17" w:rsidRPr="00FC29E8" w:rsidRDefault="00AC0B17" w:rsidP="003C3912">
            <w:pPr>
              <w:pStyle w:val="TAC"/>
              <w:rPr>
                <w:lang w:eastAsia="zh-CN"/>
              </w:rPr>
            </w:pPr>
            <w:r>
              <w:rPr>
                <w:rFonts w:hint="eastAsia"/>
                <w:lang w:eastAsia="zh-CN"/>
              </w:rPr>
              <w:t>P</w:t>
            </w:r>
            <w:r>
              <w:rPr>
                <w:lang w:eastAsia="zh-CN"/>
              </w:rPr>
              <w:t>OST</w:t>
            </w:r>
          </w:p>
        </w:tc>
        <w:tc>
          <w:tcPr>
            <w:tcW w:w="1462" w:type="pct"/>
            <w:vAlign w:val="center"/>
          </w:tcPr>
          <w:p w14:paraId="7D80528B" w14:textId="77777777" w:rsidR="00AC0B17" w:rsidRPr="00FC29E8" w:rsidRDefault="00AC0B17" w:rsidP="003C3912">
            <w:pPr>
              <w:pStyle w:val="TAL"/>
              <w:rPr>
                <w:noProof/>
                <w:lang w:eastAsia="zh-CN"/>
              </w:rPr>
            </w:pPr>
            <w:r>
              <w:rPr>
                <w:lang w:val="en-US"/>
              </w:rPr>
              <w:t xml:space="preserve">Custom operation to notify the NSCE Server on </w:t>
            </w:r>
            <w:r>
              <w:t>QoE metrics.</w:t>
            </w:r>
          </w:p>
        </w:tc>
      </w:tr>
    </w:tbl>
    <w:p w14:paraId="6E933D99" w14:textId="77777777" w:rsidR="00AC0B17" w:rsidRPr="00FC29E8" w:rsidRDefault="00AC0B17" w:rsidP="00AC0B17"/>
    <w:p w14:paraId="21AF1404" w14:textId="77777777" w:rsidR="00AC0B17" w:rsidRPr="007D560E" w:rsidRDefault="00AC0B17" w:rsidP="00AC0B17">
      <w:pPr>
        <w:pStyle w:val="41"/>
      </w:pPr>
      <w:bookmarkStart w:id="1079" w:name="_Toc160651679"/>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1079"/>
    </w:p>
    <w:p w14:paraId="549F93A0" w14:textId="77777777" w:rsidR="00AC0B17" w:rsidRPr="00FC29E8" w:rsidRDefault="00AC0B17" w:rsidP="00AC0B17">
      <w:pPr>
        <w:pStyle w:val="51"/>
      </w:pPr>
      <w:bookmarkStart w:id="1080" w:name="_Toc160651680"/>
      <w:r>
        <w:rPr>
          <w:noProof/>
          <w:lang w:eastAsia="zh-CN"/>
        </w:rPr>
        <w:t>6.2.3.2</w:t>
      </w:r>
      <w:r w:rsidRPr="00FC29E8">
        <w:t>.1</w:t>
      </w:r>
      <w:r w:rsidRPr="00FC29E8">
        <w:tab/>
        <w:t>Description</w:t>
      </w:r>
      <w:bookmarkEnd w:id="1080"/>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1081" w:name="_Toc160651681"/>
      <w:r>
        <w:rPr>
          <w:noProof/>
          <w:lang w:eastAsia="zh-CN"/>
        </w:rPr>
        <w:t>6.2.3.2</w:t>
      </w:r>
      <w:r w:rsidRPr="00FC29E8">
        <w:t>.2</w:t>
      </w:r>
      <w:r w:rsidRPr="00FC29E8">
        <w:tab/>
        <w:t>Resource Definition</w:t>
      </w:r>
      <w:bookmarkEnd w:id="1081"/>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1082" w:name="_Toc160651682"/>
      <w:r>
        <w:rPr>
          <w:noProof/>
          <w:lang w:eastAsia="zh-CN"/>
        </w:rPr>
        <w:t>6.2.3.2</w:t>
      </w:r>
      <w:r w:rsidRPr="00FC29E8">
        <w:t>.3</w:t>
      </w:r>
      <w:r w:rsidRPr="00FC29E8">
        <w:tab/>
        <w:t>Resource Standard Methods</w:t>
      </w:r>
      <w:bookmarkEnd w:id="1082"/>
    </w:p>
    <w:p w14:paraId="166F25A3" w14:textId="77777777" w:rsidR="00AC0B17" w:rsidRPr="00FC29E8" w:rsidRDefault="00AC0B17" w:rsidP="00AC0B17">
      <w:pPr>
        <w:pStyle w:val="6"/>
      </w:pPr>
      <w:bookmarkStart w:id="1083" w:name="_Toc160651683"/>
      <w:r>
        <w:t>6.2.3.2</w:t>
      </w:r>
      <w:r w:rsidRPr="00FC29E8">
        <w:t>.3.2</w:t>
      </w:r>
      <w:r w:rsidRPr="00FC29E8">
        <w:tab/>
        <w:t>POST</w:t>
      </w:r>
      <w:bookmarkEnd w:id="1083"/>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3C3912">
        <w:trPr>
          <w:jc w:val="center"/>
        </w:trPr>
        <w:tc>
          <w:tcPr>
            <w:tcW w:w="2119"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AC0B17" w:rsidRPr="00FC29E8" w14:paraId="40BB50DA" w14:textId="77777777" w:rsidTr="003C3912">
        <w:trPr>
          <w:jc w:val="center"/>
        </w:trPr>
        <w:tc>
          <w:tcPr>
            <w:tcW w:w="2119" w:type="dxa"/>
            <w:tcBorders>
              <w:top w:val="single" w:sz="6" w:space="0" w:color="auto"/>
            </w:tcBorders>
            <w:shd w:val="clear" w:color="auto" w:fill="auto"/>
            <w:vAlign w:val="center"/>
          </w:tcPr>
          <w:p w14:paraId="0A1420F4"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4140DE6C"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70A1AE65"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05AC5EBE" w14:textId="77777777" w:rsidR="00AC0B17" w:rsidRPr="00FC29E8" w:rsidRDefault="00AC0B17" w:rsidP="003C3912">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 xml:space="preserve"> resource.</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AC0B17"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0A23F8E0" w14:textId="77777777" w:rsidR="00AC0B17" w:rsidRPr="00FC29E8" w:rsidRDefault="00AC0B17" w:rsidP="003C3912">
            <w:pPr>
              <w:pStyle w:val="TAC"/>
            </w:pPr>
            <w:r w:rsidRPr="00FC29E8">
              <w:t>M</w:t>
            </w:r>
          </w:p>
        </w:tc>
        <w:tc>
          <w:tcPr>
            <w:tcW w:w="590" w:type="pct"/>
            <w:tcBorders>
              <w:top w:val="single" w:sz="6" w:space="0" w:color="auto"/>
            </w:tcBorders>
            <w:vAlign w:val="center"/>
          </w:tcPr>
          <w:p w14:paraId="210F5F8D" w14:textId="77777777" w:rsidR="00AC0B17" w:rsidRPr="00FC29E8" w:rsidRDefault="00AC0B17" w:rsidP="003C3912">
            <w:pPr>
              <w:pStyle w:val="TAC"/>
            </w:pPr>
            <w:r w:rsidRPr="00FC29E8">
              <w:t>1</w:t>
            </w:r>
          </w:p>
        </w:tc>
        <w:tc>
          <w:tcPr>
            <w:tcW w:w="736" w:type="pct"/>
            <w:tcBorders>
              <w:top w:val="single" w:sz="6" w:space="0" w:color="auto"/>
            </w:tcBorders>
            <w:vAlign w:val="center"/>
          </w:tcPr>
          <w:p w14:paraId="65D16436" w14:textId="77777777" w:rsidR="00AC0B17" w:rsidRPr="00FC29E8" w:rsidRDefault="00AC0B17" w:rsidP="003C3912">
            <w:pPr>
              <w:pStyle w:val="TAL"/>
            </w:pPr>
            <w:r w:rsidRPr="00FC29E8">
              <w:t>201 Created</w:t>
            </w:r>
          </w:p>
        </w:tc>
        <w:tc>
          <w:tcPr>
            <w:tcW w:w="2573" w:type="pct"/>
            <w:tcBorders>
              <w:top w:val="single" w:sz="6" w:space="0" w:color="auto"/>
            </w:tcBorders>
            <w:shd w:val="clear" w:color="auto" w:fill="auto"/>
            <w:vAlign w:val="center"/>
          </w:tcPr>
          <w:p w14:paraId="2CFE4A1A" w14:textId="77777777" w:rsidR="00AC0B17" w:rsidRPr="00FC29E8" w:rsidRDefault="00AC0B17" w:rsidP="003C3912">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326DA329" w14:textId="77777777" w:rsidR="00AC0B17" w:rsidRPr="00FC29E8" w:rsidRDefault="00AC0B17" w:rsidP="003C3912">
            <w:pPr>
              <w:pStyle w:val="TAL"/>
            </w:pPr>
          </w:p>
          <w:p w14:paraId="33191BF6" w14:textId="77777777" w:rsidR="00AC0B17" w:rsidRPr="00FC29E8" w:rsidRDefault="00AC0B17" w:rsidP="003C3912">
            <w:pPr>
              <w:pStyle w:val="TAL"/>
            </w:pPr>
            <w:r w:rsidRPr="00FC29E8">
              <w:t>An HTTP "Location" header that contains the resource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1084" w:name="_Toc160651684"/>
      <w:r>
        <w:rPr>
          <w:noProof/>
          <w:lang w:eastAsia="zh-CN"/>
        </w:rPr>
        <w:t>6.2.3.2</w:t>
      </w:r>
      <w:r w:rsidRPr="00FC29E8">
        <w:t>.4</w:t>
      </w:r>
      <w:r w:rsidRPr="00FC29E8">
        <w:tab/>
        <w:t>Resource Custom Operations</w:t>
      </w:r>
      <w:bookmarkEnd w:id="108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1085" w:name="_Toc160651685"/>
      <w:r>
        <w:rPr>
          <w:noProof/>
          <w:lang w:eastAsia="zh-CN"/>
        </w:rPr>
        <w:t>6.2.3.3</w:t>
      </w:r>
      <w:r w:rsidRPr="00FC29E8">
        <w:tab/>
        <w:t xml:space="preserve">Resource: Individual </w:t>
      </w:r>
      <w:r>
        <w:t xml:space="preserve">Network Slice Lifecycle Management </w:t>
      </w:r>
      <w:r w:rsidRPr="00FC29E8">
        <w:rPr>
          <w:rFonts w:eastAsia="等线"/>
        </w:rPr>
        <w:t>Subscription</w:t>
      </w:r>
      <w:bookmarkEnd w:id="1085"/>
    </w:p>
    <w:p w14:paraId="2E4A812D" w14:textId="77777777" w:rsidR="00AC0B17" w:rsidRPr="00FC29E8" w:rsidRDefault="00AC0B17" w:rsidP="00AC0B17">
      <w:pPr>
        <w:pStyle w:val="51"/>
      </w:pPr>
      <w:bookmarkStart w:id="1086" w:name="_Toc160651686"/>
      <w:r>
        <w:rPr>
          <w:noProof/>
          <w:lang w:eastAsia="zh-CN"/>
        </w:rPr>
        <w:t>6.2.3.3</w:t>
      </w:r>
      <w:r w:rsidRPr="00FC29E8">
        <w:t>.1</w:t>
      </w:r>
      <w:r w:rsidRPr="00FC29E8">
        <w:tab/>
        <w:t>Description</w:t>
      </w:r>
      <w:bookmarkEnd w:id="1086"/>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1087" w:name="_Toc160651687"/>
      <w:r>
        <w:rPr>
          <w:noProof/>
          <w:lang w:eastAsia="zh-CN"/>
        </w:rPr>
        <w:t>6.2.3.3</w:t>
      </w:r>
      <w:r w:rsidRPr="00FC29E8">
        <w:t>.2</w:t>
      </w:r>
      <w:r w:rsidRPr="00FC29E8">
        <w:tab/>
        <w:t>Resource Definition</w:t>
      </w:r>
      <w:bookmarkEnd w:id="1087"/>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1088" w:name="_Toc160651688"/>
      <w:r>
        <w:rPr>
          <w:noProof/>
          <w:lang w:eastAsia="zh-CN"/>
        </w:rPr>
        <w:t>6.2.3.3</w:t>
      </w:r>
      <w:r w:rsidRPr="00FC29E8">
        <w:t>.3</w:t>
      </w:r>
      <w:r w:rsidRPr="00FC29E8">
        <w:tab/>
        <w:t>Resource Standard Methods</w:t>
      </w:r>
      <w:bookmarkEnd w:id="1088"/>
    </w:p>
    <w:p w14:paraId="27B4D75D" w14:textId="77777777" w:rsidR="00AC0B17" w:rsidRPr="00FC29E8" w:rsidRDefault="00AC0B17" w:rsidP="00AC0B17">
      <w:pPr>
        <w:pStyle w:val="6"/>
      </w:pPr>
      <w:bookmarkStart w:id="1089" w:name="_Toc160651689"/>
      <w:r>
        <w:t>6.2.3.3</w:t>
      </w:r>
      <w:r w:rsidRPr="00FC29E8">
        <w:t>.3.1</w:t>
      </w:r>
      <w:r w:rsidRPr="00FC29E8">
        <w:tab/>
        <w:t>GET</w:t>
      </w:r>
      <w:bookmarkEnd w:id="1089"/>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1090" w:name="_Toc160651690"/>
      <w:r>
        <w:t>6.2.3.3</w:t>
      </w:r>
      <w:r w:rsidRPr="00FC29E8">
        <w:t>.3.2</w:t>
      </w:r>
      <w:r w:rsidRPr="00FC29E8">
        <w:tab/>
        <w:t>PUT</w:t>
      </w:r>
      <w:bookmarkEnd w:id="1090"/>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1091" w:name="_Toc160651691"/>
      <w:r>
        <w:t>6.2.3.3</w:t>
      </w:r>
      <w:r w:rsidRPr="00FC29E8">
        <w:t>.3.3</w:t>
      </w:r>
      <w:r w:rsidRPr="00FC29E8">
        <w:tab/>
        <w:t>PATCH</w:t>
      </w:r>
      <w:bookmarkEnd w:id="1091"/>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1092" w:name="_Toc160651692"/>
      <w:r>
        <w:t>6.2.3.3</w:t>
      </w:r>
      <w:r w:rsidRPr="00FC29E8">
        <w:t>.3.4</w:t>
      </w:r>
      <w:r w:rsidRPr="00FC29E8">
        <w:tab/>
        <w:t>DELETE</w:t>
      </w:r>
      <w:bookmarkEnd w:id="1092"/>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1093" w:name="_Toc160651693"/>
      <w:r>
        <w:rPr>
          <w:noProof/>
          <w:lang w:eastAsia="zh-CN"/>
        </w:rPr>
        <w:t>6.2.3.3</w:t>
      </w:r>
      <w:r w:rsidRPr="00FC29E8">
        <w:t>.4</w:t>
      </w:r>
      <w:r w:rsidRPr="00FC29E8">
        <w:tab/>
        <w:t>Resource Custom Operations</w:t>
      </w:r>
      <w:bookmarkEnd w:id="1093"/>
    </w:p>
    <w:p w14:paraId="39E98CB5" w14:textId="77777777" w:rsidR="00AC0B17" w:rsidRDefault="00AC0B17" w:rsidP="00AC0B17">
      <w:pPr>
        <w:pStyle w:val="6"/>
      </w:pPr>
      <w:bookmarkStart w:id="1094" w:name="_Toc160651694"/>
      <w:r>
        <w:rPr>
          <w:noProof/>
          <w:lang w:eastAsia="zh-CN"/>
        </w:rPr>
        <w:t>6.2.3.3</w:t>
      </w:r>
      <w:r w:rsidRPr="00FC29E8">
        <w:t>.4</w:t>
      </w:r>
      <w:r>
        <w:t>.1</w:t>
      </w:r>
      <w:r w:rsidRPr="00FC29E8">
        <w:tab/>
      </w:r>
      <w:r>
        <w:t>Overview</w:t>
      </w:r>
      <w:bookmarkEnd w:id="1094"/>
    </w:p>
    <w:p w14:paraId="4FC7C39C" w14:textId="77777777" w:rsidR="00AC0B17" w:rsidRPr="00644644" w:rsidRDefault="00AC0B17" w:rsidP="00AC0B17">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3DA818EE" w14:textId="77777777" w:rsidR="00AC0B17" w:rsidRPr="00644644" w:rsidRDefault="00AC0B17" w:rsidP="00AC0B17">
      <w:pPr>
        <w:pStyle w:val="TH"/>
      </w:pPr>
      <w:r w:rsidRPr="00644644">
        <w:t>Table </w:t>
      </w:r>
      <w:r w:rsidRPr="00644644">
        <w:rPr>
          <w:noProof/>
          <w:lang w:eastAsia="zh-CN"/>
        </w:rPr>
        <w:t>6.</w:t>
      </w:r>
      <w:r>
        <w:rPr>
          <w:noProof/>
          <w:lang w:eastAsia="zh-CN"/>
        </w:rPr>
        <w:t>2</w:t>
      </w:r>
      <w:r w:rsidRPr="00FC29E8">
        <w:t>.</w:t>
      </w:r>
      <w:r w:rsidRPr="00644644">
        <w:t>3.</w:t>
      </w:r>
      <w:r>
        <w:t>3</w:t>
      </w:r>
      <w:r w:rsidRPr="00644644">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AC0B17" w:rsidRPr="00644644" w14:paraId="08663F06" w14:textId="77777777" w:rsidTr="003C3912">
        <w:trPr>
          <w:jc w:val="center"/>
        </w:trPr>
        <w:tc>
          <w:tcPr>
            <w:tcW w:w="880" w:type="pct"/>
            <w:shd w:val="clear" w:color="auto" w:fill="C0C0C0"/>
            <w:vAlign w:val="center"/>
          </w:tcPr>
          <w:p w14:paraId="74D13375" w14:textId="77777777" w:rsidR="00AC0B17" w:rsidRPr="00644644" w:rsidRDefault="00AC0B17" w:rsidP="003C3912">
            <w:pPr>
              <w:pStyle w:val="TAH"/>
            </w:pPr>
            <w:r w:rsidRPr="00644644">
              <w:t>Operation name</w:t>
            </w:r>
          </w:p>
        </w:tc>
        <w:tc>
          <w:tcPr>
            <w:tcW w:w="1702" w:type="pct"/>
            <w:shd w:val="clear" w:color="auto" w:fill="C0C0C0"/>
            <w:vAlign w:val="center"/>
            <w:hideMark/>
          </w:tcPr>
          <w:p w14:paraId="18AFF6E8" w14:textId="77777777" w:rsidR="00AC0B17" w:rsidRPr="00644644" w:rsidRDefault="00AC0B17" w:rsidP="003C3912">
            <w:pPr>
              <w:pStyle w:val="TAH"/>
            </w:pPr>
            <w:r w:rsidRPr="00644644">
              <w:t>Custom operaration URI</w:t>
            </w:r>
          </w:p>
        </w:tc>
        <w:tc>
          <w:tcPr>
            <w:tcW w:w="719" w:type="pct"/>
            <w:shd w:val="clear" w:color="auto" w:fill="C0C0C0"/>
            <w:vAlign w:val="center"/>
            <w:hideMark/>
          </w:tcPr>
          <w:p w14:paraId="319FEF3C" w14:textId="77777777" w:rsidR="00AC0B17" w:rsidRPr="00644644" w:rsidRDefault="00AC0B17" w:rsidP="003C3912">
            <w:pPr>
              <w:pStyle w:val="TAH"/>
            </w:pPr>
            <w:r w:rsidRPr="00644644">
              <w:t>Mapped HTTP method</w:t>
            </w:r>
          </w:p>
        </w:tc>
        <w:tc>
          <w:tcPr>
            <w:tcW w:w="1699" w:type="pct"/>
            <w:shd w:val="clear" w:color="auto" w:fill="C0C0C0"/>
            <w:vAlign w:val="center"/>
            <w:hideMark/>
          </w:tcPr>
          <w:p w14:paraId="5FA9992D" w14:textId="77777777" w:rsidR="00AC0B17" w:rsidRPr="00644644" w:rsidRDefault="00AC0B17" w:rsidP="003C3912">
            <w:pPr>
              <w:pStyle w:val="TAH"/>
            </w:pPr>
            <w:r w:rsidRPr="00644644">
              <w:t>Description</w:t>
            </w:r>
          </w:p>
        </w:tc>
      </w:tr>
      <w:tr w:rsidR="00AC0B17" w:rsidRPr="00644644" w14:paraId="62D53E2C" w14:textId="77777777" w:rsidTr="003C3912">
        <w:trPr>
          <w:jc w:val="center"/>
        </w:trPr>
        <w:tc>
          <w:tcPr>
            <w:tcW w:w="880" w:type="pct"/>
            <w:vAlign w:val="center"/>
          </w:tcPr>
          <w:p w14:paraId="558C7D54" w14:textId="77777777" w:rsidR="00AC0B17" w:rsidRPr="00644644" w:rsidRDefault="00AC0B17" w:rsidP="003C3912">
            <w:pPr>
              <w:pStyle w:val="TAL"/>
            </w:pPr>
            <w:r>
              <w:t>QoE metrics</w:t>
            </w:r>
            <w:r w:rsidRPr="00FC29E8">
              <w:rPr>
                <w:lang w:val="en-US"/>
              </w:rPr>
              <w:t xml:space="preserve"> </w:t>
            </w:r>
            <w:r>
              <w:rPr>
                <w:lang w:val="en-US"/>
              </w:rPr>
              <w:t>Notify</w:t>
            </w:r>
          </w:p>
        </w:tc>
        <w:tc>
          <w:tcPr>
            <w:tcW w:w="1702" w:type="pct"/>
            <w:vAlign w:val="center"/>
            <w:hideMark/>
          </w:tcPr>
          <w:p w14:paraId="09B0E98B" w14:textId="77777777" w:rsidR="00AC0B17" w:rsidRPr="00644644" w:rsidRDefault="00AC0B17" w:rsidP="003C3912">
            <w:pPr>
              <w:pStyle w:val="TAL"/>
            </w:pPr>
            <w:r>
              <w:t>/notify</w:t>
            </w:r>
          </w:p>
        </w:tc>
        <w:tc>
          <w:tcPr>
            <w:tcW w:w="719" w:type="pct"/>
            <w:vAlign w:val="center"/>
            <w:hideMark/>
          </w:tcPr>
          <w:p w14:paraId="62FC2DCB" w14:textId="77777777" w:rsidR="00AC0B17" w:rsidRPr="00644644" w:rsidRDefault="00AC0B17" w:rsidP="003C3912">
            <w:pPr>
              <w:pStyle w:val="TAC"/>
            </w:pPr>
            <w:r w:rsidRPr="00644644">
              <w:t>POST</w:t>
            </w:r>
          </w:p>
        </w:tc>
        <w:tc>
          <w:tcPr>
            <w:tcW w:w="1699" w:type="pct"/>
            <w:vAlign w:val="center"/>
            <w:hideMark/>
          </w:tcPr>
          <w:p w14:paraId="7F75BCB4" w14:textId="77777777" w:rsidR="00AC0B17" w:rsidRPr="00644644" w:rsidRDefault="00AC0B17" w:rsidP="003C3912">
            <w:pPr>
              <w:pStyle w:val="TAL"/>
            </w:pPr>
            <w:r w:rsidRPr="00FC29E8">
              <w:rPr>
                <w:lang w:val="en-US"/>
              </w:rPr>
              <w:t>This service operation e</w:t>
            </w:r>
            <w:r w:rsidRPr="00FC29E8">
              <w:t xml:space="preserve">nables the </w:t>
            </w:r>
            <w:r>
              <w:t xml:space="preserve">service consumer to </w:t>
            </w:r>
            <w:r w:rsidRPr="00FC29E8">
              <w:t xml:space="preserve">send a </w:t>
            </w:r>
            <w:r>
              <w:t>notification</w:t>
            </w:r>
            <w:r w:rsidRPr="00FC29E8">
              <w:t xml:space="preserve"> to </w:t>
            </w:r>
            <w:r>
              <w:t xml:space="preserve">notify the </w:t>
            </w:r>
            <w:r w:rsidRPr="00FC29E8">
              <w:t>NSCE Server</w:t>
            </w:r>
            <w:r w:rsidRPr="00FC29E8">
              <w:rPr>
                <w:noProof/>
                <w:lang w:eastAsia="zh-CN"/>
              </w:rPr>
              <w:t xml:space="preserve"> </w:t>
            </w:r>
            <w:r w:rsidRPr="00FC29E8">
              <w:t xml:space="preserve">on </w:t>
            </w:r>
            <w:r>
              <w:t>QoE metrics</w:t>
            </w:r>
            <w:r>
              <w:rPr>
                <w:lang w:val="en-US"/>
              </w:rPr>
              <w:t>.</w:t>
            </w:r>
          </w:p>
        </w:tc>
      </w:tr>
    </w:tbl>
    <w:p w14:paraId="29BF16B2" w14:textId="77777777" w:rsidR="00AC0B17" w:rsidRPr="00F170DF" w:rsidRDefault="00AC0B17" w:rsidP="00AC0B17"/>
    <w:p w14:paraId="22D6760B" w14:textId="77777777" w:rsidR="00AC0B17" w:rsidRPr="00FC29E8" w:rsidRDefault="00AC0B17" w:rsidP="00AC0B17">
      <w:pPr>
        <w:pStyle w:val="6"/>
      </w:pPr>
      <w:bookmarkStart w:id="1095" w:name="_Toc160651695"/>
      <w:r>
        <w:rPr>
          <w:noProof/>
          <w:lang w:eastAsia="zh-CN"/>
        </w:rPr>
        <w:t>6.2.3.3</w:t>
      </w:r>
      <w:r w:rsidRPr="00FC29E8">
        <w:t>.4</w:t>
      </w:r>
      <w:r>
        <w:t>.2</w:t>
      </w:r>
      <w:r w:rsidRPr="00FC29E8">
        <w:tab/>
      </w:r>
      <w:r>
        <w:t>Operation: QoE metrics</w:t>
      </w:r>
      <w:r w:rsidRPr="00FC29E8">
        <w:rPr>
          <w:lang w:val="en-US"/>
        </w:rPr>
        <w:t xml:space="preserve"> </w:t>
      </w:r>
      <w:r>
        <w:rPr>
          <w:lang w:val="en-US"/>
        </w:rPr>
        <w:t>Notify</w:t>
      </w:r>
      <w:bookmarkEnd w:id="1095"/>
    </w:p>
    <w:p w14:paraId="187B537F" w14:textId="77777777" w:rsidR="00AC0B17" w:rsidRPr="00FC29E8" w:rsidRDefault="00AC0B17" w:rsidP="00AC0B17">
      <w:pPr>
        <w:pStyle w:val="7"/>
        <w:rPr>
          <w:noProof/>
        </w:rPr>
      </w:pPr>
      <w:bookmarkStart w:id="1096" w:name="_Toc160651696"/>
      <w:r>
        <w:rPr>
          <w:noProof/>
          <w:lang w:eastAsia="zh-CN"/>
        </w:rPr>
        <w:t>6.2.3.3</w:t>
      </w:r>
      <w:r w:rsidRPr="00FC29E8">
        <w:t>.4</w:t>
      </w:r>
      <w:r>
        <w:t>.2.1</w:t>
      </w:r>
      <w:r w:rsidRPr="00FC29E8">
        <w:rPr>
          <w:noProof/>
        </w:rPr>
        <w:tab/>
        <w:t>Description</w:t>
      </w:r>
      <w:bookmarkEnd w:id="1096"/>
    </w:p>
    <w:p w14:paraId="4E3EFE43" w14:textId="77777777" w:rsidR="00AC0B17" w:rsidRDefault="00AC0B17" w:rsidP="00AC0B17">
      <w:pPr>
        <w:rPr>
          <w:lang w:val="en-US"/>
        </w:rPr>
      </w:pPr>
      <w:r w:rsidRPr="00FC29E8">
        <w:rPr>
          <w:noProof/>
        </w:rPr>
        <w:t xml:space="preserve">The </w:t>
      </w:r>
      <w:r w:rsidRPr="00644644">
        <w:t>resource custom operation</w:t>
      </w:r>
      <w:r>
        <w:t xml:space="preserve"> QoE metrics</w:t>
      </w:r>
      <w:r w:rsidRPr="00FC29E8">
        <w:rPr>
          <w:lang w:val="en-US"/>
        </w:rPr>
        <w:t xml:space="preserve"> </w:t>
      </w:r>
      <w:r>
        <w:rPr>
          <w:lang w:val="en-US"/>
        </w:rPr>
        <w:t>Notify</w:t>
      </w:r>
      <w:r w:rsidRPr="00FC29E8">
        <w:rPr>
          <w:noProof/>
        </w:rPr>
        <w:t xml:space="preserve"> is used by the </w:t>
      </w:r>
      <w:r>
        <w:t xml:space="preserve">service consumer to </w:t>
      </w:r>
      <w:r w:rsidRPr="00FC29E8">
        <w:t xml:space="preserve">send a </w:t>
      </w:r>
      <w:r>
        <w:t>notification</w:t>
      </w:r>
      <w:r w:rsidRPr="00FC29E8">
        <w:t xml:space="preserve"> to </w:t>
      </w:r>
      <w:r>
        <w:t xml:space="preserve">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1097" w:name="_Toc160651697"/>
      <w:r>
        <w:rPr>
          <w:noProof/>
          <w:lang w:eastAsia="zh-CN"/>
        </w:rPr>
        <w:t>6.2.3.3</w:t>
      </w:r>
      <w:r w:rsidRPr="00FC29E8">
        <w:t>.4</w:t>
      </w:r>
      <w:r>
        <w:t>.2.2</w:t>
      </w:r>
      <w:r w:rsidRPr="00FC29E8">
        <w:rPr>
          <w:noProof/>
        </w:rPr>
        <w:tab/>
      </w:r>
      <w:r w:rsidRPr="00B13605">
        <w:rPr>
          <w:noProof/>
        </w:rPr>
        <w:t>Operation Definition</w:t>
      </w:r>
      <w:bookmarkEnd w:id="1097"/>
    </w:p>
    <w:p w14:paraId="4A2404CC"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62D8EB7C" w14:textId="77777777" w:rsidR="00AC0B17" w:rsidRPr="00FC29E8" w:rsidRDefault="00AC0B17" w:rsidP="00AC0B17">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1C47FC90" w14:textId="77777777" w:rsidTr="003C3912">
        <w:trPr>
          <w:jc w:val="center"/>
        </w:trPr>
        <w:tc>
          <w:tcPr>
            <w:tcW w:w="1835" w:type="dxa"/>
            <w:shd w:val="clear" w:color="auto" w:fill="C0C0C0"/>
            <w:vAlign w:val="center"/>
            <w:hideMark/>
          </w:tcPr>
          <w:p w14:paraId="36CEEB09"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3B1B7CD4"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2890B293"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521F77E9" w14:textId="77777777" w:rsidR="00AC0B17" w:rsidRPr="00FC29E8" w:rsidRDefault="00AC0B17" w:rsidP="003C3912">
            <w:pPr>
              <w:pStyle w:val="TAH"/>
              <w:rPr>
                <w:noProof/>
              </w:rPr>
            </w:pPr>
            <w:r w:rsidRPr="00FC29E8">
              <w:rPr>
                <w:noProof/>
              </w:rPr>
              <w:t>Description</w:t>
            </w:r>
          </w:p>
        </w:tc>
      </w:tr>
      <w:tr w:rsidR="00AC0B17" w:rsidRPr="00FC29E8" w14:paraId="06593953" w14:textId="77777777" w:rsidTr="003C3912">
        <w:trPr>
          <w:jc w:val="center"/>
        </w:trPr>
        <w:tc>
          <w:tcPr>
            <w:tcW w:w="1835" w:type="dxa"/>
            <w:vAlign w:val="center"/>
            <w:hideMark/>
          </w:tcPr>
          <w:p w14:paraId="10B0EEC4" w14:textId="77777777" w:rsidR="00AC0B17" w:rsidRPr="00FC29E8" w:rsidRDefault="00AC0B17" w:rsidP="003C3912">
            <w:pPr>
              <w:pStyle w:val="TAL"/>
              <w:rPr>
                <w:noProof/>
              </w:rPr>
            </w:pPr>
            <w:r>
              <w:t>QoE</w:t>
            </w:r>
            <w:r w:rsidRPr="00942475">
              <w:t>Metrics</w:t>
            </w:r>
            <w:r>
              <w:t>ReportNotif</w:t>
            </w:r>
          </w:p>
        </w:tc>
        <w:tc>
          <w:tcPr>
            <w:tcW w:w="425" w:type="dxa"/>
            <w:vAlign w:val="center"/>
            <w:hideMark/>
          </w:tcPr>
          <w:p w14:paraId="6EC48F7F" w14:textId="77777777" w:rsidR="00AC0B17" w:rsidRPr="00FC29E8" w:rsidRDefault="00AC0B17" w:rsidP="003C3912">
            <w:pPr>
              <w:pStyle w:val="TAC"/>
              <w:rPr>
                <w:noProof/>
              </w:rPr>
            </w:pPr>
            <w:r w:rsidRPr="00FC29E8">
              <w:t>M</w:t>
            </w:r>
          </w:p>
        </w:tc>
        <w:tc>
          <w:tcPr>
            <w:tcW w:w="1276" w:type="dxa"/>
            <w:vAlign w:val="center"/>
            <w:hideMark/>
          </w:tcPr>
          <w:p w14:paraId="05C1E11E" w14:textId="77777777" w:rsidR="00AC0B17" w:rsidRPr="00FC29E8" w:rsidRDefault="00AC0B17" w:rsidP="003C3912">
            <w:pPr>
              <w:pStyle w:val="TAC"/>
              <w:rPr>
                <w:noProof/>
              </w:rPr>
            </w:pPr>
            <w:r w:rsidRPr="00FC29E8">
              <w:t>1</w:t>
            </w:r>
          </w:p>
        </w:tc>
        <w:tc>
          <w:tcPr>
            <w:tcW w:w="6143" w:type="dxa"/>
            <w:vAlign w:val="center"/>
            <w:hideMark/>
          </w:tcPr>
          <w:p w14:paraId="79E5F79D" w14:textId="77777777" w:rsidR="00AC0B17" w:rsidRPr="00FC29E8" w:rsidRDefault="00AC0B17" w:rsidP="003C3912">
            <w:pPr>
              <w:pStyle w:val="TAL"/>
              <w:rPr>
                <w:noProof/>
              </w:rPr>
            </w:pPr>
            <w:r w:rsidRPr="00FC29E8">
              <w:t xml:space="preserve">Represents the </w:t>
            </w:r>
            <w:r>
              <w:t xml:space="preserve">QoE metrics notification including the QoE </w:t>
            </w:r>
            <w:r w:rsidRPr="00942475">
              <w:t>Metrics</w:t>
            </w:r>
            <w:r>
              <w:t xml:space="preserve"> Report</w:t>
            </w:r>
            <w:r w:rsidRPr="00FC29E8">
              <w:t>.</w:t>
            </w:r>
          </w:p>
        </w:tc>
      </w:tr>
    </w:tbl>
    <w:p w14:paraId="27F8DF39" w14:textId="77777777" w:rsidR="00AC0B17" w:rsidRPr="00FC29E8" w:rsidRDefault="00AC0B17" w:rsidP="00AC0B17">
      <w:pPr>
        <w:rPr>
          <w:noProof/>
        </w:rPr>
      </w:pPr>
    </w:p>
    <w:p w14:paraId="11985EC8" w14:textId="77777777" w:rsidR="00AC0B17" w:rsidRPr="00FC29E8" w:rsidRDefault="00AC0B17" w:rsidP="00AC0B17">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531712D8"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78E6AA"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35D097"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8FF99D"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67BDD3"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A0D8F" w14:textId="77777777" w:rsidR="00AC0B17" w:rsidRPr="00FC29E8" w:rsidRDefault="00AC0B17" w:rsidP="003C3912">
            <w:pPr>
              <w:pStyle w:val="TAH"/>
              <w:rPr>
                <w:noProof/>
              </w:rPr>
            </w:pPr>
            <w:r w:rsidRPr="00FC29E8">
              <w:rPr>
                <w:noProof/>
              </w:rPr>
              <w:t>Description</w:t>
            </w:r>
          </w:p>
        </w:tc>
      </w:tr>
      <w:tr w:rsidR="00AC0B17" w:rsidRPr="00FC29E8" w14:paraId="39312132"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73AD7E3" w14:textId="77777777" w:rsidR="00AC0B17" w:rsidRPr="00FC29E8" w:rsidRDefault="00AC0B17" w:rsidP="003C391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6778FD20" w14:textId="77777777" w:rsidR="00AC0B17" w:rsidRPr="00FC29E8" w:rsidRDefault="00AC0B17"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2793906A" w14:textId="77777777" w:rsidR="00AC0B17" w:rsidRPr="00FC29E8" w:rsidRDefault="00AC0B17"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6317F98A" w14:textId="77777777" w:rsidR="00AC0B17" w:rsidRPr="00FC29E8" w:rsidRDefault="00AC0B17" w:rsidP="003C3912">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29CD0477" w14:textId="77777777" w:rsidR="00AC0B17" w:rsidRPr="00FC29E8" w:rsidRDefault="00AC0B17" w:rsidP="003C3912">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AC0B17" w:rsidRPr="00FC29E8" w14:paraId="52C11211"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2CD35E72" w14:textId="77777777" w:rsidR="00AC0B17" w:rsidRPr="00FC29E8" w:rsidRDefault="00AC0B17" w:rsidP="003C3912">
            <w:pPr>
              <w:pStyle w:val="TAL"/>
            </w:pPr>
            <w:r w:rsidRPr="00FC29E8">
              <w:t>n/a</w:t>
            </w:r>
          </w:p>
        </w:tc>
        <w:tc>
          <w:tcPr>
            <w:tcW w:w="445" w:type="dxa"/>
            <w:vAlign w:val="center"/>
          </w:tcPr>
          <w:p w14:paraId="43DB08BD" w14:textId="77777777" w:rsidR="00AC0B17" w:rsidRPr="00FC29E8" w:rsidRDefault="00AC0B17" w:rsidP="003C3912">
            <w:pPr>
              <w:pStyle w:val="TAC"/>
            </w:pPr>
          </w:p>
        </w:tc>
        <w:tc>
          <w:tcPr>
            <w:tcW w:w="1134" w:type="dxa"/>
            <w:vAlign w:val="center"/>
          </w:tcPr>
          <w:p w14:paraId="44EB25E2" w14:textId="77777777" w:rsidR="00AC0B17" w:rsidRPr="00FC29E8" w:rsidRDefault="00AC0B17" w:rsidP="003C3912">
            <w:pPr>
              <w:pStyle w:val="TAC"/>
            </w:pPr>
          </w:p>
        </w:tc>
        <w:tc>
          <w:tcPr>
            <w:tcW w:w="1702" w:type="dxa"/>
            <w:vAlign w:val="center"/>
          </w:tcPr>
          <w:p w14:paraId="0C19262C" w14:textId="77777777" w:rsidR="00AC0B17" w:rsidRPr="00FC29E8" w:rsidRDefault="00AC0B17" w:rsidP="003C3912">
            <w:pPr>
              <w:pStyle w:val="TAL"/>
            </w:pPr>
            <w:r w:rsidRPr="00FC29E8">
              <w:t>307 Temporary Redirect</w:t>
            </w:r>
          </w:p>
        </w:tc>
        <w:tc>
          <w:tcPr>
            <w:tcW w:w="4592" w:type="dxa"/>
            <w:vAlign w:val="center"/>
          </w:tcPr>
          <w:p w14:paraId="3BDA1C02" w14:textId="77777777" w:rsidR="00AC0B17" w:rsidRPr="00FC29E8" w:rsidRDefault="00AC0B17" w:rsidP="003C3912">
            <w:pPr>
              <w:pStyle w:val="TAL"/>
            </w:pPr>
            <w:r w:rsidRPr="00FC29E8">
              <w:t>Temporary redirection.</w:t>
            </w:r>
          </w:p>
          <w:p w14:paraId="39715125" w14:textId="77777777" w:rsidR="00AC0B17" w:rsidRPr="00FC29E8" w:rsidRDefault="00AC0B17" w:rsidP="003C3912">
            <w:pPr>
              <w:pStyle w:val="TAL"/>
            </w:pPr>
          </w:p>
          <w:p w14:paraId="4B42B8CE"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59B891CC" w14:textId="77777777" w:rsidR="00AC0B17" w:rsidRPr="00FC29E8" w:rsidRDefault="00AC0B17" w:rsidP="003C3912">
            <w:pPr>
              <w:pStyle w:val="TAL"/>
            </w:pPr>
          </w:p>
          <w:p w14:paraId="18BE2C95" w14:textId="77777777" w:rsidR="00AC0B17" w:rsidRPr="00FC29E8" w:rsidRDefault="00AC0B17" w:rsidP="003C3912">
            <w:pPr>
              <w:pStyle w:val="TAL"/>
            </w:pPr>
            <w:r w:rsidRPr="00FC29E8">
              <w:t>Redirection handling is described in clause 5.2.10 of 3GPP TS 29.122 [3].</w:t>
            </w:r>
          </w:p>
        </w:tc>
      </w:tr>
      <w:tr w:rsidR="00AC0B17" w:rsidRPr="00FC29E8" w14:paraId="02F8009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3DEEA05" w14:textId="77777777" w:rsidR="00AC0B17" w:rsidRPr="00FC29E8" w:rsidRDefault="00AC0B17" w:rsidP="003C3912">
            <w:pPr>
              <w:pStyle w:val="TAL"/>
            </w:pPr>
            <w:r w:rsidRPr="00FC29E8">
              <w:t>n/a</w:t>
            </w:r>
          </w:p>
        </w:tc>
        <w:tc>
          <w:tcPr>
            <w:tcW w:w="445" w:type="dxa"/>
            <w:vAlign w:val="center"/>
          </w:tcPr>
          <w:p w14:paraId="29C4A579" w14:textId="77777777" w:rsidR="00AC0B17" w:rsidRPr="00FC29E8" w:rsidRDefault="00AC0B17" w:rsidP="003C3912">
            <w:pPr>
              <w:pStyle w:val="TAC"/>
            </w:pPr>
          </w:p>
        </w:tc>
        <w:tc>
          <w:tcPr>
            <w:tcW w:w="1134" w:type="dxa"/>
            <w:vAlign w:val="center"/>
          </w:tcPr>
          <w:p w14:paraId="780CDCC2" w14:textId="77777777" w:rsidR="00AC0B17" w:rsidRPr="00FC29E8" w:rsidRDefault="00AC0B17" w:rsidP="003C3912">
            <w:pPr>
              <w:pStyle w:val="TAC"/>
            </w:pPr>
          </w:p>
        </w:tc>
        <w:tc>
          <w:tcPr>
            <w:tcW w:w="1702" w:type="dxa"/>
            <w:vAlign w:val="center"/>
          </w:tcPr>
          <w:p w14:paraId="207DFB76" w14:textId="77777777" w:rsidR="00AC0B17" w:rsidRPr="00FC29E8" w:rsidRDefault="00AC0B17" w:rsidP="003C3912">
            <w:pPr>
              <w:pStyle w:val="TAL"/>
            </w:pPr>
            <w:r w:rsidRPr="00FC29E8">
              <w:t>308 Permanent Redirect</w:t>
            </w:r>
          </w:p>
        </w:tc>
        <w:tc>
          <w:tcPr>
            <w:tcW w:w="4592" w:type="dxa"/>
            <w:vAlign w:val="center"/>
          </w:tcPr>
          <w:p w14:paraId="1C249072" w14:textId="77777777" w:rsidR="00AC0B17" w:rsidRPr="00FC29E8" w:rsidRDefault="00AC0B17" w:rsidP="003C3912">
            <w:pPr>
              <w:pStyle w:val="TAL"/>
            </w:pPr>
            <w:r w:rsidRPr="00FC29E8">
              <w:t>Permanent redirection.</w:t>
            </w:r>
          </w:p>
          <w:p w14:paraId="41C63031" w14:textId="77777777" w:rsidR="00AC0B17" w:rsidRPr="00FC29E8" w:rsidRDefault="00AC0B17" w:rsidP="003C3912">
            <w:pPr>
              <w:pStyle w:val="TAL"/>
            </w:pPr>
          </w:p>
          <w:p w14:paraId="6B33AC47"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38650FE3" w14:textId="77777777" w:rsidR="00AC0B17" w:rsidRPr="00FC29E8" w:rsidRDefault="00AC0B17" w:rsidP="003C3912">
            <w:pPr>
              <w:pStyle w:val="TAL"/>
            </w:pPr>
          </w:p>
          <w:p w14:paraId="181F471E" w14:textId="77777777" w:rsidR="00AC0B17" w:rsidRPr="00FC29E8" w:rsidRDefault="00AC0B17" w:rsidP="003C3912">
            <w:pPr>
              <w:pStyle w:val="TAL"/>
            </w:pPr>
            <w:r w:rsidRPr="00FC29E8">
              <w:t>Redirection handling is described in clause 5.2.10 of 3GPP TS 29.122 [3].</w:t>
            </w:r>
          </w:p>
        </w:tc>
      </w:tr>
      <w:tr w:rsidR="00AC0B17" w:rsidRPr="00FC29E8" w14:paraId="310E268D"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F3BB7FB" w14:textId="77777777" w:rsidR="00AC0B17" w:rsidRPr="00FC29E8" w:rsidRDefault="00AC0B17" w:rsidP="003C3912">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06E9BE47" w14:textId="77777777" w:rsidR="00AC0B17" w:rsidRPr="00FC29E8" w:rsidRDefault="00AC0B17" w:rsidP="00AC0B17">
      <w:pPr>
        <w:rPr>
          <w:noProof/>
        </w:rPr>
      </w:pPr>
    </w:p>
    <w:p w14:paraId="50354F1B" w14:textId="77777777" w:rsidR="00AC0B17" w:rsidRPr="00FC29E8" w:rsidRDefault="00AC0B17" w:rsidP="00AC0B17">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6F5856DD" w14:textId="77777777" w:rsidTr="003C3912">
        <w:trPr>
          <w:jc w:val="center"/>
        </w:trPr>
        <w:tc>
          <w:tcPr>
            <w:tcW w:w="825" w:type="pct"/>
            <w:shd w:val="clear" w:color="auto" w:fill="C0C0C0"/>
          </w:tcPr>
          <w:p w14:paraId="2828AA2F" w14:textId="77777777" w:rsidR="00AC0B17" w:rsidRPr="00FC29E8" w:rsidRDefault="00AC0B17" w:rsidP="003C3912">
            <w:pPr>
              <w:pStyle w:val="TAH"/>
            </w:pPr>
            <w:r w:rsidRPr="00FC29E8">
              <w:t>Name</w:t>
            </w:r>
          </w:p>
        </w:tc>
        <w:tc>
          <w:tcPr>
            <w:tcW w:w="732" w:type="pct"/>
            <w:shd w:val="clear" w:color="auto" w:fill="C0C0C0"/>
          </w:tcPr>
          <w:p w14:paraId="3B158BB7" w14:textId="77777777" w:rsidR="00AC0B17" w:rsidRPr="00FC29E8" w:rsidRDefault="00AC0B17" w:rsidP="003C3912">
            <w:pPr>
              <w:pStyle w:val="TAH"/>
            </w:pPr>
            <w:r w:rsidRPr="00FC29E8">
              <w:t>Data type</w:t>
            </w:r>
          </w:p>
        </w:tc>
        <w:tc>
          <w:tcPr>
            <w:tcW w:w="217" w:type="pct"/>
            <w:shd w:val="clear" w:color="auto" w:fill="C0C0C0"/>
          </w:tcPr>
          <w:p w14:paraId="449DBFA0" w14:textId="77777777" w:rsidR="00AC0B17" w:rsidRPr="00FC29E8" w:rsidRDefault="00AC0B17" w:rsidP="003C3912">
            <w:pPr>
              <w:pStyle w:val="TAH"/>
            </w:pPr>
            <w:r w:rsidRPr="00FC29E8">
              <w:t>P</w:t>
            </w:r>
          </w:p>
        </w:tc>
        <w:tc>
          <w:tcPr>
            <w:tcW w:w="581" w:type="pct"/>
            <w:shd w:val="clear" w:color="auto" w:fill="C0C0C0"/>
          </w:tcPr>
          <w:p w14:paraId="72CD3649" w14:textId="77777777" w:rsidR="00AC0B17" w:rsidRPr="00FC29E8" w:rsidRDefault="00AC0B17" w:rsidP="003C3912">
            <w:pPr>
              <w:pStyle w:val="TAH"/>
            </w:pPr>
            <w:r w:rsidRPr="00FC29E8">
              <w:t>Cardinality</w:t>
            </w:r>
          </w:p>
        </w:tc>
        <w:tc>
          <w:tcPr>
            <w:tcW w:w="2645" w:type="pct"/>
            <w:shd w:val="clear" w:color="auto" w:fill="C0C0C0"/>
            <w:vAlign w:val="center"/>
          </w:tcPr>
          <w:p w14:paraId="45A89491" w14:textId="77777777" w:rsidR="00AC0B17" w:rsidRPr="00FC29E8" w:rsidRDefault="00AC0B17" w:rsidP="003C3912">
            <w:pPr>
              <w:pStyle w:val="TAH"/>
            </w:pPr>
            <w:r w:rsidRPr="00FC29E8">
              <w:t>Description</w:t>
            </w:r>
          </w:p>
        </w:tc>
      </w:tr>
      <w:tr w:rsidR="00AC0B17" w:rsidRPr="00FC29E8" w14:paraId="6C2A69BC" w14:textId="77777777" w:rsidTr="003C3912">
        <w:trPr>
          <w:jc w:val="center"/>
        </w:trPr>
        <w:tc>
          <w:tcPr>
            <w:tcW w:w="825" w:type="pct"/>
            <w:shd w:val="clear" w:color="auto" w:fill="auto"/>
            <w:vAlign w:val="center"/>
          </w:tcPr>
          <w:p w14:paraId="2B095479" w14:textId="77777777" w:rsidR="00AC0B17" w:rsidRPr="00FC29E8" w:rsidRDefault="00AC0B17" w:rsidP="003C3912">
            <w:pPr>
              <w:pStyle w:val="TAL"/>
            </w:pPr>
            <w:r w:rsidRPr="00FC29E8">
              <w:t>Location</w:t>
            </w:r>
          </w:p>
        </w:tc>
        <w:tc>
          <w:tcPr>
            <w:tcW w:w="732" w:type="pct"/>
            <w:vAlign w:val="center"/>
          </w:tcPr>
          <w:p w14:paraId="1FFA66EC" w14:textId="77777777" w:rsidR="00AC0B17" w:rsidRPr="00FC29E8" w:rsidRDefault="00AC0B17" w:rsidP="003C3912">
            <w:pPr>
              <w:pStyle w:val="TAL"/>
            </w:pPr>
            <w:r w:rsidRPr="00FC29E8">
              <w:t>string</w:t>
            </w:r>
          </w:p>
        </w:tc>
        <w:tc>
          <w:tcPr>
            <w:tcW w:w="217" w:type="pct"/>
            <w:vAlign w:val="center"/>
          </w:tcPr>
          <w:p w14:paraId="644B31B7" w14:textId="77777777" w:rsidR="00AC0B17" w:rsidRPr="00FC29E8" w:rsidRDefault="00AC0B17" w:rsidP="003C3912">
            <w:pPr>
              <w:pStyle w:val="TAC"/>
            </w:pPr>
            <w:r w:rsidRPr="00FC29E8">
              <w:t>M</w:t>
            </w:r>
          </w:p>
        </w:tc>
        <w:tc>
          <w:tcPr>
            <w:tcW w:w="581" w:type="pct"/>
            <w:vAlign w:val="center"/>
          </w:tcPr>
          <w:p w14:paraId="33BF2C59" w14:textId="77777777" w:rsidR="00AC0B17" w:rsidRPr="00FC29E8" w:rsidRDefault="00AC0B17" w:rsidP="003C3912">
            <w:pPr>
              <w:pStyle w:val="TAC"/>
            </w:pPr>
            <w:r w:rsidRPr="00FC29E8">
              <w:t>1</w:t>
            </w:r>
          </w:p>
        </w:tc>
        <w:tc>
          <w:tcPr>
            <w:tcW w:w="2645" w:type="pct"/>
            <w:shd w:val="clear" w:color="auto" w:fill="auto"/>
            <w:vAlign w:val="center"/>
          </w:tcPr>
          <w:p w14:paraId="48151744"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32274FED" w14:textId="77777777" w:rsidR="00AC0B17" w:rsidRPr="00FC29E8" w:rsidRDefault="00AC0B17" w:rsidP="00AC0B17"/>
    <w:p w14:paraId="2932100A" w14:textId="77777777" w:rsidR="00AC0B17" w:rsidRPr="00FC29E8" w:rsidRDefault="00AC0B17" w:rsidP="00AC0B17">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0F45F71B" w14:textId="77777777" w:rsidTr="003C3912">
        <w:trPr>
          <w:jc w:val="center"/>
        </w:trPr>
        <w:tc>
          <w:tcPr>
            <w:tcW w:w="825" w:type="pct"/>
            <w:shd w:val="clear" w:color="auto" w:fill="C0C0C0"/>
          </w:tcPr>
          <w:p w14:paraId="009E1A6A" w14:textId="77777777" w:rsidR="00AC0B17" w:rsidRPr="00FC29E8" w:rsidRDefault="00AC0B17" w:rsidP="003C3912">
            <w:pPr>
              <w:pStyle w:val="TAH"/>
            </w:pPr>
            <w:r w:rsidRPr="00FC29E8">
              <w:t>Name</w:t>
            </w:r>
          </w:p>
        </w:tc>
        <w:tc>
          <w:tcPr>
            <w:tcW w:w="732" w:type="pct"/>
            <w:shd w:val="clear" w:color="auto" w:fill="C0C0C0"/>
          </w:tcPr>
          <w:p w14:paraId="4C68129F" w14:textId="77777777" w:rsidR="00AC0B17" w:rsidRPr="00FC29E8" w:rsidRDefault="00AC0B17" w:rsidP="003C3912">
            <w:pPr>
              <w:pStyle w:val="TAH"/>
            </w:pPr>
            <w:r w:rsidRPr="00FC29E8">
              <w:t>Data type</w:t>
            </w:r>
          </w:p>
        </w:tc>
        <w:tc>
          <w:tcPr>
            <w:tcW w:w="217" w:type="pct"/>
            <w:shd w:val="clear" w:color="auto" w:fill="C0C0C0"/>
          </w:tcPr>
          <w:p w14:paraId="4F9F4DDB" w14:textId="77777777" w:rsidR="00AC0B17" w:rsidRPr="00FC29E8" w:rsidRDefault="00AC0B17" w:rsidP="003C3912">
            <w:pPr>
              <w:pStyle w:val="TAH"/>
            </w:pPr>
            <w:r w:rsidRPr="00FC29E8">
              <w:t>P</w:t>
            </w:r>
          </w:p>
        </w:tc>
        <w:tc>
          <w:tcPr>
            <w:tcW w:w="581" w:type="pct"/>
            <w:shd w:val="clear" w:color="auto" w:fill="C0C0C0"/>
          </w:tcPr>
          <w:p w14:paraId="2D7AA5AC" w14:textId="77777777" w:rsidR="00AC0B17" w:rsidRPr="00FC29E8" w:rsidRDefault="00AC0B17" w:rsidP="003C3912">
            <w:pPr>
              <w:pStyle w:val="TAH"/>
            </w:pPr>
            <w:r w:rsidRPr="00FC29E8">
              <w:t>Cardinality</w:t>
            </w:r>
          </w:p>
        </w:tc>
        <w:tc>
          <w:tcPr>
            <w:tcW w:w="2645" w:type="pct"/>
            <w:shd w:val="clear" w:color="auto" w:fill="C0C0C0"/>
            <w:vAlign w:val="center"/>
          </w:tcPr>
          <w:p w14:paraId="55328C87" w14:textId="77777777" w:rsidR="00AC0B17" w:rsidRPr="00FC29E8" w:rsidRDefault="00AC0B17" w:rsidP="003C3912">
            <w:pPr>
              <w:pStyle w:val="TAH"/>
            </w:pPr>
            <w:r w:rsidRPr="00FC29E8">
              <w:t>Description</w:t>
            </w:r>
          </w:p>
        </w:tc>
      </w:tr>
      <w:tr w:rsidR="00AC0B17" w:rsidRPr="00FC29E8" w14:paraId="22893AE1" w14:textId="77777777" w:rsidTr="003C3912">
        <w:trPr>
          <w:jc w:val="center"/>
        </w:trPr>
        <w:tc>
          <w:tcPr>
            <w:tcW w:w="825" w:type="pct"/>
            <w:shd w:val="clear" w:color="auto" w:fill="auto"/>
            <w:vAlign w:val="center"/>
          </w:tcPr>
          <w:p w14:paraId="0A25750B" w14:textId="77777777" w:rsidR="00AC0B17" w:rsidRPr="00FC29E8" w:rsidRDefault="00AC0B17" w:rsidP="003C3912">
            <w:pPr>
              <w:pStyle w:val="TAL"/>
            </w:pPr>
            <w:r w:rsidRPr="00FC29E8">
              <w:t>Location</w:t>
            </w:r>
          </w:p>
        </w:tc>
        <w:tc>
          <w:tcPr>
            <w:tcW w:w="732" w:type="pct"/>
            <w:vAlign w:val="center"/>
          </w:tcPr>
          <w:p w14:paraId="5A07DD3E" w14:textId="77777777" w:rsidR="00AC0B17" w:rsidRPr="00FC29E8" w:rsidRDefault="00AC0B17" w:rsidP="003C3912">
            <w:pPr>
              <w:pStyle w:val="TAL"/>
            </w:pPr>
            <w:r w:rsidRPr="00FC29E8">
              <w:t>string</w:t>
            </w:r>
          </w:p>
        </w:tc>
        <w:tc>
          <w:tcPr>
            <w:tcW w:w="217" w:type="pct"/>
            <w:vAlign w:val="center"/>
          </w:tcPr>
          <w:p w14:paraId="7ABF80D7" w14:textId="77777777" w:rsidR="00AC0B17" w:rsidRPr="00FC29E8" w:rsidRDefault="00AC0B17" w:rsidP="003C3912">
            <w:pPr>
              <w:pStyle w:val="TAC"/>
            </w:pPr>
            <w:r w:rsidRPr="00FC29E8">
              <w:t>M</w:t>
            </w:r>
          </w:p>
        </w:tc>
        <w:tc>
          <w:tcPr>
            <w:tcW w:w="581" w:type="pct"/>
            <w:vAlign w:val="center"/>
          </w:tcPr>
          <w:p w14:paraId="1FBEB8D6" w14:textId="77777777" w:rsidR="00AC0B17" w:rsidRPr="00FC29E8" w:rsidRDefault="00AC0B17" w:rsidP="003C3912">
            <w:pPr>
              <w:pStyle w:val="TAC"/>
            </w:pPr>
            <w:r w:rsidRPr="00FC29E8">
              <w:t>1</w:t>
            </w:r>
          </w:p>
        </w:tc>
        <w:tc>
          <w:tcPr>
            <w:tcW w:w="2645" w:type="pct"/>
            <w:shd w:val="clear" w:color="auto" w:fill="auto"/>
            <w:vAlign w:val="center"/>
          </w:tcPr>
          <w:p w14:paraId="72C59F9D"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05A4927F" w14:textId="77777777" w:rsidR="00AC0B17" w:rsidRPr="00FC29E8" w:rsidRDefault="00AC0B17" w:rsidP="00AC0B17"/>
    <w:p w14:paraId="1594D3ED" w14:textId="77777777" w:rsidR="00AC0B17" w:rsidRPr="00FC29E8" w:rsidRDefault="00AC0B17" w:rsidP="00AC0B17">
      <w:pPr>
        <w:pStyle w:val="31"/>
      </w:pPr>
      <w:bookmarkStart w:id="1098" w:name="_Toc160651698"/>
      <w:r>
        <w:rPr>
          <w:noProof/>
          <w:lang w:eastAsia="zh-CN"/>
        </w:rPr>
        <w:t>6.2</w:t>
      </w:r>
      <w:r w:rsidRPr="00FC29E8">
        <w:t>.4</w:t>
      </w:r>
      <w:r w:rsidRPr="00FC29E8">
        <w:tab/>
        <w:t>Custom Operations without associated resources</w:t>
      </w:r>
      <w:bookmarkEnd w:id="1098"/>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1099" w:name="_Toc160651699"/>
      <w:r>
        <w:rPr>
          <w:noProof/>
          <w:lang w:eastAsia="zh-CN"/>
        </w:rPr>
        <w:t>6.2</w:t>
      </w:r>
      <w:r w:rsidRPr="00FC29E8">
        <w:t>.5</w:t>
      </w:r>
      <w:r w:rsidRPr="00FC29E8">
        <w:tab/>
        <w:t>Notifications</w:t>
      </w:r>
      <w:bookmarkEnd w:id="1099"/>
    </w:p>
    <w:p w14:paraId="2ECE9665" w14:textId="77777777" w:rsidR="00AC0B17" w:rsidRPr="00FC29E8" w:rsidRDefault="00AC0B17" w:rsidP="00AC0B17">
      <w:pPr>
        <w:pStyle w:val="41"/>
      </w:pPr>
      <w:bookmarkStart w:id="1100" w:name="_Toc160651700"/>
      <w:r>
        <w:rPr>
          <w:noProof/>
          <w:lang w:eastAsia="zh-CN"/>
        </w:rPr>
        <w:t>6.2</w:t>
      </w:r>
      <w:r w:rsidRPr="00FC29E8">
        <w:t>.5.1</w:t>
      </w:r>
      <w:r w:rsidRPr="00FC29E8">
        <w:tab/>
        <w:t>General</w:t>
      </w:r>
      <w:bookmarkEnd w:id="1100"/>
    </w:p>
    <w:p w14:paraId="466C7E5A" w14:textId="77777777" w:rsidR="00AC0B17" w:rsidRPr="00FC29E8" w:rsidRDefault="00AC0B17" w:rsidP="00AC0B17">
      <w:pPr>
        <w:rPr>
          <w:noProof/>
        </w:rPr>
      </w:pPr>
      <w:r w:rsidRPr="00FC29E8">
        <w:rPr>
          <w:noProof/>
        </w:rPr>
        <w:t>Notifications shall comply to clause 6.6 of 3GPP TS 29.549 </w:t>
      </w:r>
      <w:r w:rsidRPr="00FC29E8">
        <w:t>[15]</w:t>
      </w:r>
      <w:r w:rsidRPr="00FC29E8">
        <w:rPr>
          <w:noProof/>
        </w:rPr>
        <w:t>.</w:t>
      </w:r>
    </w:p>
    <w:p w14:paraId="4B381E7B" w14:textId="77777777" w:rsidR="00AC0B17" w:rsidRPr="00FC29E8" w:rsidRDefault="00AC0B17" w:rsidP="00AC0B17">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AC0B17" w:rsidRPr="00FC29E8" w14:paraId="7755595D" w14:textId="77777777" w:rsidTr="003C3912">
        <w:trPr>
          <w:jc w:val="center"/>
        </w:trPr>
        <w:tc>
          <w:tcPr>
            <w:tcW w:w="1049" w:type="pct"/>
            <w:shd w:val="clear" w:color="auto" w:fill="C0C0C0"/>
            <w:vAlign w:val="center"/>
            <w:hideMark/>
          </w:tcPr>
          <w:p w14:paraId="42F64214" w14:textId="77777777" w:rsidR="00AC0B17" w:rsidRPr="00FC29E8" w:rsidRDefault="00AC0B17" w:rsidP="003C3912">
            <w:pPr>
              <w:pStyle w:val="TAH"/>
            </w:pPr>
            <w:r w:rsidRPr="00FC29E8">
              <w:t>Notification</w:t>
            </w:r>
          </w:p>
        </w:tc>
        <w:tc>
          <w:tcPr>
            <w:tcW w:w="1055" w:type="pct"/>
            <w:shd w:val="clear" w:color="auto" w:fill="C0C0C0"/>
            <w:vAlign w:val="center"/>
            <w:hideMark/>
          </w:tcPr>
          <w:p w14:paraId="7C51DA98" w14:textId="77777777" w:rsidR="00AC0B17" w:rsidRPr="00FC29E8" w:rsidRDefault="00AC0B17" w:rsidP="003C3912">
            <w:pPr>
              <w:pStyle w:val="TAH"/>
            </w:pPr>
            <w:r w:rsidRPr="00FC29E8">
              <w:t>Callback URI</w:t>
            </w:r>
          </w:p>
        </w:tc>
        <w:tc>
          <w:tcPr>
            <w:tcW w:w="713" w:type="pct"/>
            <w:shd w:val="clear" w:color="auto" w:fill="C0C0C0"/>
            <w:vAlign w:val="center"/>
            <w:hideMark/>
          </w:tcPr>
          <w:p w14:paraId="6B3BF78C" w14:textId="77777777" w:rsidR="00AC0B17" w:rsidRPr="00FC29E8" w:rsidRDefault="00AC0B17" w:rsidP="003C3912">
            <w:pPr>
              <w:pStyle w:val="TAH"/>
            </w:pPr>
            <w:r w:rsidRPr="00FC29E8">
              <w:t>HTTP method or custom operation</w:t>
            </w:r>
          </w:p>
        </w:tc>
        <w:tc>
          <w:tcPr>
            <w:tcW w:w="2184" w:type="pct"/>
            <w:shd w:val="clear" w:color="auto" w:fill="C0C0C0"/>
            <w:vAlign w:val="center"/>
            <w:hideMark/>
          </w:tcPr>
          <w:p w14:paraId="76949949" w14:textId="77777777" w:rsidR="00AC0B17" w:rsidRPr="00FC29E8" w:rsidRDefault="00AC0B17" w:rsidP="003C3912">
            <w:pPr>
              <w:pStyle w:val="TAH"/>
            </w:pPr>
            <w:r w:rsidRPr="00FC29E8">
              <w:t>Description</w:t>
            </w:r>
          </w:p>
          <w:p w14:paraId="3DC98739" w14:textId="77777777" w:rsidR="00AC0B17" w:rsidRPr="00FC29E8" w:rsidRDefault="00AC0B17" w:rsidP="003C3912">
            <w:pPr>
              <w:pStyle w:val="TAH"/>
            </w:pPr>
            <w:r w:rsidRPr="00FC29E8">
              <w:t>(service operation)</w:t>
            </w:r>
          </w:p>
        </w:tc>
      </w:tr>
      <w:tr w:rsidR="00AC0B17" w:rsidRPr="00FC29E8" w14:paraId="42E24DB7" w14:textId="77777777" w:rsidTr="003C3912">
        <w:trPr>
          <w:jc w:val="center"/>
        </w:trPr>
        <w:tc>
          <w:tcPr>
            <w:tcW w:w="1049" w:type="pct"/>
            <w:vAlign w:val="center"/>
          </w:tcPr>
          <w:p w14:paraId="205245D0" w14:textId="77777777" w:rsidR="00AC0B17" w:rsidRPr="00FC29E8" w:rsidRDefault="00AC0B17" w:rsidP="003C3912">
            <w:pPr>
              <w:pStyle w:val="TAL"/>
              <w:rPr>
                <w:lang w:val="en-US"/>
              </w:rPr>
            </w:pPr>
            <w:r>
              <w:t>Network Slice Lifecycle Management</w:t>
            </w:r>
            <w:r w:rsidRPr="00FC29E8">
              <w:t xml:space="preserve"> Notification</w:t>
            </w:r>
          </w:p>
        </w:tc>
        <w:tc>
          <w:tcPr>
            <w:tcW w:w="1055" w:type="pct"/>
            <w:vAlign w:val="center"/>
          </w:tcPr>
          <w:p w14:paraId="0F4D0E50" w14:textId="77777777" w:rsidR="00AC0B17" w:rsidRPr="00FC29E8" w:rsidRDefault="00AC0B17" w:rsidP="003C3912">
            <w:pPr>
              <w:pStyle w:val="TAL"/>
              <w:rPr>
                <w:lang w:val="en-US"/>
              </w:rPr>
            </w:pPr>
            <w:r w:rsidRPr="00FC29E8">
              <w:t>{notifUri}</w:t>
            </w:r>
          </w:p>
        </w:tc>
        <w:tc>
          <w:tcPr>
            <w:tcW w:w="713" w:type="pct"/>
            <w:vAlign w:val="center"/>
          </w:tcPr>
          <w:p w14:paraId="1A2ACD0F" w14:textId="77777777" w:rsidR="00AC0B17" w:rsidRPr="00FC29E8" w:rsidRDefault="00AC0B17" w:rsidP="003C3912">
            <w:pPr>
              <w:pStyle w:val="TAC"/>
              <w:rPr>
                <w:lang w:val="fr-FR"/>
              </w:rPr>
            </w:pPr>
            <w:r w:rsidRPr="00FC29E8">
              <w:rPr>
                <w:lang w:val="fr-FR"/>
              </w:rPr>
              <w:t>POST</w:t>
            </w:r>
          </w:p>
        </w:tc>
        <w:tc>
          <w:tcPr>
            <w:tcW w:w="2184" w:type="pct"/>
            <w:vAlign w:val="center"/>
          </w:tcPr>
          <w:p w14:paraId="7709828D" w14:textId="77777777" w:rsidR="00AC0B17" w:rsidRPr="00FC29E8" w:rsidRDefault="00AC0B17" w:rsidP="003C3912">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AC0B17" w:rsidRPr="00FC29E8" w14:paraId="709A84AF" w14:textId="77777777" w:rsidTr="003C3912">
        <w:trPr>
          <w:jc w:val="center"/>
        </w:trPr>
        <w:tc>
          <w:tcPr>
            <w:tcW w:w="1049" w:type="pct"/>
            <w:vAlign w:val="center"/>
          </w:tcPr>
          <w:p w14:paraId="7ECC2DEF" w14:textId="77777777" w:rsidR="00AC0B17" w:rsidRPr="00FC29E8" w:rsidRDefault="00AC0B17" w:rsidP="003C3912">
            <w:pPr>
              <w:pStyle w:val="TAL"/>
            </w:pPr>
            <w:r>
              <w:t>QoE Metrics</w:t>
            </w:r>
            <w:r w:rsidRPr="00FC29E8">
              <w:rPr>
                <w:lang w:val="en-US"/>
              </w:rPr>
              <w:t xml:space="preserve"> </w:t>
            </w:r>
            <w:r>
              <w:rPr>
                <w:lang w:val="en-US"/>
              </w:rPr>
              <w:t>Subscribe Notification</w:t>
            </w:r>
          </w:p>
        </w:tc>
        <w:tc>
          <w:tcPr>
            <w:tcW w:w="1055" w:type="pct"/>
            <w:vAlign w:val="center"/>
          </w:tcPr>
          <w:p w14:paraId="7A0B1C76" w14:textId="77777777" w:rsidR="00AC0B17" w:rsidRPr="00FC29E8" w:rsidRDefault="00AC0B17" w:rsidP="003C3912">
            <w:pPr>
              <w:pStyle w:val="TAL"/>
            </w:pPr>
            <w:r w:rsidRPr="00FC29E8">
              <w:t>{notifUri}</w:t>
            </w:r>
          </w:p>
        </w:tc>
        <w:tc>
          <w:tcPr>
            <w:tcW w:w="713" w:type="pct"/>
            <w:vAlign w:val="center"/>
          </w:tcPr>
          <w:p w14:paraId="174FD7C7" w14:textId="77777777" w:rsidR="00AC0B17" w:rsidRPr="00FC29E8" w:rsidRDefault="00AC0B17" w:rsidP="003C3912">
            <w:pPr>
              <w:pStyle w:val="TAC"/>
              <w:rPr>
                <w:lang w:val="fr-FR"/>
              </w:rPr>
            </w:pPr>
            <w:r w:rsidRPr="00FC29E8">
              <w:rPr>
                <w:lang w:val="fr-FR"/>
              </w:rPr>
              <w:t>POST</w:t>
            </w:r>
          </w:p>
        </w:tc>
        <w:tc>
          <w:tcPr>
            <w:tcW w:w="2184" w:type="pct"/>
            <w:vAlign w:val="center"/>
          </w:tcPr>
          <w:p w14:paraId="6D1598F9" w14:textId="77777777" w:rsidR="00AC0B17" w:rsidRPr="00FC29E8" w:rsidRDefault="00AC0B17" w:rsidP="003C3912">
            <w:pPr>
              <w:pStyle w:val="TAL"/>
              <w:rPr>
                <w:lang w:val="en-US"/>
              </w:rPr>
            </w:pPr>
            <w:r w:rsidRPr="00FC29E8">
              <w:rPr>
                <w:lang w:val="en-US"/>
              </w:rPr>
              <w:t>This service operation e</w:t>
            </w:r>
            <w:r w:rsidRPr="00FC29E8">
              <w:t xml:space="preserve">nables a NSCE Server to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t xml:space="preserve"> </w:t>
            </w:r>
            <w:r>
              <w:rPr>
                <w:lang w:val="en-US"/>
              </w:rPr>
              <w:t>request</w:t>
            </w:r>
            <w:r w:rsidRPr="00FC29E8">
              <w:rPr>
                <w:lang w:val="en-US"/>
              </w:rPr>
              <w:t xml:space="preserve"> </w:t>
            </w:r>
            <w:r>
              <w:t>QoE metrics</w:t>
            </w:r>
            <w:r w:rsidRPr="00FC29E8">
              <w:rPr>
                <w:lang w:val="en-US"/>
              </w:rPr>
              <w:t xml:space="preserve"> </w:t>
            </w:r>
            <w:r>
              <w:rPr>
                <w:lang w:val="en-US"/>
              </w:rPr>
              <w:t>Subscri</w:t>
            </w:r>
            <w:r>
              <w:rPr>
                <w:rFonts w:hint="eastAsia"/>
                <w:lang w:val="en-US" w:eastAsia="zh-CN"/>
              </w:rPr>
              <w:t>be</w:t>
            </w:r>
            <w:r>
              <w:rPr>
                <w:lang w:val="en-US" w:eastAsia="zh-CN"/>
              </w:rPr>
              <w:t xml:space="preserve"> Notification</w:t>
            </w:r>
            <w:r>
              <w:rPr>
                <w:lang w:val="en-US"/>
              </w:rPr>
              <w:t>.</w:t>
            </w:r>
          </w:p>
        </w:tc>
      </w:tr>
      <w:tr w:rsidR="00AC0B17" w:rsidRPr="00FC29E8" w14:paraId="664F2440" w14:textId="77777777" w:rsidTr="003C3912">
        <w:trPr>
          <w:jc w:val="center"/>
        </w:trPr>
        <w:tc>
          <w:tcPr>
            <w:tcW w:w="1049" w:type="pct"/>
            <w:vAlign w:val="center"/>
          </w:tcPr>
          <w:p w14:paraId="72E13411" w14:textId="77777777" w:rsidR="00AC0B17" w:rsidRDefault="00AC0B17" w:rsidP="003C3912">
            <w:pPr>
              <w:pStyle w:val="TAL"/>
            </w:pPr>
            <w:r>
              <w:t xml:space="preserve">Network Slice LCM Recommendation </w:t>
            </w:r>
            <w:r w:rsidRPr="00FC29E8">
              <w:t>Notification</w:t>
            </w:r>
          </w:p>
        </w:tc>
        <w:tc>
          <w:tcPr>
            <w:tcW w:w="1055" w:type="pct"/>
            <w:vAlign w:val="center"/>
          </w:tcPr>
          <w:p w14:paraId="4497722D" w14:textId="77777777" w:rsidR="00AC0B17" w:rsidRPr="00FC29E8" w:rsidRDefault="00AC0B17" w:rsidP="003C3912">
            <w:pPr>
              <w:pStyle w:val="TAL"/>
            </w:pPr>
            <w:r w:rsidRPr="00FC29E8">
              <w:t>{notifUri}</w:t>
            </w:r>
          </w:p>
        </w:tc>
        <w:tc>
          <w:tcPr>
            <w:tcW w:w="713" w:type="pct"/>
            <w:vAlign w:val="center"/>
          </w:tcPr>
          <w:p w14:paraId="010407E3" w14:textId="77777777" w:rsidR="00AC0B17" w:rsidRPr="00FC29E8" w:rsidRDefault="00AC0B17" w:rsidP="003C3912">
            <w:pPr>
              <w:pStyle w:val="TAC"/>
              <w:rPr>
                <w:lang w:val="fr-FR"/>
              </w:rPr>
            </w:pPr>
            <w:r w:rsidRPr="00FC29E8">
              <w:rPr>
                <w:lang w:val="fr-FR"/>
              </w:rPr>
              <w:t>POST</w:t>
            </w:r>
          </w:p>
        </w:tc>
        <w:tc>
          <w:tcPr>
            <w:tcW w:w="2184" w:type="pct"/>
            <w:vAlign w:val="center"/>
          </w:tcPr>
          <w:p w14:paraId="12AF3349" w14:textId="77777777" w:rsidR="00AC0B17" w:rsidRPr="00FC29E8" w:rsidRDefault="00AC0B17" w:rsidP="003C3912">
            <w:pPr>
              <w:pStyle w:val="TAL"/>
              <w:rPr>
                <w:lang w:val="en-US"/>
              </w:rPr>
            </w:pPr>
            <w:r w:rsidRPr="00FC29E8">
              <w:rPr>
                <w:lang w:val="en-US"/>
              </w:rPr>
              <w:t>This service operation e</w:t>
            </w:r>
            <w:r w:rsidRPr="00FC29E8">
              <w:t xml:space="preserve">nables a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052EA174" w14:textId="77777777" w:rsidR="00AC0B17" w:rsidRPr="00FC29E8" w:rsidRDefault="00AC0B17" w:rsidP="00AC0B17">
      <w:pPr>
        <w:rPr>
          <w:noProof/>
        </w:rPr>
      </w:pPr>
    </w:p>
    <w:p w14:paraId="68F4940A" w14:textId="77777777" w:rsidR="00AC0B17" w:rsidRPr="00FC29E8" w:rsidRDefault="00AC0B17" w:rsidP="00AC0B17">
      <w:pPr>
        <w:pStyle w:val="41"/>
      </w:pPr>
      <w:bookmarkStart w:id="1101" w:name="_Toc160651701"/>
      <w:r>
        <w:rPr>
          <w:noProof/>
          <w:lang w:eastAsia="zh-CN"/>
        </w:rPr>
        <w:t>6.2</w:t>
      </w:r>
      <w:r w:rsidRPr="00FC29E8">
        <w:t>.5.2</w:t>
      </w:r>
      <w:r w:rsidRPr="00FC29E8">
        <w:tab/>
      </w:r>
      <w:r>
        <w:t>Network Slice Lifecycle Management</w:t>
      </w:r>
      <w:r w:rsidRPr="00FC29E8">
        <w:t xml:space="preserve"> Notification</w:t>
      </w:r>
      <w:bookmarkEnd w:id="1101"/>
    </w:p>
    <w:p w14:paraId="09E0269E" w14:textId="77777777" w:rsidR="00AC0B17" w:rsidRPr="00FC29E8" w:rsidRDefault="00AC0B17" w:rsidP="00AC0B17">
      <w:pPr>
        <w:pStyle w:val="51"/>
        <w:rPr>
          <w:noProof/>
        </w:rPr>
      </w:pPr>
      <w:bookmarkStart w:id="1102" w:name="_Toc160651702"/>
      <w:r>
        <w:rPr>
          <w:noProof/>
          <w:lang w:eastAsia="zh-CN"/>
        </w:rPr>
        <w:t>6.2</w:t>
      </w:r>
      <w:r w:rsidRPr="00FC29E8">
        <w:t>.5.2</w:t>
      </w:r>
      <w:r w:rsidRPr="00FC29E8">
        <w:rPr>
          <w:noProof/>
        </w:rPr>
        <w:t>.1</w:t>
      </w:r>
      <w:r w:rsidRPr="00FC29E8">
        <w:rPr>
          <w:noProof/>
        </w:rPr>
        <w:tab/>
        <w:t>Description</w:t>
      </w:r>
      <w:bookmarkEnd w:id="1102"/>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1103" w:name="_Toc160651703"/>
      <w:r>
        <w:rPr>
          <w:noProof/>
          <w:lang w:eastAsia="zh-CN"/>
        </w:rPr>
        <w:t>6.2</w:t>
      </w:r>
      <w:r w:rsidRPr="00FC29E8">
        <w:t>.5.2</w:t>
      </w:r>
      <w:r w:rsidRPr="00FC29E8">
        <w:rPr>
          <w:noProof/>
        </w:rPr>
        <w:t>.2</w:t>
      </w:r>
      <w:r w:rsidRPr="00FC29E8">
        <w:rPr>
          <w:noProof/>
        </w:rPr>
        <w:tab/>
        <w:t>Target URI</w:t>
      </w:r>
      <w:bookmarkEnd w:id="1103"/>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1104" w:name="_Toc160651704"/>
      <w:r>
        <w:rPr>
          <w:noProof/>
          <w:lang w:eastAsia="zh-CN"/>
        </w:rPr>
        <w:t>6.2</w:t>
      </w:r>
      <w:r w:rsidRPr="00FC29E8">
        <w:t>.5.2</w:t>
      </w:r>
      <w:r w:rsidRPr="00FC29E8">
        <w:rPr>
          <w:noProof/>
        </w:rPr>
        <w:t>.3</w:t>
      </w:r>
      <w:r w:rsidRPr="00FC29E8">
        <w:rPr>
          <w:noProof/>
        </w:rPr>
        <w:tab/>
        <w:t>Standard Methods</w:t>
      </w:r>
      <w:bookmarkEnd w:id="1104"/>
    </w:p>
    <w:p w14:paraId="51C2AB19" w14:textId="77777777" w:rsidR="00AC0B17" w:rsidRPr="00FC29E8" w:rsidRDefault="00AC0B17" w:rsidP="00AC0B17">
      <w:pPr>
        <w:pStyle w:val="H6"/>
        <w:rPr>
          <w:noProof/>
        </w:rPr>
      </w:pPr>
      <w:r>
        <w:rPr>
          <w:noProof/>
          <w:lang w:eastAsia="zh-CN"/>
        </w:rPr>
        <w:t>6.2</w:t>
      </w:r>
      <w:r w:rsidRPr="00FC29E8">
        <w:t>.5.2.3</w:t>
      </w:r>
      <w:r w:rsidRPr="00FC29E8">
        <w:rPr>
          <w:noProof/>
        </w:rPr>
        <w:t>.1</w:t>
      </w:r>
      <w:r w:rsidRPr="00FC29E8">
        <w:rPr>
          <w:noProof/>
        </w:rPr>
        <w:tab/>
        <w:t>POST</w:t>
      </w:r>
    </w:p>
    <w:p w14:paraId="342AB09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64C4F714" w14:textId="77777777" w:rsidR="00AC0B17" w:rsidRPr="00FC29E8" w:rsidRDefault="00AC0B17" w:rsidP="00AC0B17">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55A60316" w14:textId="77777777" w:rsidTr="003C3912">
        <w:trPr>
          <w:jc w:val="center"/>
        </w:trPr>
        <w:tc>
          <w:tcPr>
            <w:tcW w:w="1835" w:type="dxa"/>
            <w:shd w:val="clear" w:color="auto" w:fill="C0C0C0"/>
            <w:vAlign w:val="center"/>
            <w:hideMark/>
          </w:tcPr>
          <w:p w14:paraId="7347A7E2"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1F007F57"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7121F85B"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3F41AD66" w14:textId="77777777" w:rsidR="00AC0B17" w:rsidRPr="00FC29E8" w:rsidRDefault="00AC0B17" w:rsidP="003C3912">
            <w:pPr>
              <w:pStyle w:val="TAH"/>
              <w:rPr>
                <w:noProof/>
              </w:rPr>
            </w:pPr>
            <w:r w:rsidRPr="00FC29E8">
              <w:rPr>
                <w:noProof/>
              </w:rPr>
              <w:t>Description</w:t>
            </w:r>
          </w:p>
        </w:tc>
      </w:tr>
      <w:tr w:rsidR="00AC0B17" w:rsidRPr="00FC29E8" w14:paraId="0E016B08" w14:textId="77777777" w:rsidTr="003C3912">
        <w:trPr>
          <w:jc w:val="center"/>
        </w:trPr>
        <w:tc>
          <w:tcPr>
            <w:tcW w:w="1835" w:type="dxa"/>
            <w:vAlign w:val="center"/>
            <w:hideMark/>
          </w:tcPr>
          <w:p w14:paraId="5CD14572" w14:textId="77777777" w:rsidR="00AC0B17" w:rsidRPr="00FC29E8" w:rsidRDefault="00AC0B17" w:rsidP="003C3912">
            <w:pPr>
              <w:pStyle w:val="TAL"/>
              <w:rPr>
                <w:noProof/>
              </w:rPr>
            </w:pPr>
            <w:r>
              <w:t>NSLCM</w:t>
            </w:r>
            <w:r w:rsidRPr="00FC29E8">
              <w:t>Notif</w:t>
            </w:r>
          </w:p>
        </w:tc>
        <w:tc>
          <w:tcPr>
            <w:tcW w:w="425" w:type="dxa"/>
            <w:vAlign w:val="center"/>
            <w:hideMark/>
          </w:tcPr>
          <w:p w14:paraId="63621A2D" w14:textId="77777777" w:rsidR="00AC0B17" w:rsidRPr="00FC29E8" w:rsidRDefault="00AC0B17" w:rsidP="003C3912">
            <w:pPr>
              <w:pStyle w:val="TAC"/>
              <w:rPr>
                <w:noProof/>
              </w:rPr>
            </w:pPr>
            <w:r w:rsidRPr="00FC29E8">
              <w:t>M</w:t>
            </w:r>
          </w:p>
        </w:tc>
        <w:tc>
          <w:tcPr>
            <w:tcW w:w="1276" w:type="dxa"/>
            <w:vAlign w:val="center"/>
            <w:hideMark/>
          </w:tcPr>
          <w:p w14:paraId="4593228A" w14:textId="77777777" w:rsidR="00AC0B17" w:rsidRPr="00FC29E8" w:rsidRDefault="00AC0B17" w:rsidP="003C3912">
            <w:pPr>
              <w:pStyle w:val="TAC"/>
              <w:rPr>
                <w:noProof/>
              </w:rPr>
            </w:pPr>
            <w:r w:rsidRPr="00FC29E8">
              <w:t>1</w:t>
            </w:r>
          </w:p>
        </w:tc>
        <w:tc>
          <w:tcPr>
            <w:tcW w:w="6143" w:type="dxa"/>
            <w:vAlign w:val="center"/>
            <w:hideMark/>
          </w:tcPr>
          <w:p w14:paraId="38A0DB14" w14:textId="77777777" w:rsidR="00AC0B17" w:rsidRPr="00FC29E8" w:rsidRDefault="00AC0B17" w:rsidP="003C3912">
            <w:pPr>
              <w:pStyle w:val="TAL"/>
              <w:rPr>
                <w:noProof/>
              </w:rPr>
            </w:pPr>
            <w:r w:rsidRPr="00FC29E8">
              <w:t xml:space="preserve">Represents the </w:t>
            </w:r>
            <w:r>
              <w:t>Network Slice Lifecycle Management</w:t>
            </w:r>
            <w:r w:rsidRPr="00FC29E8">
              <w:t xml:space="preserve"> Notification.</w:t>
            </w:r>
          </w:p>
        </w:tc>
      </w:tr>
    </w:tbl>
    <w:p w14:paraId="6773C06F" w14:textId="77777777" w:rsidR="00AC0B17" w:rsidRPr="00FC29E8" w:rsidRDefault="00AC0B17" w:rsidP="00AC0B17">
      <w:pPr>
        <w:rPr>
          <w:noProof/>
        </w:rPr>
      </w:pPr>
    </w:p>
    <w:p w14:paraId="5EAA5ACF" w14:textId="77777777" w:rsidR="00AC0B17" w:rsidRPr="00FC29E8" w:rsidRDefault="00AC0B17" w:rsidP="00AC0B17">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AC0B17" w:rsidRPr="00FC29E8" w14:paraId="194E1E84"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6A9409" w14:textId="77777777" w:rsidR="00AC0B17" w:rsidRPr="00FC29E8" w:rsidRDefault="00AC0B17" w:rsidP="003C3912">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DF922" w14:textId="77777777" w:rsidR="00AC0B17" w:rsidRPr="00FC29E8" w:rsidRDefault="00AC0B17" w:rsidP="003C3912">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B5B5B" w14:textId="77777777" w:rsidR="00AC0B17" w:rsidRPr="00FC29E8" w:rsidRDefault="00AC0B17" w:rsidP="003C3912">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C68E9" w14:textId="77777777" w:rsidR="00AC0B17" w:rsidRPr="00FC29E8" w:rsidRDefault="00AC0B17" w:rsidP="003C3912">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64A0" w14:textId="77777777" w:rsidR="00AC0B17" w:rsidRPr="00FC29E8" w:rsidRDefault="00AC0B17" w:rsidP="003C3912">
            <w:pPr>
              <w:pStyle w:val="TAH"/>
              <w:rPr>
                <w:noProof/>
              </w:rPr>
            </w:pPr>
            <w:r w:rsidRPr="00FC29E8">
              <w:rPr>
                <w:noProof/>
              </w:rPr>
              <w:t>Description</w:t>
            </w:r>
          </w:p>
        </w:tc>
      </w:tr>
      <w:tr w:rsidR="00AC0B17" w:rsidRPr="00FC29E8" w14:paraId="5D811ACB"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F574AF" w14:textId="77777777" w:rsidR="00AC0B17" w:rsidRPr="00FC29E8" w:rsidRDefault="00AC0B17" w:rsidP="003C3912">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378A4966" w14:textId="77777777" w:rsidR="00AC0B17" w:rsidRPr="00FC29E8" w:rsidRDefault="00AC0B17"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F2E9024" w14:textId="77777777" w:rsidR="00AC0B17" w:rsidRPr="00FC29E8" w:rsidRDefault="00AC0B17"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85C96DC" w14:textId="77777777" w:rsidR="00AC0B17" w:rsidRPr="00FC29E8" w:rsidRDefault="00AC0B17" w:rsidP="003C3912">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3145156" w14:textId="77777777" w:rsidR="00AC0B17" w:rsidRPr="00FC29E8" w:rsidRDefault="00AC0B17" w:rsidP="003C3912">
            <w:pPr>
              <w:pStyle w:val="TAL"/>
              <w:rPr>
                <w:noProof/>
              </w:rPr>
            </w:pPr>
            <w:r w:rsidRPr="00FC29E8">
              <w:t xml:space="preserve">Successful case. The </w:t>
            </w:r>
            <w:r>
              <w:t>Network Slice Lifecycle Management</w:t>
            </w:r>
            <w:r w:rsidRPr="00FC29E8">
              <w:t xml:space="preserve"> Notification is successfully received.</w:t>
            </w:r>
          </w:p>
        </w:tc>
      </w:tr>
      <w:tr w:rsidR="00AC0B17" w:rsidRPr="00FC29E8" w14:paraId="21611DCF"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CEDD3AF" w14:textId="77777777" w:rsidR="00AC0B17" w:rsidRPr="00FC29E8" w:rsidRDefault="00AC0B17" w:rsidP="003C3912">
            <w:pPr>
              <w:pStyle w:val="TAL"/>
            </w:pPr>
            <w:r w:rsidRPr="00FC29E8">
              <w:t>n/a</w:t>
            </w:r>
          </w:p>
        </w:tc>
        <w:tc>
          <w:tcPr>
            <w:tcW w:w="425" w:type="dxa"/>
            <w:vAlign w:val="center"/>
          </w:tcPr>
          <w:p w14:paraId="0ADEB6AC" w14:textId="77777777" w:rsidR="00AC0B17" w:rsidRPr="00FC29E8" w:rsidRDefault="00AC0B17" w:rsidP="003C3912">
            <w:pPr>
              <w:pStyle w:val="TAC"/>
            </w:pPr>
          </w:p>
        </w:tc>
        <w:tc>
          <w:tcPr>
            <w:tcW w:w="1276" w:type="dxa"/>
            <w:vAlign w:val="center"/>
          </w:tcPr>
          <w:p w14:paraId="1D128CA6" w14:textId="77777777" w:rsidR="00AC0B17" w:rsidRPr="00FC29E8" w:rsidRDefault="00AC0B17" w:rsidP="003C3912">
            <w:pPr>
              <w:pStyle w:val="TAC"/>
            </w:pPr>
          </w:p>
        </w:tc>
        <w:tc>
          <w:tcPr>
            <w:tcW w:w="1842" w:type="dxa"/>
            <w:vAlign w:val="center"/>
          </w:tcPr>
          <w:p w14:paraId="6BAA7D91" w14:textId="77777777" w:rsidR="00AC0B17" w:rsidRPr="00FC29E8" w:rsidRDefault="00AC0B17" w:rsidP="003C3912">
            <w:pPr>
              <w:pStyle w:val="TAL"/>
            </w:pPr>
            <w:r w:rsidRPr="00FC29E8">
              <w:t>307 Temporary Redirect</w:t>
            </w:r>
          </w:p>
        </w:tc>
        <w:tc>
          <w:tcPr>
            <w:tcW w:w="4592" w:type="dxa"/>
            <w:vAlign w:val="center"/>
          </w:tcPr>
          <w:p w14:paraId="06A00589" w14:textId="77777777" w:rsidR="00AC0B17" w:rsidRPr="00FC29E8" w:rsidRDefault="00AC0B17" w:rsidP="003C3912">
            <w:pPr>
              <w:pStyle w:val="TAL"/>
            </w:pPr>
            <w:r w:rsidRPr="00FC29E8">
              <w:t>Temporary redirection.</w:t>
            </w:r>
          </w:p>
          <w:p w14:paraId="440114F0" w14:textId="77777777" w:rsidR="00AC0B17" w:rsidRPr="00FC29E8" w:rsidRDefault="00AC0B17" w:rsidP="003C3912">
            <w:pPr>
              <w:pStyle w:val="TAL"/>
            </w:pPr>
          </w:p>
          <w:p w14:paraId="788D0F8E"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569AA8A8" w14:textId="77777777" w:rsidR="00AC0B17" w:rsidRPr="00FC29E8" w:rsidRDefault="00AC0B17" w:rsidP="003C3912">
            <w:pPr>
              <w:pStyle w:val="TAL"/>
            </w:pPr>
          </w:p>
          <w:p w14:paraId="0645086E"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2975D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5C14A5E" w14:textId="77777777" w:rsidR="00AC0B17" w:rsidRPr="00FC29E8" w:rsidRDefault="00AC0B17" w:rsidP="003C3912">
            <w:pPr>
              <w:pStyle w:val="TAL"/>
            </w:pPr>
            <w:r w:rsidRPr="00FC29E8">
              <w:t>n/a</w:t>
            </w:r>
          </w:p>
        </w:tc>
        <w:tc>
          <w:tcPr>
            <w:tcW w:w="425" w:type="dxa"/>
            <w:vAlign w:val="center"/>
          </w:tcPr>
          <w:p w14:paraId="034ECC86" w14:textId="77777777" w:rsidR="00AC0B17" w:rsidRPr="00FC29E8" w:rsidRDefault="00AC0B17" w:rsidP="003C3912">
            <w:pPr>
              <w:pStyle w:val="TAC"/>
            </w:pPr>
          </w:p>
        </w:tc>
        <w:tc>
          <w:tcPr>
            <w:tcW w:w="1276" w:type="dxa"/>
            <w:vAlign w:val="center"/>
          </w:tcPr>
          <w:p w14:paraId="0108D207" w14:textId="77777777" w:rsidR="00AC0B17" w:rsidRPr="00FC29E8" w:rsidRDefault="00AC0B17" w:rsidP="003C3912">
            <w:pPr>
              <w:pStyle w:val="TAC"/>
            </w:pPr>
          </w:p>
        </w:tc>
        <w:tc>
          <w:tcPr>
            <w:tcW w:w="1842" w:type="dxa"/>
            <w:vAlign w:val="center"/>
          </w:tcPr>
          <w:p w14:paraId="4A6E0381" w14:textId="77777777" w:rsidR="00AC0B17" w:rsidRPr="00FC29E8" w:rsidRDefault="00AC0B17" w:rsidP="003C3912">
            <w:pPr>
              <w:pStyle w:val="TAL"/>
            </w:pPr>
            <w:r w:rsidRPr="00FC29E8">
              <w:t>308 Permanent Redirect</w:t>
            </w:r>
          </w:p>
        </w:tc>
        <w:tc>
          <w:tcPr>
            <w:tcW w:w="4592" w:type="dxa"/>
            <w:vAlign w:val="center"/>
          </w:tcPr>
          <w:p w14:paraId="798935BC" w14:textId="77777777" w:rsidR="00AC0B17" w:rsidRPr="00FC29E8" w:rsidRDefault="00AC0B17" w:rsidP="003C3912">
            <w:pPr>
              <w:pStyle w:val="TAL"/>
            </w:pPr>
            <w:r w:rsidRPr="00FC29E8">
              <w:t>Permanent redirection.</w:t>
            </w:r>
          </w:p>
          <w:p w14:paraId="1FDF5E24" w14:textId="77777777" w:rsidR="00AC0B17" w:rsidRPr="00FC29E8" w:rsidRDefault="00AC0B17" w:rsidP="003C3912">
            <w:pPr>
              <w:pStyle w:val="TAL"/>
            </w:pPr>
          </w:p>
          <w:p w14:paraId="572B53D5"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343BFA88" w14:textId="77777777" w:rsidR="00AC0B17" w:rsidRPr="00FC29E8" w:rsidRDefault="00AC0B17" w:rsidP="003C3912">
            <w:pPr>
              <w:pStyle w:val="TAL"/>
            </w:pPr>
          </w:p>
          <w:p w14:paraId="7C06F950"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64B5FE5"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3FC6F6B" w14:textId="77777777" w:rsidR="00AC0B17" w:rsidRPr="00FC29E8" w:rsidRDefault="00AC0B17" w:rsidP="003C3912">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04AAB022" w14:textId="77777777" w:rsidR="00AC0B17" w:rsidRPr="00FC29E8" w:rsidRDefault="00AC0B17" w:rsidP="00AC0B17">
      <w:pPr>
        <w:rPr>
          <w:noProof/>
        </w:rPr>
      </w:pPr>
    </w:p>
    <w:p w14:paraId="2333B6F6" w14:textId="77777777" w:rsidR="00AC0B17" w:rsidRPr="00FC29E8" w:rsidRDefault="00AC0B17" w:rsidP="00AC0B17">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57A23FCC" w14:textId="77777777" w:rsidTr="003C3912">
        <w:trPr>
          <w:jc w:val="center"/>
        </w:trPr>
        <w:tc>
          <w:tcPr>
            <w:tcW w:w="825" w:type="pct"/>
            <w:shd w:val="clear" w:color="auto" w:fill="C0C0C0"/>
          </w:tcPr>
          <w:p w14:paraId="11FEAE19" w14:textId="77777777" w:rsidR="00AC0B17" w:rsidRPr="00FC29E8" w:rsidRDefault="00AC0B17" w:rsidP="003C3912">
            <w:pPr>
              <w:pStyle w:val="TAH"/>
            </w:pPr>
            <w:r w:rsidRPr="00FC29E8">
              <w:t>Name</w:t>
            </w:r>
          </w:p>
        </w:tc>
        <w:tc>
          <w:tcPr>
            <w:tcW w:w="732" w:type="pct"/>
            <w:shd w:val="clear" w:color="auto" w:fill="C0C0C0"/>
          </w:tcPr>
          <w:p w14:paraId="7269A76E" w14:textId="77777777" w:rsidR="00AC0B17" w:rsidRPr="00FC29E8" w:rsidRDefault="00AC0B17" w:rsidP="003C3912">
            <w:pPr>
              <w:pStyle w:val="TAH"/>
            </w:pPr>
            <w:r w:rsidRPr="00FC29E8">
              <w:t>Data type</w:t>
            </w:r>
          </w:p>
        </w:tc>
        <w:tc>
          <w:tcPr>
            <w:tcW w:w="217" w:type="pct"/>
            <w:shd w:val="clear" w:color="auto" w:fill="C0C0C0"/>
          </w:tcPr>
          <w:p w14:paraId="5A49298F" w14:textId="77777777" w:rsidR="00AC0B17" w:rsidRPr="00FC29E8" w:rsidRDefault="00AC0B17" w:rsidP="003C3912">
            <w:pPr>
              <w:pStyle w:val="TAH"/>
            </w:pPr>
            <w:r w:rsidRPr="00FC29E8">
              <w:t>P</w:t>
            </w:r>
          </w:p>
        </w:tc>
        <w:tc>
          <w:tcPr>
            <w:tcW w:w="581" w:type="pct"/>
            <w:shd w:val="clear" w:color="auto" w:fill="C0C0C0"/>
          </w:tcPr>
          <w:p w14:paraId="43CC43DE" w14:textId="77777777" w:rsidR="00AC0B17" w:rsidRPr="00FC29E8" w:rsidRDefault="00AC0B17" w:rsidP="003C3912">
            <w:pPr>
              <w:pStyle w:val="TAH"/>
            </w:pPr>
            <w:r w:rsidRPr="00FC29E8">
              <w:t>Cardinality</w:t>
            </w:r>
          </w:p>
        </w:tc>
        <w:tc>
          <w:tcPr>
            <w:tcW w:w="2645" w:type="pct"/>
            <w:shd w:val="clear" w:color="auto" w:fill="C0C0C0"/>
            <w:vAlign w:val="center"/>
          </w:tcPr>
          <w:p w14:paraId="0E546B3A" w14:textId="77777777" w:rsidR="00AC0B17" w:rsidRPr="00FC29E8" w:rsidRDefault="00AC0B17" w:rsidP="003C3912">
            <w:pPr>
              <w:pStyle w:val="TAH"/>
            </w:pPr>
            <w:r w:rsidRPr="00FC29E8">
              <w:t>Description</w:t>
            </w:r>
          </w:p>
        </w:tc>
      </w:tr>
      <w:tr w:rsidR="00AC0B17" w:rsidRPr="00FC29E8" w14:paraId="2F3BD932" w14:textId="77777777" w:rsidTr="003C3912">
        <w:trPr>
          <w:jc w:val="center"/>
        </w:trPr>
        <w:tc>
          <w:tcPr>
            <w:tcW w:w="825" w:type="pct"/>
            <w:shd w:val="clear" w:color="auto" w:fill="auto"/>
            <w:vAlign w:val="center"/>
          </w:tcPr>
          <w:p w14:paraId="06766A00" w14:textId="77777777" w:rsidR="00AC0B17" w:rsidRPr="00FC29E8" w:rsidRDefault="00AC0B17" w:rsidP="003C3912">
            <w:pPr>
              <w:pStyle w:val="TAL"/>
            </w:pPr>
            <w:r w:rsidRPr="00FC29E8">
              <w:t>Location</w:t>
            </w:r>
          </w:p>
        </w:tc>
        <w:tc>
          <w:tcPr>
            <w:tcW w:w="732" w:type="pct"/>
            <w:vAlign w:val="center"/>
          </w:tcPr>
          <w:p w14:paraId="07CD4344" w14:textId="77777777" w:rsidR="00AC0B17" w:rsidRPr="00FC29E8" w:rsidRDefault="00AC0B17" w:rsidP="003C3912">
            <w:pPr>
              <w:pStyle w:val="TAL"/>
            </w:pPr>
            <w:r w:rsidRPr="00FC29E8">
              <w:t>string</w:t>
            </w:r>
          </w:p>
        </w:tc>
        <w:tc>
          <w:tcPr>
            <w:tcW w:w="217" w:type="pct"/>
            <w:vAlign w:val="center"/>
          </w:tcPr>
          <w:p w14:paraId="689A4332" w14:textId="77777777" w:rsidR="00AC0B17" w:rsidRPr="00FC29E8" w:rsidRDefault="00AC0B17" w:rsidP="003C3912">
            <w:pPr>
              <w:pStyle w:val="TAC"/>
            </w:pPr>
            <w:r w:rsidRPr="00FC29E8">
              <w:t>M</w:t>
            </w:r>
          </w:p>
        </w:tc>
        <w:tc>
          <w:tcPr>
            <w:tcW w:w="581" w:type="pct"/>
            <w:vAlign w:val="center"/>
          </w:tcPr>
          <w:p w14:paraId="0110B78D" w14:textId="77777777" w:rsidR="00AC0B17" w:rsidRPr="00FC29E8" w:rsidRDefault="00AC0B17" w:rsidP="003C3912">
            <w:pPr>
              <w:pStyle w:val="TAC"/>
            </w:pPr>
            <w:r w:rsidRPr="00FC29E8">
              <w:t>1</w:t>
            </w:r>
          </w:p>
        </w:tc>
        <w:tc>
          <w:tcPr>
            <w:tcW w:w="2645" w:type="pct"/>
            <w:shd w:val="clear" w:color="auto" w:fill="auto"/>
            <w:vAlign w:val="center"/>
          </w:tcPr>
          <w:p w14:paraId="795E3C4A"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2608315A" w14:textId="77777777" w:rsidR="00AC0B17" w:rsidRPr="00FC29E8" w:rsidRDefault="00AC0B17" w:rsidP="00AC0B17"/>
    <w:p w14:paraId="235A0989" w14:textId="77777777" w:rsidR="00AC0B17" w:rsidRPr="00FC29E8" w:rsidRDefault="00AC0B17" w:rsidP="00AC0B17">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298C5B08" w14:textId="77777777" w:rsidTr="003C3912">
        <w:trPr>
          <w:jc w:val="center"/>
        </w:trPr>
        <w:tc>
          <w:tcPr>
            <w:tcW w:w="825" w:type="pct"/>
            <w:shd w:val="clear" w:color="auto" w:fill="C0C0C0"/>
          </w:tcPr>
          <w:p w14:paraId="502C9D51" w14:textId="77777777" w:rsidR="00AC0B17" w:rsidRPr="00FC29E8" w:rsidRDefault="00AC0B17" w:rsidP="003C3912">
            <w:pPr>
              <w:pStyle w:val="TAH"/>
            </w:pPr>
            <w:r w:rsidRPr="00FC29E8">
              <w:t>Name</w:t>
            </w:r>
          </w:p>
        </w:tc>
        <w:tc>
          <w:tcPr>
            <w:tcW w:w="732" w:type="pct"/>
            <w:shd w:val="clear" w:color="auto" w:fill="C0C0C0"/>
          </w:tcPr>
          <w:p w14:paraId="5A9C1061" w14:textId="77777777" w:rsidR="00AC0B17" w:rsidRPr="00FC29E8" w:rsidRDefault="00AC0B17" w:rsidP="003C3912">
            <w:pPr>
              <w:pStyle w:val="TAH"/>
            </w:pPr>
            <w:r w:rsidRPr="00FC29E8">
              <w:t>Data type</w:t>
            </w:r>
          </w:p>
        </w:tc>
        <w:tc>
          <w:tcPr>
            <w:tcW w:w="217" w:type="pct"/>
            <w:shd w:val="clear" w:color="auto" w:fill="C0C0C0"/>
          </w:tcPr>
          <w:p w14:paraId="302D3EEB" w14:textId="77777777" w:rsidR="00AC0B17" w:rsidRPr="00FC29E8" w:rsidRDefault="00AC0B17" w:rsidP="003C3912">
            <w:pPr>
              <w:pStyle w:val="TAH"/>
            </w:pPr>
            <w:r w:rsidRPr="00FC29E8">
              <w:t>P</w:t>
            </w:r>
          </w:p>
        </w:tc>
        <w:tc>
          <w:tcPr>
            <w:tcW w:w="581" w:type="pct"/>
            <w:shd w:val="clear" w:color="auto" w:fill="C0C0C0"/>
          </w:tcPr>
          <w:p w14:paraId="52D38381" w14:textId="77777777" w:rsidR="00AC0B17" w:rsidRPr="00FC29E8" w:rsidRDefault="00AC0B17" w:rsidP="003C3912">
            <w:pPr>
              <w:pStyle w:val="TAH"/>
            </w:pPr>
            <w:r w:rsidRPr="00FC29E8">
              <w:t>Cardinality</w:t>
            </w:r>
          </w:p>
        </w:tc>
        <w:tc>
          <w:tcPr>
            <w:tcW w:w="2645" w:type="pct"/>
            <w:shd w:val="clear" w:color="auto" w:fill="C0C0C0"/>
            <w:vAlign w:val="center"/>
          </w:tcPr>
          <w:p w14:paraId="1768C64E" w14:textId="77777777" w:rsidR="00AC0B17" w:rsidRPr="00FC29E8" w:rsidRDefault="00AC0B17" w:rsidP="003C3912">
            <w:pPr>
              <w:pStyle w:val="TAH"/>
            </w:pPr>
            <w:r w:rsidRPr="00FC29E8">
              <w:t>Description</w:t>
            </w:r>
          </w:p>
        </w:tc>
      </w:tr>
      <w:tr w:rsidR="00AC0B17" w:rsidRPr="00FC29E8" w14:paraId="2108588F" w14:textId="77777777" w:rsidTr="003C3912">
        <w:trPr>
          <w:jc w:val="center"/>
        </w:trPr>
        <w:tc>
          <w:tcPr>
            <w:tcW w:w="825" w:type="pct"/>
            <w:shd w:val="clear" w:color="auto" w:fill="auto"/>
            <w:vAlign w:val="center"/>
          </w:tcPr>
          <w:p w14:paraId="088CFA55" w14:textId="77777777" w:rsidR="00AC0B17" w:rsidRPr="00FC29E8" w:rsidRDefault="00AC0B17" w:rsidP="003C3912">
            <w:pPr>
              <w:pStyle w:val="TAL"/>
            </w:pPr>
            <w:r w:rsidRPr="00FC29E8">
              <w:t>Location</w:t>
            </w:r>
          </w:p>
        </w:tc>
        <w:tc>
          <w:tcPr>
            <w:tcW w:w="732" w:type="pct"/>
            <w:vAlign w:val="center"/>
          </w:tcPr>
          <w:p w14:paraId="236C39BD" w14:textId="77777777" w:rsidR="00AC0B17" w:rsidRPr="00FC29E8" w:rsidRDefault="00AC0B17" w:rsidP="003C3912">
            <w:pPr>
              <w:pStyle w:val="TAL"/>
            </w:pPr>
            <w:r w:rsidRPr="00FC29E8">
              <w:t>string</w:t>
            </w:r>
          </w:p>
        </w:tc>
        <w:tc>
          <w:tcPr>
            <w:tcW w:w="217" w:type="pct"/>
            <w:vAlign w:val="center"/>
          </w:tcPr>
          <w:p w14:paraId="09EFDD9B" w14:textId="77777777" w:rsidR="00AC0B17" w:rsidRPr="00FC29E8" w:rsidRDefault="00AC0B17" w:rsidP="003C3912">
            <w:pPr>
              <w:pStyle w:val="TAC"/>
            </w:pPr>
            <w:r w:rsidRPr="00FC29E8">
              <w:t>M</w:t>
            </w:r>
          </w:p>
        </w:tc>
        <w:tc>
          <w:tcPr>
            <w:tcW w:w="581" w:type="pct"/>
            <w:vAlign w:val="center"/>
          </w:tcPr>
          <w:p w14:paraId="521543E5" w14:textId="77777777" w:rsidR="00AC0B17" w:rsidRPr="00FC29E8" w:rsidRDefault="00AC0B17" w:rsidP="003C3912">
            <w:pPr>
              <w:pStyle w:val="TAC"/>
            </w:pPr>
            <w:r w:rsidRPr="00FC29E8">
              <w:t>1</w:t>
            </w:r>
          </w:p>
        </w:tc>
        <w:tc>
          <w:tcPr>
            <w:tcW w:w="2645" w:type="pct"/>
            <w:shd w:val="clear" w:color="auto" w:fill="auto"/>
            <w:vAlign w:val="center"/>
          </w:tcPr>
          <w:p w14:paraId="14DA9810"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583A2902" w14:textId="77777777" w:rsidR="00AC0B17" w:rsidRPr="00FC29E8" w:rsidRDefault="00AC0B17" w:rsidP="00AC0B17">
      <w:pPr>
        <w:rPr>
          <w:lang w:eastAsia="zh-CN"/>
        </w:rPr>
      </w:pPr>
    </w:p>
    <w:p w14:paraId="4A44215F" w14:textId="77777777" w:rsidR="00AC0B17" w:rsidRPr="00FC29E8" w:rsidRDefault="00AC0B17" w:rsidP="00AC0B17">
      <w:pPr>
        <w:pStyle w:val="41"/>
      </w:pPr>
      <w:bookmarkStart w:id="1105" w:name="_Toc160651705"/>
      <w:r>
        <w:rPr>
          <w:noProof/>
          <w:lang w:eastAsia="zh-CN"/>
        </w:rPr>
        <w:t>6.2</w:t>
      </w:r>
      <w:r w:rsidRPr="00FC29E8">
        <w:t>.5.3</w:t>
      </w:r>
      <w:r w:rsidRPr="00FC29E8">
        <w:tab/>
      </w:r>
      <w:r>
        <w:t>QoE metrics</w:t>
      </w:r>
      <w:r w:rsidRPr="00FC29E8">
        <w:rPr>
          <w:lang w:val="en-US"/>
        </w:rPr>
        <w:t xml:space="preserve"> </w:t>
      </w:r>
      <w:r>
        <w:rPr>
          <w:lang w:val="en-US"/>
        </w:rPr>
        <w:t>Subscribe Notification</w:t>
      </w:r>
      <w:bookmarkEnd w:id="1105"/>
    </w:p>
    <w:p w14:paraId="32C105B7" w14:textId="77777777" w:rsidR="00AC0B17" w:rsidRPr="00FC29E8" w:rsidRDefault="00AC0B17" w:rsidP="00AC0B17">
      <w:pPr>
        <w:pStyle w:val="51"/>
        <w:rPr>
          <w:noProof/>
        </w:rPr>
      </w:pPr>
      <w:bookmarkStart w:id="1106" w:name="_Toc160651706"/>
      <w:r>
        <w:rPr>
          <w:noProof/>
          <w:lang w:eastAsia="zh-CN"/>
        </w:rPr>
        <w:t>6.2</w:t>
      </w:r>
      <w:r w:rsidRPr="00FC29E8">
        <w:t>.5.3</w:t>
      </w:r>
      <w:r w:rsidRPr="00FC29E8">
        <w:rPr>
          <w:noProof/>
        </w:rPr>
        <w:t>.1</w:t>
      </w:r>
      <w:r w:rsidRPr="00FC29E8">
        <w:rPr>
          <w:noProof/>
        </w:rPr>
        <w:tab/>
        <w:t>Description</w:t>
      </w:r>
      <w:bookmarkEnd w:id="1106"/>
    </w:p>
    <w:p w14:paraId="32050CE8" w14:textId="77777777" w:rsidR="00AC0B17" w:rsidRPr="00FC29E8" w:rsidRDefault="00AC0B17" w:rsidP="00AC0B17">
      <w:pPr>
        <w:rPr>
          <w:noProof/>
        </w:rPr>
      </w:pPr>
      <w:r w:rsidRPr="00FC29E8">
        <w:rPr>
          <w:noProof/>
        </w:rPr>
        <w:t xml:space="preserve">The </w:t>
      </w:r>
      <w:r>
        <w:t>QoE metrics</w:t>
      </w:r>
      <w:r w:rsidRPr="00FC29E8">
        <w:rPr>
          <w:lang w:val="en-US"/>
        </w:rPr>
        <w:t xml:space="preserve"> </w:t>
      </w:r>
      <w:r>
        <w:rPr>
          <w:lang w:val="en-US"/>
        </w:rPr>
        <w:t>Subscription</w:t>
      </w:r>
      <w:r w:rsidRPr="00FC29E8">
        <w:rPr>
          <w:noProof/>
        </w:rPr>
        <w:t xml:space="preserve"> is used by the </w:t>
      </w:r>
      <w:r w:rsidRPr="00FC29E8">
        <w:t>NSCE</w:t>
      </w:r>
      <w:r w:rsidRPr="00FC29E8">
        <w:rPr>
          <w:noProof/>
        </w:rPr>
        <w:t xml:space="preserve"> Server to</w:t>
      </w:r>
      <w:r w:rsidRPr="000368D9">
        <w:rPr>
          <w:lang w:val="en-US"/>
        </w:rPr>
        <w:t xml:space="preserve">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rsidRPr="00FC29E8">
        <w:rPr>
          <w:lang w:val="en-US"/>
        </w:rPr>
        <w:t xml:space="preserve"> </w:t>
      </w:r>
      <w:r>
        <w:t>QoE metrics</w:t>
      </w:r>
      <w:r w:rsidRPr="00FC29E8">
        <w:rPr>
          <w:lang w:val="en-US"/>
        </w:rPr>
        <w:t xml:space="preserve"> </w:t>
      </w:r>
      <w:r>
        <w:rPr>
          <w:lang w:val="en-US"/>
        </w:rPr>
        <w:t>Subscription.</w:t>
      </w:r>
      <w:r w:rsidRPr="00FC29E8">
        <w:rPr>
          <w:noProof/>
        </w:rPr>
        <w:t>.</w:t>
      </w:r>
    </w:p>
    <w:p w14:paraId="06CCE871" w14:textId="77777777" w:rsidR="00AC0B17" w:rsidRPr="00FC29E8" w:rsidRDefault="00AC0B17" w:rsidP="00AC0B17">
      <w:pPr>
        <w:pStyle w:val="51"/>
        <w:rPr>
          <w:noProof/>
        </w:rPr>
      </w:pPr>
      <w:bookmarkStart w:id="1107" w:name="_Toc160651707"/>
      <w:r>
        <w:rPr>
          <w:noProof/>
          <w:lang w:eastAsia="zh-CN"/>
        </w:rPr>
        <w:t>6.2</w:t>
      </w:r>
      <w:r w:rsidRPr="00FC29E8">
        <w:t>.5.3</w:t>
      </w:r>
      <w:r w:rsidRPr="00FC29E8">
        <w:rPr>
          <w:noProof/>
        </w:rPr>
        <w:t>.2</w:t>
      </w:r>
      <w:r w:rsidRPr="00FC29E8">
        <w:rPr>
          <w:noProof/>
        </w:rPr>
        <w:tab/>
        <w:t>Target URI</w:t>
      </w:r>
      <w:bookmarkEnd w:id="1107"/>
    </w:p>
    <w:p w14:paraId="7DFDE77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10A53405" w14:textId="77777777" w:rsidR="00AC0B17" w:rsidRPr="00FC29E8" w:rsidRDefault="00AC0B17" w:rsidP="00AC0B17">
      <w:pPr>
        <w:pStyle w:val="TH"/>
        <w:rPr>
          <w:rFonts w:cs="Arial"/>
          <w:noProof/>
        </w:rPr>
      </w:pPr>
      <w:r w:rsidRPr="00FC29E8">
        <w:rPr>
          <w:noProof/>
        </w:rPr>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40E103AD" w14:textId="77777777" w:rsidTr="003C3912">
        <w:trPr>
          <w:jc w:val="center"/>
        </w:trPr>
        <w:tc>
          <w:tcPr>
            <w:tcW w:w="1924" w:type="dxa"/>
            <w:shd w:val="clear" w:color="auto" w:fill="C0C0C0"/>
            <w:vAlign w:val="center"/>
            <w:hideMark/>
          </w:tcPr>
          <w:p w14:paraId="2CC9666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456B4FCB" w14:textId="77777777" w:rsidR="00AC0B17" w:rsidRPr="00FC29E8" w:rsidRDefault="00AC0B17" w:rsidP="003C3912">
            <w:pPr>
              <w:pStyle w:val="TAH"/>
              <w:rPr>
                <w:noProof/>
              </w:rPr>
            </w:pPr>
            <w:r w:rsidRPr="00FC29E8">
              <w:rPr>
                <w:noProof/>
              </w:rPr>
              <w:t>Definition</w:t>
            </w:r>
          </w:p>
        </w:tc>
      </w:tr>
      <w:tr w:rsidR="00AC0B17" w:rsidRPr="00FC29E8" w14:paraId="3087A48A" w14:textId="77777777" w:rsidTr="003C3912">
        <w:trPr>
          <w:jc w:val="center"/>
        </w:trPr>
        <w:tc>
          <w:tcPr>
            <w:tcW w:w="1924" w:type="dxa"/>
            <w:hideMark/>
          </w:tcPr>
          <w:p w14:paraId="1356D107" w14:textId="77777777" w:rsidR="00AC0B17" w:rsidRPr="00FC29E8" w:rsidRDefault="00AC0B17" w:rsidP="003C3912">
            <w:pPr>
              <w:pStyle w:val="TAL"/>
              <w:rPr>
                <w:noProof/>
              </w:rPr>
            </w:pPr>
            <w:r w:rsidRPr="00FC29E8">
              <w:rPr>
                <w:noProof/>
              </w:rPr>
              <w:t>notifUri</w:t>
            </w:r>
          </w:p>
        </w:tc>
        <w:tc>
          <w:tcPr>
            <w:tcW w:w="7814" w:type="dxa"/>
            <w:vAlign w:val="center"/>
            <w:hideMark/>
          </w:tcPr>
          <w:p w14:paraId="049DB078" w14:textId="77777777" w:rsidR="00AC0B17" w:rsidRPr="00FC29E8" w:rsidRDefault="00AC0B17" w:rsidP="003C3912">
            <w:pPr>
              <w:pStyle w:val="TAL"/>
              <w:rPr>
                <w:noProof/>
              </w:rPr>
            </w:pPr>
            <w:r w:rsidRPr="00FC29E8">
              <w:rPr>
                <w:noProof/>
              </w:rPr>
              <w:t>Represents the callback URI encoded as a string formatted as a URI.</w:t>
            </w:r>
          </w:p>
        </w:tc>
      </w:tr>
    </w:tbl>
    <w:p w14:paraId="5EC01DC5" w14:textId="77777777" w:rsidR="00AC0B17" w:rsidRPr="00FC29E8" w:rsidRDefault="00AC0B17" w:rsidP="00AC0B17">
      <w:pPr>
        <w:rPr>
          <w:noProof/>
        </w:rPr>
      </w:pPr>
    </w:p>
    <w:p w14:paraId="0B42EE07" w14:textId="77777777" w:rsidR="00AC0B17" w:rsidRPr="00FC29E8" w:rsidRDefault="00AC0B17" w:rsidP="00AC0B17">
      <w:pPr>
        <w:pStyle w:val="51"/>
        <w:rPr>
          <w:noProof/>
        </w:rPr>
      </w:pPr>
      <w:bookmarkStart w:id="1108" w:name="_Toc160651708"/>
      <w:r>
        <w:rPr>
          <w:noProof/>
          <w:lang w:eastAsia="zh-CN"/>
        </w:rPr>
        <w:t>6.2</w:t>
      </w:r>
      <w:r w:rsidRPr="00FC29E8">
        <w:t>.5.3</w:t>
      </w:r>
      <w:r w:rsidRPr="00FC29E8">
        <w:rPr>
          <w:noProof/>
        </w:rPr>
        <w:t>.3</w:t>
      </w:r>
      <w:r w:rsidRPr="00FC29E8">
        <w:rPr>
          <w:noProof/>
        </w:rPr>
        <w:tab/>
        <w:t>Standard Methods</w:t>
      </w:r>
      <w:bookmarkEnd w:id="1108"/>
    </w:p>
    <w:p w14:paraId="21B245C1" w14:textId="77777777" w:rsidR="00AC0B17" w:rsidRPr="00FC29E8" w:rsidRDefault="00AC0B17" w:rsidP="00AC0B17">
      <w:pPr>
        <w:pStyle w:val="H6"/>
        <w:rPr>
          <w:noProof/>
        </w:rPr>
      </w:pPr>
      <w:r>
        <w:rPr>
          <w:noProof/>
          <w:lang w:eastAsia="zh-CN"/>
        </w:rPr>
        <w:t>6.2</w:t>
      </w:r>
      <w:r w:rsidRPr="00FC29E8">
        <w:t>.5.3.3</w:t>
      </w:r>
      <w:r w:rsidRPr="00FC29E8">
        <w:rPr>
          <w:noProof/>
        </w:rPr>
        <w:t>.1</w:t>
      </w:r>
      <w:r w:rsidRPr="00FC29E8">
        <w:rPr>
          <w:noProof/>
        </w:rPr>
        <w:tab/>
        <w:t>POST</w:t>
      </w:r>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392084D7"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7E960C21" w14:textId="77777777" w:rsidTr="003C3912">
        <w:trPr>
          <w:jc w:val="center"/>
        </w:trPr>
        <w:tc>
          <w:tcPr>
            <w:tcW w:w="1835" w:type="dxa"/>
            <w:shd w:val="clear" w:color="auto" w:fill="C0C0C0"/>
            <w:vAlign w:val="center"/>
            <w:hideMark/>
          </w:tcPr>
          <w:p w14:paraId="2F94FC48"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019F1746"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4F4C85FC"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45BCFF2C" w14:textId="77777777" w:rsidR="00AC0B17" w:rsidRPr="00FC29E8" w:rsidRDefault="00AC0B17" w:rsidP="003C3912">
            <w:pPr>
              <w:pStyle w:val="TAH"/>
              <w:rPr>
                <w:noProof/>
              </w:rPr>
            </w:pPr>
            <w:r w:rsidRPr="00FC29E8">
              <w:rPr>
                <w:noProof/>
              </w:rPr>
              <w:t>Description</w:t>
            </w:r>
          </w:p>
        </w:tc>
      </w:tr>
      <w:tr w:rsidR="00AC0B17" w:rsidRPr="00FC29E8" w14:paraId="38447F9B" w14:textId="77777777" w:rsidTr="003C3912">
        <w:trPr>
          <w:jc w:val="center"/>
        </w:trPr>
        <w:tc>
          <w:tcPr>
            <w:tcW w:w="1835" w:type="dxa"/>
            <w:vAlign w:val="center"/>
            <w:hideMark/>
          </w:tcPr>
          <w:p w14:paraId="5D5C4353" w14:textId="77777777" w:rsidR="00AC0B17" w:rsidRPr="00FC29E8" w:rsidRDefault="00AC0B17" w:rsidP="003C3912">
            <w:pPr>
              <w:pStyle w:val="TAL"/>
              <w:rPr>
                <w:noProof/>
              </w:rPr>
            </w:pPr>
            <w:bookmarkStart w:id="1109" w:name="_Hlk159925020"/>
            <w:r>
              <w:t>QoE</w:t>
            </w:r>
            <w:r w:rsidRPr="00D03567">
              <w:t>Metrics</w:t>
            </w:r>
            <w:r>
              <w:t>Subsc</w:t>
            </w:r>
            <w:bookmarkEnd w:id="1109"/>
            <w:r>
              <w:t>Notif</w:t>
            </w:r>
          </w:p>
        </w:tc>
        <w:tc>
          <w:tcPr>
            <w:tcW w:w="425" w:type="dxa"/>
            <w:vAlign w:val="center"/>
            <w:hideMark/>
          </w:tcPr>
          <w:p w14:paraId="378FB260" w14:textId="77777777" w:rsidR="00AC0B17" w:rsidRPr="00FC29E8" w:rsidRDefault="00AC0B17" w:rsidP="003C3912">
            <w:pPr>
              <w:pStyle w:val="TAC"/>
              <w:rPr>
                <w:noProof/>
              </w:rPr>
            </w:pPr>
            <w:r w:rsidRPr="00FC29E8">
              <w:t>M</w:t>
            </w:r>
          </w:p>
        </w:tc>
        <w:tc>
          <w:tcPr>
            <w:tcW w:w="1276" w:type="dxa"/>
            <w:vAlign w:val="center"/>
            <w:hideMark/>
          </w:tcPr>
          <w:p w14:paraId="1EBAE3F2" w14:textId="77777777" w:rsidR="00AC0B17" w:rsidRPr="00FC29E8" w:rsidRDefault="00AC0B17" w:rsidP="003C3912">
            <w:pPr>
              <w:pStyle w:val="TAC"/>
              <w:rPr>
                <w:noProof/>
              </w:rPr>
            </w:pPr>
            <w:r w:rsidRPr="00FC29E8">
              <w:t>1</w:t>
            </w:r>
          </w:p>
        </w:tc>
        <w:tc>
          <w:tcPr>
            <w:tcW w:w="6143" w:type="dxa"/>
            <w:vAlign w:val="center"/>
            <w:hideMark/>
          </w:tcPr>
          <w:p w14:paraId="02C770F1" w14:textId="77777777" w:rsidR="00AC0B17" w:rsidRPr="00FC29E8" w:rsidRDefault="00AC0B17" w:rsidP="003C3912">
            <w:pPr>
              <w:pStyle w:val="TAL"/>
              <w:rPr>
                <w:noProof/>
              </w:rPr>
            </w:pPr>
            <w:r w:rsidRPr="00FC29E8">
              <w:t xml:space="preserve">Represents the </w:t>
            </w:r>
            <w:r>
              <w:t>QoE metrics</w:t>
            </w:r>
            <w:r w:rsidRPr="00FC29E8">
              <w:t xml:space="preserve"> </w:t>
            </w:r>
            <w:r>
              <w:t>Subscription</w:t>
            </w:r>
            <w:r w:rsidRPr="00FC29E8">
              <w:t>.</w:t>
            </w:r>
          </w:p>
        </w:tc>
      </w:tr>
    </w:tbl>
    <w:p w14:paraId="36E01DAD" w14:textId="77777777" w:rsidR="00AC0B17" w:rsidRPr="00FC29E8" w:rsidRDefault="00AC0B17" w:rsidP="00AC0B17">
      <w:pPr>
        <w:rPr>
          <w:noProof/>
        </w:rPr>
      </w:pPr>
    </w:p>
    <w:p w14:paraId="4EDF4173"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1D6A3317"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DEBD2E"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0C76D6"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37C383"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545547"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5852B7" w14:textId="77777777" w:rsidR="00AC0B17" w:rsidRPr="00FC29E8" w:rsidRDefault="00AC0B17" w:rsidP="003C3912">
            <w:pPr>
              <w:pStyle w:val="TAH"/>
              <w:rPr>
                <w:noProof/>
              </w:rPr>
            </w:pPr>
            <w:r w:rsidRPr="00FC29E8">
              <w:rPr>
                <w:noProof/>
              </w:rPr>
              <w:t>Description</w:t>
            </w:r>
          </w:p>
        </w:tc>
      </w:tr>
      <w:tr w:rsidR="00AC0B17" w:rsidRPr="00FC29E8" w14:paraId="690DCAD3"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36AF88" w14:textId="77777777" w:rsidR="00AC0B17" w:rsidRPr="00FC29E8" w:rsidRDefault="00AC0B17" w:rsidP="003C3912">
            <w:pPr>
              <w:pStyle w:val="TAL"/>
            </w:pPr>
            <w:r w:rsidRPr="00D03567">
              <w:t>QoEMetrics</w:t>
            </w:r>
            <w:r>
              <w:t>NotifNotif</w:t>
            </w:r>
            <w:r w:rsidRPr="00D03567">
              <w:t>Resp</w:t>
            </w:r>
          </w:p>
        </w:tc>
        <w:tc>
          <w:tcPr>
            <w:tcW w:w="445" w:type="dxa"/>
            <w:tcBorders>
              <w:top w:val="single" w:sz="6" w:space="0" w:color="auto"/>
              <w:left w:val="single" w:sz="6" w:space="0" w:color="auto"/>
              <w:bottom w:val="single" w:sz="6" w:space="0" w:color="auto"/>
              <w:right w:val="single" w:sz="6" w:space="0" w:color="auto"/>
            </w:tcBorders>
            <w:vAlign w:val="center"/>
          </w:tcPr>
          <w:p w14:paraId="62F8B465" w14:textId="77777777" w:rsidR="00AC0B17" w:rsidRPr="00FC29E8" w:rsidRDefault="00AC0B17" w:rsidP="003C3912">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A2D652C" w14:textId="77777777" w:rsidR="00AC0B17" w:rsidRPr="00FC29E8" w:rsidRDefault="00AC0B17" w:rsidP="003C3912">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3A8F4B0F" w14:textId="77777777" w:rsidR="00AC0B17" w:rsidRPr="00FC29E8" w:rsidRDefault="00AC0B17" w:rsidP="003C3912">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263F64E1" w14:textId="77777777" w:rsidR="00AC0B17" w:rsidRPr="00FC29E8" w:rsidRDefault="00AC0B17" w:rsidP="003C3912">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0B17" w:rsidRPr="00FC29E8" w14:paraId="38F12673"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12AFE9B" w14:textId="77777777" w:rsidR="00AC0B17" w:rsidRPr="00FC29E8" w:rsidRDefault="00AC0B17" w:rsidP="003C3912">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976671B" w14:textId="77777777" w:rsidR="00AC0B17" w:rsidRPr="00FC29E8" w:rsidRDefault="00AC0B17"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E5E7F1A" w14:textId="77777777" w:rsidR="00AC0B17" w:rsidRPr="00FC29E8" w:rsidRDefault="00AC0B17"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A3EF1DF" w14:textId="77777777" w:rsidR="00AC0B17" w:rsidRPr="00FC29E8" w:rsidRDefault="00AC0B17" w:rsidP="003C3912">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7BD1C14A" w14:textId="77777777" w:rsidR="00AC0B17" w:rsidRPr="00FC29E8" w:rsidRDefault="00AC0B17" w:rsidP="003C3912">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0B17" w:rsidRPr="00FC29E8" w14:paraId="33758E7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5CD947" w14:textId="77777777" w:rsidR="00AC0B17" w:rsidRPr="00FC29E8" w:rsidRDefault="00AC0B17" w:rsidP="003C3912">
            <w:pPr>
              <w:pStyle w:val="TAL"/>
            </w:pPr>
            <w:r w:rsidRPr="00FC29E8">
              <w:t>n/a</w:t>
            </w:r>
          </w:p>
        </w:tc>
        <w:tc>
          <w:tcPr>
            <w:tcW w:w="445" w:type="dxa"/>
            <w:vAlign w:val="center"/>
          </w:tcPr>
          <w:p w14:paraId="030847EC" w14:textId="77777777" w:rsidR="00AC0B17" w:rsidRPr="00FC29E8" w:rsidRDefault="00AC0B17" w:rsidP="003C3912">
            <w:pPr>
              <w:pStyle w:val="TAC"/>
            </w:pPr>
          </w:p>
        </w:tc>
        <w:tc>
          <w:tcPr>
            <w:tcW w:w="1134" w:type="dxa"/>
            <w:vAlign w:val="center"/>
          </w:tcPr>
          <w:p w14:paraId="6FBBD504" w14:textId="77777777" w:rsidR="00AC0B17" w:rsidRPr="00FC29E8" w:rsidRDefault="00AC0B17" w:rsidP="003C3912">
            <w:pPr>
              <w:pStyle w:val="TAC"/>
            </w:pPr>
          </w:p>
        </w:tc>
        <w:tc>
          <w:tcPr>
            <w:tcW w:w="1702" w:type="dxa"/>
            <w:vAlign w:val="center"/>
          </w:tcPr>
          <w:p w14:paraId="13E7E1B6" w14:textId="77777777" w:rsidR="00AC0B17" w:rsidRPr="00FC29E8" w:rsidRDefault="00AC0B17" w:rsidP="003C3912">
            <w:pPr>
              <w:pStyle w:val="TAL"/>
            </w:pPr>
            <w:r w:rsidRPr="00FC29E8">
              <w:t>307 Temporary Redirect</w:t>
            </w:r>
          </w:p>
        </w:tc>
        <w:tc>
          <w:tcPr>
            <w:tcW w:w="4592" w:type="dxa"/>
            <w:vAlign w:val="center"/>
          </w:tcPr>
          <w:p w14:paraId="41CAB2D9" w14:textId="77777777" w:rsidR="00AC0B17" w:rsidRPr="00FC29E8" w:rsidRDefault="00AC0B17" w:rsidP="003C3912">
            <w:pPr>
              <w:pStyle w:val="TAL"/>
            </w:pPr>
            <w:r w:rsidRPr="00FC29E8">
              <w:t>Temporary redirection.</w:t>
            </w:r>
          </w:p>
          <w:p w14:paraId="183BFD5C" w14:textId="77777777" w:rsidR="00AC0B17" w:rsidRPr="00FC29E8" w:rsidRDefault="00AC0B17" w:rsidP="003C3912">
            <w:pPr>
              <w:pStyle w:val="TAL"/>
            </w:pPr>
          </w:p>
          <w:p w14:paraId="507373AF"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7829E26D" w14:textId="77777777" w:rsidR="00AC0B17" w:rsidRPr="00FC29E8" w:rsidRDefault="00AC0B17" w:rsidP="003C3912">
            <w:pPr>
              <w:pStyle w:val="TAL"/>
            </w:pPr>
          </w:p>
          <w:p w14:paraId="79E07857"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65E364D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FE7B550" w14:textId="77777777" w:rsidR="00AC0B17" w:rsidRPr="00FC29E8" w:rsidRDefault="00AC0B17" w:rsidP="003C3912">
            <w:pPr>
              <w:pStyle w:val="TAL"/>
            </w:pPr>
            <w:r w:rsidRPr="00FC29E8">
              <w:t>n/a</w:t>
            </w:r>
          </w:p>
        </w:tc>
        <w:tc>
          <w:tcPr>
            <w:tcW w:w="445" w:type="dxa"/>
            <w:vAlign w:val="center"/>
          </w:tcPr>
          <w:p w14:paraId="3723937B" w14:textId="77777777" w:rsidR="00AC0B17" w:rsidRPr="00FC29E8" w:rsidRDefault="00AC0B17" w:rsidP="003C3912">
            <w:pPr>
              <w:pStyle w:val="TAC"/>
            </w:pPr>
          </w:p>
        </w:tc>
        <w:tc>
          <w:tcPr>
            <w:tcW w:w="1134" w:type="dxa"/>
            <w:vAlign w:val="center"/>
          </w:tcPr>
          <w:p w14:paraId="6ADDB238" w14:textId="77777777" w:rsidR="00AC0B17" w:rsidRPr="00FC29E8" w:rsidRDefault="00AC0B17" w:rsidP="003C3912">
            <w:pPr>
              <w:pStyle w:val="TAC"/>
            </w:pPr>
          </w:p>
        </w:tc>
        <w:tc>
          <w:tcPr>
            <w:tcW w:w="1702" w:type="dxa"/>
            <w:vAlign w:val="center"/>
          </w:tcPr>
          <w:p w14:paraId="560AF4B2" w14:textId="77777777" w:rsidR="00AC0B17" w:rsidRPr="00FC29E8" w:rsidRDefault="00AC0B17" w:rsidP="003C3912">
            <w:pPr>
              <w:pStyle w:val="TAL"/>
            </w:pPr>
            <w:r w:rsidRPr="00FC29E8">
              <w:t>308 Permanent Redirect</w:t>
            </w:r>
          </w:p>
        </w:tc>
        <w:tc>
          <w:tcPr>
            <w:tcW w:w="4592" w:type="dxa"/>
            <w:vAlign w:val="center"/>
          </w:tcPr>
          <w:p w14:paraId="7D5A2F4C" w14:textId="77777777" w:rsidR="00AC0B17" w:rsidRPr="00FC29E8" w:rsidRDefault="00AC0B17" w:rsidP="003C3912">
            <w:pPr>
              <w:pStyle w:val="TAL"/>
            </w:pPr>
            <w:r w:rsidRPr="00FC29E8">
              <w:t>Permanent redirection.</w:t>
            </w:r>
          </w:p>
          <w:p w14:paraId="07D56043" w14:textId="77777777" w:rsidR="00AC0B17" w:rsidRPr="00FC29E8" w:rsidRDefault="00AC0B17" w:rsidP="003C3912">
            <w:pPr>
              <w:pStyle w:val="TAL"/>
            </w:pPr>
          </w:p>
          <w:p w14:paraId="1FDAA250"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2191A4D7" w14:textId="77777777" w:rsidR="00AC0B17" w:rsidRPr="00FC29E8" w:rsidRDefault="00AC0B17" w:rsidP="003C3912">
            <w:pPr>
              <w:pStyle w:val="TAL"/>
            </w:pPr>
          </w:p>
          <w:p w14:paraId="6B6D9469"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3AB39E1"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FA0B777" w14:textId="77777777" w:rsidR="00AC0B17" w:rsidRPr="00FC29E8" w:rsidRDefault="00AC0B17" w:rsidP="003C3912">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4AD84AEC" w14:textId="77777777" w:rsidR="00AC0B17" w:rsidRPr="00FC29E8" w:rsidRDefault="00AC0B17" w:rsidP="00AC0B17">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356B5CE5" w14:textId="77777777" w:rsidR="00AC0B17" w:rsidRPr="00FC29E8" w:rsidRDefault="00AC0B17" w:rsidP="00AC0B17">
      <w:pPr>
        <w:pStyle w:val="41"/>
      </w:pPr>
      <w:bookmarkStart w:id="1110" w:name="_Toc160651709"/>
      <w:r>
        <w:rPr>
          <w:noProof/>
          <w:lang w:eastAsia="zh-CN"/>
        </w:rPr>
        <w:t>6.2</w:t>
      </w:r>
      <w:r w:rsidRPr="00FC29E8">
        <w:t>.5.3</w:t>
      </w:r>
      <w:r w:rsidRPr="00FC29E8">
        <w:tab/>
      </w:r>
      <w:r>
        <w:t>Network Slice LCM Recommendation Notification</w:t>
      </w:r>
      <w:bookmarkEnd w:id="1110"/>
    </w:p>
    <w:p w14:paraId="72D77ADB" w14:textId="77777777" w:rsidR="00AC0B17" w:rsidRPr="00FC29E8" w:rsidRDefault="00AC0B17" w:rsidP="00AC0B17">
      <w:pPr>
        <w:pStyle w:val="51"/>
        <w:rPr>
          <w:noProof/>
        </w:rPr>
      </w:pPr>
      <w:bookmarkStart w:id="1111" w:name="_Toc160651710"/>
      <w:r>
        <w:rPr>
          <w:noProof/>
          <w:lang w:eastAsia="zh-CN"/>
        </w:rPr>
        <w:t>6.2</w:t>
      </w:r>
      <w:r w:rsidRPr="00FC29E8">
        <w:t>.5.3</w:t>
      </w:r>
      <w:r w:rsidRPr="00FC29E8">
        <w:rPr>
          <w:noProof/>
        </w:rPr>
        <w:t>.1</w:t>
      </w:r>
      <w:r w:rsidRPr="00FC29E8">
        <w:rPr>
          <w:noProof/>
        </w:rPr>
        <w:tab/>
        <w:t>Description</w:t>
      </w:r>
      <w:bookmarkEnd w:id="1111"/>
    </w:p>
    <w:p w14:paraId="4F911034" w14:textId="77777777" w:rsidR="00AC0B17" w:rsidRPr="00FC29E8" w:rsidRDefault="00AC0B17" w:rsidP="00AC0B17">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0B27836B" w14:textId="77777777" w:rsidR="00AC0B17" w:rsidRPr="00FC29E8" w:rsidRDefault="00AC0B17" w:rsidP="00AC0B17">
      <w:pPr>
        <w:pStyle w:val="51"/>
        <w:rPr>
          <w:noProof/>
        </w:rPr>
      </w:pPr>
      <w:bookmarkStart w:id="1112" w:name="_Toc160651711"/>
      <w:r>
        <w:rPr>
          <w:noProof/>
          <w:lang w:eastAsia="zh-CN"/>
        </w:rPr>
        <w:t>6.2</w:t>
      </w:r>
      <w:r w:rsidRPr="00FC29E8">
        <w:t>.5.3</w:t>
      </w:r>
      <w:r w:rsidRPr="00FC29E8">
        <w:rPr>
          <w:noProof/>
        </w:rPr>
        <w:t>.2</w:t>
      </w:r>
      <w:r w:rsidRPr="00FC29E8">
        <w:rPr>
          <w:noProof/>
        </w:rPr>
        <w:tab/>
        <w:t>Target URI</w:t>
      </w:r>
      <w:bookmarkEnd w:id="1112"/>
    </w:p>
    <w:p w14:paraId="05E9624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656B5544" w14:textId="77777777" w:rsidR="00AC0B17" w:rsidRPr="00FC29E8" w:rsidRDefault="00AC0B17" w:rsidP="00AC0B17">
      <w:pPr>
        <w:pStyle w:val="TH"/>
        <w:rPr>
          <w:rFonts w:cs="Arial"/>
          <w:noProof/>
        </w:rPr>
      </w:pPr>
      <w:r w:rsidRPr="00FC29E8">
        <w:rPr>
          <w:noProof/>
        </w:rPr>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6B0193C9" w14:textId="77777777" w:rsidTr="003C3912">
        <w:trPr>
          <w:jc w:val="center"/>
        </w:trPr>
        <w:tc>
          <w:tcPr>
            <w:tcW w:w="1924" w:type="dxa"/>
            <w:shd w:val="clear" w:color="auto" w:fill="C0C0C0"/>
            <w:vAlign w:val="center"/>
            <w:hideMark/>
          </w:tcPr>
          <w:p w14:paraId="61B302F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2B86BCB1" w14:textId="77777777" w:rsidR="00AC0B17" w:rsidRPr="00FC29E8" w:rsidRDefault="00AC0B17" w:rsidP="003C3912">
            <w:pPr>
              <w:pStyle w:val="TAH"/>
              <w:rPr>
                <w:noProof/>
              </w:rPr>
            </w:pPr>
            <w:r w:rsidRPr="00FC29E8">
              <w:rPr>
                <w:noProof/>
              </w:rPr>
              <w:t>Definition</w:t>
            </w:r>
          </w:p>
        </w:tc>
      </w:tr>
      <w:tr w:rsidR="00AC0B17" w:rsidRPr="00FC29E8" w14:paraId="1D7EC647" w14:textId="77777777" w:rsidTr="003C3912">
        <w:trPr>
          <w:jc w:val="center"/>
        </w:trPr>
        <w:tc>
          <w:tcPr>
            <w:tcW w:w="1924" w:type="dxa"/>
            <w:hideMark/>
          </w:tcPr>
          <w:p w14:paraId="368F7CC8" w14:textId="77777777" w:rsidR="00AC0B17" w:rsidRPr="00FC29E8" w:rsidRDefault="00AC0B17" w:rsidP="003C3912">
            <w:pPr>
              <w:pStyle w:val="TAL"/>
              <w:rPr>
                <w:noProof/>
              </w:rPr>
            </w:pPr>
            <w:r w:rsidRPr="00FC29E8">
              <w:rPr>
                <w:noProof/>
              </w:rPr>
              <w:t>notifUri</w:t>
            </w:r>
          </w:p>
        </w:tc>
        <w:tc>
          <w:tcPr>
            <w:tcW w:w="7814" w:type="dxa"/>
            <w:vAlign w:val="center"/>
            <w:hideMark/>
          </w:tcPr>
          <w:p w14:paraId="39B2DAC0" w14:textId="77777777" w:rsidR="00AC0B17" w:rsidRPr="00FC29E8" w:rsidRDefault="00AC0B17" w:rsidP="003C3912">
            <w:pPr>
              <w:pStyle w:val="TAL"/>
              <w:rPr>
                <w:noProof/>
              </w:rPr>
            </w:pPr>
            <w:r w:rsidRPr="00FC29E8">
              <w:rPr>
                <w:noProof/>
              </w:rPr>
              <w:t>Represents the callback URI encoded as a string formatted as a URI.</w:t>
            </w:r>
          </w:p>
        </w:tc>
      </w:tr>
    </w:tbl>
    <w:p w14:paraId="2389530F" w14:textId="77777777" w:rsidR="00AC0B17" w:rsidRPr="00FC29E8" w:rsidRDefault="00AC0B17" w:rsidP="00AC0B17">
      <w:pPr>
        <w:rPr>
          <w:noProof/>
        </w:rPr>
      </w:pPr>
    </w:p>
    <w:p w14:paraId="664421F1" w14:textId="77777777" w:rsidR="00AC0B17" w:rsidRPr="00FC29E8" w:rsidRDefault="00AC0B17" w:rsidP="00AC0B17">
      <w:pPr>
        <w:pStyle w:val="51"/>
        <w:rPr>
          <w:noProof/>
        </w:rPr>
      </w:pPr>
      <w:bookmarkStart w:id="1113" w:name="_Toc160651712"/>
      <w:r>
        <w:rPr>
          <w:noProof/>
          <w:lang w:eastAsia="zh-CN"/>
        </w:rPr>
        <w:t>6.2</w:t>
      </w:r>
      <w:r w:rsidRPr="00FC29E8">
        <w:t>.5.3</w:t>
      </w:r>
      <w:r w:rsidRPr="00FC29E8">
        <w:rPr>
          <w:noProof/>
        </w:rPr>
        <w:t>.3</w:t>
      </w:r>
      <w:r w:rsidRPr="00FC29E8">
        <w:rPr>
          <w:noProof/>
        </w:rPr>
        <w:tab/>
        <w:t>Standard Methods</w:t>
      </w:r>
      <w:bookmarkEnd w:id="1113"/>
    </w:p>
    <w:p w14:paraId="5ED6FCEE" w14:textId="77777777" w:rsidR="00AC0B17" w:rsidRPr="00FC29E8" w:rsidRDefault="00AC0B17" w:rsidP="00AC0B17">
      <w:pPr>
        <w:pStyle w:val="H6"/>
        <w:rPr>
          <w:noProof/>
        </w:rPr>
      </w:pPr>
      <w:r>
        <w:rPr>
          <w:noProof/>
          <w:lang w:eastAsia="zh-CN"/>
        </w:rPr>
        <w:t>6.2</w:t>
      </w:r>
      <w:r w:rsidRPr="00FC29E8">
        <w:t>.5.3.3</w:t>
      </w:r>
      <w:r w:rsidRPr="00FC29E8">
        <w:rPr>
          <w:noProof/>
        </w:rPr>
        <w:t>.1</w:t>
      </w:r>
      <w:r w:rsidRPr="00FC29E8">
        <w:rPr>
          <w:noProof/>
        </w:rPr>
        <w:tab/>
        <w:t>POST</w:t>
      </w:r>
    </w:p>
    <w:p w14:paraId="78B22341"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64FF6AEC"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2098EE37" w14:textId="77777777" w:rsidTr="003C3912">
        <w:trPr>
          <w:jc w:val="center"/>
        </w:trPr>
        <w:tc>
          <w:tcPr>
            <w:tcW w:w="1835" w:type="dxa"/>
            <w:shd w:val="clear" w:color="auto" w:fill="C0C0C0"/>
            <w:vAlign w:val="center"/>
            <w:hideMark/>
          </w:tcPr>
          <w:p w14:paraId="35B5D8BF"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1C48D847"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319DDACF"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0FE007D3" w14:textId="77777777" w:rsidR="00AC0B17" w:rsidRPr="00FC29E8" w:rsidRDefault="00AC0B17" w:rsidP="003C3912">
            <w:pPr>
              <w:pStyle w:val="TAH"/>
              <w:rPr>
                <w:noProof/>
              </w:rPr>
            </w:pPr>
            <w:r w:rsidRPr="00FC29E8">
              <w:rPr>
                <w:noProof/>
              </w:rPr>
              <w:t>Description</w:t>
            </w:r>
          </w:p>
        </w:tc>
      </w:tr>
      <w:tr w:rsidR="00AC0B17" w:rsidRPr="00FC29E8" w14:paraId="75C67F39" w14:textId="77777777" w:rsidTr="003C3912">
        <w:trPr>
          <w:jc w:val="center"/>
        </w:trPr>
        <w:tc>
          <w:tcPr>
            <w:tcW w:w="1835" w:type="dxa"/>
            <w:vAlign w:val="center"/>
            <w:hideMark/>
          </w:tcPr>
          <w:p w14:paraId="25F76F2D" w14:textId="77777777" w:rsidR="00AC0B17" w:rsidRPr="00FC29E8" w:rsidRDefault="00AC0B17" w:rsidP="003C3912">
            <w:pPr>
              <w:pStyle w:val="TAL"/>
              <w:rPr>
                <w:noProof/>
              </w:rPr>
            </w:pPr>
            <w:r>
              <w:t>NSLCMRecom</w:t>
            </w:r>
          </w:p>
        </w:tc>
        <w:tc>
          <w:tcPr>
            <w:tcW w:w="425" w:type="dxa"/>
            <w:vAlign w:val="center"/>
            <w:hideMark/>
          </w:tcPr>
          <w:p w14:paraId="2070D7DC" w14:textId="77777777" w:rsidR="00AC0B17" w:rsidRPr="00FC29E8" w:rsidRDefault="00AC0B17" w:rsidP="003C3912">
            <w:pPr>
              <w:pStyle w:val="TAC"/>
              <w:rPr>
                <w:noProof/>
              </w:rPr>
            </w:pPr>
            <w:r w:rsidRPr="00FC29E8">
              <w:t>M</w:t>
            </w:r>
          </w:p>
        </w:tc>
        <w:tc>
          <w:tcPr>
            <w:tcW w:w="1276" w:type="dxa"/>
            <w:vAlign w:val="center"/>
            <w:hideMark/>
          </w:tcPr>
          <w:p w14:paraId="2415C37A" w14:textId="77777777" w:rsidR="00AC0B17" w:rsidRPr="00FC29E8" w:rsidRDefault="00AC0B17" w:rsidP="003C3912">
            <w:pPr>
              <w:pStyle w:val="TAC"/>
              <w:rPr>
                <w:noProof/>
              </w:rPr>
            </w:pPr>
            <w:r w:rsidRPr="00FC29E8">
              <w:t>1</w:t>
            </w:r>
          </w:p>
        </w:tc>
        <w:tc>
          <w:tcPr>
            <w:tcW w:w="6143" w:type="dxa"/>
            <w:vAlign w:val="center"/>
            <w:hideMark/>
          </w:tcPr>
          <w:p w14:paraId="71F8EDC4" w14:textId="77777777" w:rsidR="00AC0B17" w:rsidRPr="00FC29E8" w:rsidRDefault="00AC0B17" w:rsidP="003C3912">
            <w:pPr>
              <w:pStyle w:val="TAL"/>
              <w:rPr>
                <w:noProof/>
              </w:rPr>
            </w:pPr>
            <w:r w:rsidRPr="00FC29E8">
              <w:t xml:space="preserve">Represents the </w:t>
            </w:r>
            <w:r>
              <w:t>Network Slice LCM Recommendation Notification</w:t>
            </w:r>
            <w:r w:rsidRPr="00FC29E8">
              <w:t>.</w:t>
            </w:r>
          </w:p>
        </w:tc>
      </w:tr>
    </w:tbl>
    <w:p w14:paraId="5B0B93D5" w14:textId="77777777" w:rsidR="00AC0B17" w:rsidRPr="00FC29E8" w:rsidRDefault="00AC0B17" w:rsidP="00AC0B17">
      <w:pPr>
        <w:rPr>
          <w:noProof/>
        </w:rPr>
      </w:pPr>
    </w:p>
    <w:p w14:paraId="66334265"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23D6077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870BBC"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DA0C7A"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1D94B7"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DEF5A4"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826129" w14:textId="77777777" w:rsidR="00AC0B17" w:rsidRPr="00FC29E8" w:rsidRDefault="00AC0B17" w:rsidP="003C3912">
            <w:pPr>
              <w:pStyle w:val="TAH"/>
              <w:rPr>
                <w:noProof/>
              </w:rPr>
            </w:pPr>
            <w:r w:rsidRPr="00FC29E8">
              <w:rPr>
                <w:noProof/>
              </w:rPr>
              <w:t>Description</w:t>
            </w:r>
          </w:p>
        </w:tc>
      </w:tr>
      <w:tr w:rsidR="00AC0B17" w:rsidRPr="00FC29E8" w14:paraId="7E6291B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64E8073C" w14:textId="77777777" w:rsidR="00AC0B17" w:rsidRPr="00FC29E8" w:rsidRDefault="00AC0B17" w:rsidP="003C3912">
            <w:pPr>
              <w:pStyle w:val="TAL"/>
            </w:pPr>
            <w:r>
              <w:t>NSLCMRecom</w:t>
            </w:r>
            <w:r w:rsidRPr="00D03567">
              <w:t>Resp</w:t>
            </w:r>
          </w:p>
        </w:tc>
        <w:tc>
          <w:tcPr>
            <w:tcW w:w="445" w:type="dxa"/>
            <w:tcBorders>
              <w:top w:val="single" w:sz="6" w:space="0" w:color="auto"/>
              <w:left w:val="single" w:sz="6" w:space="0" w:color="auto"/>
              <w:bottom w:val="single" w:sz="6" w:space="0" w:color="auto"/>
              <w:right w:val="single" w:sz="6" w:space="0" w:color="auto"/>
            </w:tcBorders>
            <w:vAlign w:val="center"/>
          </w:tcPr>
          <w:p w14:paraId="346A87CD" w14:textId="77777777" w:rsidR="00AC0B17" w:rsidRPr="00FC29E8" w:rsidRDefault="00AC0B17" w:rsidP="003C3912">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5E898BD" w14:textId="77777777" w:rsidR="00AC0B17" w:rsidRPr="00FC29E8" w:rsidRDefault="00AC0B17" w:rsidP="003C3912">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77387F9F" w14:textId="77777777" w:rsidR="00AC0B17" w:rsidRPr="00FC29E8" w:rsidRDefault="00AC0B17" w:rsidP="003C3912">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4D84E56E" w14:textId="77777777" w:rsidR="00AC0B17" w:rsidRPr="00FC29E8" w:rsidRDefault="00AC0B17" w:rsidP="003C3912">
            <w:pPr>
              <w:pStyle w:val="TAL"/>
            </w:pPr>
            <w:r w:rsidRPr="00FC29E8">
              <w:t xml:space="preserve">Successful case. The </w:t>
            </w:r>
            <w:r>
              <w:t>Network Slice LCM Recommendation</w:t>
            </w:r>
            <w:r w:rsidRPr="00FC29E8">
              <w:t xml:space="preserve"> </w:t>
            </w:r>
            <w:r>
              <w:t xml:space="preserve">Notification </w:t>
            </w:r>
            <w:r w:rsidRPr="00FC29E8">
              <w:t xml:space="preserve">is successfully received and processed, </w:t>
            </w:r>
            <w:r>
              <w:t xml:space="preserve">and notification related information </w:t>
            </w:r>
            <w:r w:rsidRPr="00FC29E8">
              <w:t>shall be returned in the response body.</w:t>
            </w:r>
          </w:p>
        </w:tc>
      </w:tr>
      <w:tr w:rsidR="00AC0B17" w:rsidRPr="00FC29E8" w14:paraId="2901EED1"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267DE544" w14:textId="77777777" w:rsidR="00AC0B17" w:rsidRPr="00FC29E8" w:rsidRDefault="00AC0B17" w:rsidP="003C3912">
            <w:pPr>
              <w:pStyle w:val="TAL"/>
            </w:pPr>
            <w:r w:rsidRPr="00FC29E8">
              <w:t>n/a</w:t>
            </w:r>
          </w:p>
        </w:tc>
        <w:tc>
          <w:tcPr>
            <w:tcW w:w="445" w:type="dxa"/>
            <w:vAlign w:val="center"/>
          </w:tcPr>
          <w:p w14:paraId="46D120DE" w14:textId="77777777" w:rsidR="00AC0B17" w:rsidRPr="00FC29E8" w:rsidRDefault="00AC0B17" w:rsidP="003C3912">
            <w:pPr>
              <w:pStyle w:val="TAC"/>
            </w:pPr>
          </w:p>
        </w:tc>
        <w:tc>
          <w:tcPr>
            <w:tcW w:w="1134" w:type="dxa"/>
            <w:vAlign w:val="center"/>
          </w:tcPr>
          <w:p w14:paraId="5FE6C335" w14:textId="77777777" w:rsidR="00AC0B17" w:rsidRPr="00FC29E8" w:rsidRDefault="00AC0B17" w:rsidP="003C3912">
            <w:pPr>
              <w:pStyle w:val="TAC"/>
            </w:pPr>
          </w:p>
        </w:tc>
        <w:tc>
          <w:tcPr>
            <w:tcW w:w="1702" w:type="dxa"/>
            <w:vAlign w:val="center"/>
          </w:tcPr>
          <w:p w14:paraId="32DBAAF0" w14:textId="77777777" w:rsidR="00AC0B17" w:rsidRPr="00FC29E8" w:rsidRDefault="00AC0B17" w:rsidP="003C3912">
            <w:pPr>
              <w:pStyle w:val="TAL"/>
            </w:pPr>
            <w:r w:rsidRPr="00FC29E8">
              <w:t>307 Temporary Redirect</w:t>
            </w:r>
          </w:p>
        </w:tc>
        <w:tc>
          <w:tcPr>
            <w:tcW w:w="4592" w:type="dxa"/>
            <w:vAlign w:val="center"/>
          </w:tcPr>
          <w:p w14:paraId="30397522" w14:textId="77777777" w:rsidR="00AC0B17" w:rsidRPr="00FC29E8" w:rsidRDefault="00AC0B17" w:rsidP="003C3912">
            <w:pPr>
              <w:pStyle w:val="TAL"/>
            </w:pPr>
            <w:r w:rsidRPr="00FC29E8">
              <w:t>Temporary redirection.</w:t>
            </w:r>
          </w:p>
          <w:p w14:paraId="274F58D1" w14:textId="77777777" w:rsidR="00AC0B17" w:rsidRPr="00FC29E8" w:rsidRDefault="00AC0B17" w:rsidP="003C3912">
            <w:pPr>
              <w:pStyle w:val="TAL"/>
            </w:pPr>
          </w:p>
          <w:p w14:paraId="2A0F1DFF"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20FE91D6" w14:textId="77777777" w:rsidR="00AC0B17" w:rsidRPr="00FC29E8" w:rsidRDefault="00AC0B17" w:rsidP="003C3912">
            <w:pPr>
              <w:pStyle w:val="TAL"/>
            </w:pPr>
          </w:p>
          <w:p w14:paraId="612D7C2F" w14:textId="77777777" w:rsidR="00AC0B17" w:rsidRPr="00FC29E8" w:rsidRDefault="00AC0B17" w:rsidP="003C3912">
            <w:pPr>
              <w:pStyle w:val="TAL"/>
            </w:pPr>
            <w:r w:rsidRPr="00FC29E8">
              <w:t>Redirection handling is described in clause 5.2.10 of 3GPP TS 29.122 [3].</w:t>
            </w:r>
          </w:p>
        </w:tc>
      </w:tr>
      <w:tr w:rsidR="00AC0B17" w:rsidRPr="00FC29E8" w14:paraId="7F0236B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A33964D" w14:textId="77777777" w:rsidR="00AC0B17" w:rsidRPr="00FC29E8" w:rsidRDefault="00AC0B17" w:rsidP="003C3912">
            <w:pPr>
              <w:pStyle w:val="TAL"/>
            </w:pPr>
            <w:r w:rsidRPr="00FC29E8">
              <w:t>n/a</w:t>
            </w:r>
          </w:p>
        </w:tc>
        <w:tc>
          <w:tcPr>
            <w:tcW w:w="445" w:type="dxa"/>
            <w:vAlign w:val="center"/>
          </w:tcPr>
          <w:p w14:paraId="3819E1AA" w14:textId="77777777" w:rsidR="00AC0B17" w:rsidRPr="00FC29E8" w:rsidRDefault="00AC0B17" w:rsidP="003C3912">
            <w:pPr>
              <w:pStyle w:val="TAC"/>
            </w:pPr>
          </w:p>
        </w:tc>
        <w:tc>
          <w:tcPr>
            <w:tcW w:w="1134" w:type="dxa"/>
            <w:vAlign w:val="center"/>
          </w:tcPr>
          <w:p w14:paraId="53F2FA7E" w14:textId="77777777" w:rsidR="00AC0B17" w:rsidRPr="00FC29E8" w:rsidRDefault="00AC0B17" w:rsidP="003C3912">
            <w:pPr>
              <w:pStyle w:val="TAC"/>
            </w:pPr>
          </w:p>
        </w:tc>
        <w:tc>
          <w:tcPr>
            <w:tcW w:w="1702" w:type="dxa"/>
            <w:vAlign w:val="center"/>
          </w:tcPr>
          <w:p w14:paraId="2B809568" w14:textId="77777777" w:rsidR="00AC0B17" w:rsidRPr="00FC29E8" w:rsidRDefault="00AC0B17" w:rsidP="003C3912">
            <w:pPr>
              <w:pStyle w:val="TAL"/>
            </w:pPr>
            <w:r w:rsidRPr="00FC29E8">
              <w:t>308 Permanent Redirect</w:t>
            </w:r>
          </w:p>
        </w:tc>
        <w:tc>
          <w:tcPr>
            <w:tcW w:w="4592" w:type="dxa"/>
            <w:vAlign w:val="center"/>
          </w:tcPr>
          <w:p w14:paraId="7EF08441" w14:textId="77777777" w:rsidR="00AC0B17" w:rsidRPr="00FC29E8" w:rsidRDefault="00AC0B17" w:rsidP="003C3912">
            <w:pPr>
              <w:pStyle w:val="TAL"/>
            </w:pPr>
            <w:r w:rsidRPr="00FC29E8">
              <w:t>Permanent redirection.</w:t>
            </w:r>
          </w:p>
          <w:p w14:paraId="6C0EAAC5" w14:textId="77777777" w:rsidR="00AC0B17" w:rsidRPr="00FC29E8" w:rsidRDefault="00AC0B17" w:rsidP="003C3912">
            <w:pPr>
              <w:pStyle w:val="TAL"/>
            </w:pPr>
          </w:p>
          <w:p w14:paraId="09BA3CD5"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48BC7532" w14:textId="77777777" w:rsidR="00AC0B17" w:rsidRPr="00FC29E8" w:rsidRDefault="00AC0B17" w:rsidP="003C3912">
            <w:pPr>
              <w:pStyle w:val="TAL"/>
            </w:pPr>
          </w:p>
          <w:p w14:paraId="00E8D363" w14:textId="77777777" w:rsidR="00AC0B17" w:rsidRPr="00FC29E8" w:rsidRDefault="00AC0B17" w:rsidP="003C3912">
            <w:pPr>
              <w:pStyle w:val="TAL"/>
            </w:pPr>
            <w:r w:rsidRPr="00FC29E8">
              <w:t>Redirection handling is described in clause 5.2.10 of 3GPP TS 29.122 [3].</w:t>
            </w:r>
          </w:p>
        </w:tc>
      </w:tr>
      <w:tr w:rsidR="00AC0B17" w:rsidRPr="00FC29E8" w14:paraId="34B9CCF4"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12FAA5DD" w14:textId="77777777" w:rsidR="00AC0B17" w:rsidRPr="00FC29E8" w:rsidRDefault="00AC0B17" w:rsidP="003C3912">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56F872EC" w14:textId="77777777" w:rsidR="00AC0B17" w:rsidRPr="00FC29E8" w:rsidRDefault="00AC0B17" w:rsidP="00AC0B17">
      <w:pPr>
        <w:rPr>
          <w:noProof/>
        </w:rPr>
      </w:pPr>
    </w:p>
    <w:p w14:paraId="145DB01D"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73E79137" w14:textId="77777777" w:rsidTr="003C3912">
        <w:trPr>
          <w:jc w:val="center"/>
        </w:trPr>
        <w:tc>
          <w:tcPr>
            <w:tcW w:w="825" w:type="pct"/>
            <w:shd w:val="clear" w:color="auto" w:fill="C0C0C0"/>
          </w:tcPr>
          <w:p w14:paraId="6939FCFC" w14:textId="77777777" w:rsidR="00AC0B17" w:rsidRPr="00FC29E8" w:rsidRDefault="00AC0B17" w:rsidP="003C3912">
            <w:pPr>
              <w:pStyle w:val="TAH"/>
            </w:pPr>
            <w:r w:rsidRPr="00FC29E8">
              <w:t>Name</w:t>
            </w:r>
          </w:p>
        </w:tc>
        <w:tc>
          <w:tcPr>
            <w:tcW w:w="732" w:type="pct"/>
            <w:shd w:val="clear" w:color="auto" w:fill="C0C0C0"/>
          </w:tcPr>
          <w:p w14:paraId="70AB2F14" w14:textId="77777777" w:rsidR="00AC0B17" w:rsidRPr="00FC29E8" w:rsidRDefault="00AC0B17" w:rsidP="003C3912">
            <w:pPr>
              <w:pStyle w:val="TAH"/>
            </w:pPr>
            <w:r w:rsidRPr="00FC29E8">
              <w:t>Data type</w:t>
            </w:r>
          </w:p>
        </w:tc>
        <w:tc>
          <w:tcPr>
            <w:tcW w:w="217" w:type="pct"/>
            <w:shd w:val="clear" w:color="auto" w:fill="C0C0C0"/>
          </w:tcPr>
          <w:p w14:paraId="723A02CE" w14:textId="77777777" w:rsidR="00AC0B17" w:rsidRPr="00FC29E8" w:rsidRDefault="00AC0B17" w:rsidP="003C3912">
            <w:pPr>
              <w:pStyle w:val="TAH"/>
            </w:pPr>
            <w:r w:rsidRPr="00FC29E8">
              <w:t>P</w:t>
            </w:r>
          </w:p>
        </w:tc>
        <w:tc>
          <w:tcPr>
            <w:tcW w:w="581" w:type="pct"/>
            <w:shd w:val="clear" w:color="auto" w:fill="C0C0C0"/>
          </w:tcPr>
          <w:p w14:paraId="368A9272" w14:textId="77777777" w:rsidR="00AC0B17" w:rsidRPr="00FC29E8" w:rsidRDefault="00AC0B17" w:rsidP="003C3912">
            <w:pPr>
              <w:pStyle w:val="TAH"/>
            </w:pPr>
            <w:r w:rsidRPr="00FC29E8">
              <w:t>Cardinality</w:t>
            </w:r>
          </w:p>
        </w:tc>
        <w:tc>
          <w:tcPr>
            <w:tcW w:w="2645" w:type="pct"/>
            <w:shd w:val="clear" w:color="auto" w:fill="C0C0C0"/>
            <w:vAlign w:val="center"/>
          </w:tcPr>
          <w:p w14:paraId="7D20F1C2" w14:textId="77777777" w:rsidR="00AC0B17" w:rsidRPr="00FC29E8" w:rsidRDefault="00AC0B17" w:rsidP="003C3912">
            <w:pPr>
              <w:pStyle w:val="TAH"/>
            </w:pPr>
            <w:r w:rsidRPr="00FC29E8">
              <w:t>Description</w:t>
            </w:r>
          </w:p>
        </w:tc>
      </w:tr>
      <w:tr w:rsidR="00AC0B17" w:rsidRPr="00FC29E8" w14:paraId="195D7F9D" w14:textId="77777777" w:rsidTr="003C3912">
        <w:trPr>
          <w:jc w:val="center"/>
        </w:trPr>
        <w:tc>
          <w:tcPr>
            <w:tcW w:w="825" w:type="pct"/>
            <w:shd w:val="clear" w:color="auto" w:fill="auto"/>
            <w:vAlign w:val="center"/>
          </w:tcPr>
          <w:p w14:paraId="15BAE0FF" w14:textId="77777777" w:rsidR="00AC0B17" w:rsidRPr="00FC29E8" w:rsidRDefault="00AC0B17" w:rsidP="003C3912">
            <w:pPr>
              <w:pStyle w:val="TAL"/>
            </w:pPr>
            <w:r w:rsidRPr="00FC29E8">
              <w:t>Location</w:t>
            </w:r>
          </w:p>
        </w:tc>
        <w:tc>
          <w:tcPr>
            <w:tcW w:w="732" w:type="pct"/>
            <w:vAlign w:val="center"/>
          </w:tcPr>
          <w:p w14:paraId="3D564D69" w14:textId="77777777" w:rsidR="00AC0B17" w:rsidRPr="00FC29E8" w:rsidRDefault="00AC0B17" w:rsidP="003C3912">
            <w:pPr>
              <w:pStyle w:val="TAL"/>
            </w:pPr>
            <w:r w:rsidRPr="00FC29E8">
              <w:t>string</w:t>
            </w:r>
          </w:p>
        </w:tc>
        <w:tc>
          <w:tcPr>
            <w:tcW w:w="217" w:type="pct"/>
            <w:vAlign w:val="center"/>
          </w:tcPr>
          <w:p w14:paraId="32E48685" w14:textId="77777777" w:rsidR="00AC0B17" w:rsidRPr="00FC29E8" w:rsidRDefault="00AC0B17" w:rsidP="003C3912">
            <w:pPr>
              <w:pStyle w:val="TAC"/>
            </w:pPr>
            <w:r w:rsidRPr="00FC29E8">
              <w:t>M</w:t>
            </w:r>
          </w:p>
        </w:tc>
        <w:tc>
          <w:tcPr>
            <w:tcW w:w="581" w:type="pct"/>
            <w:vAlign w:val="center"/>
          </w:tcPr>
          <w:p w14:paraId="040959D6" w14:textId="77777777" w:rsidR="00AC0B17" w:rsidRPr="00FC29E8" w:rsidRDefault="00AC0B17" w:rsidP="003C3912">
            <w:pPr>
              <w:pStyle w:val="TAC"/>
            </w:pPr>
            <w:r w:rsidRPr="00FC29E8">
              <w:t>1</w:t>
            </w:r>
          </w:p>
        </w:tc>
        <w:tc>
          <w:tcPr>
            <w:tcW w:w="2645" w:type="pct"/>
            <w:shd w:val="clear" w:color="auto" w:fill="auto"/>
            <w:vAlign w:val="center"/>
          </w:tcPr>
          <w:p w14:paraId="75C81F16"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32F55DD0" w14:textId="77777777" w:rsidR="00AC0B17" w:rsidRPr="00FC29E8" w:rsidRDefault="00AC0B17" w:rsidP="00AC0B17"/>
    <w:p w14:paraId="0A1CBBBF"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28AAF9D9" w14:textId="77777777" w:rsidTr="003C3912">
        <w:trPr>
          <w:jc w:val="center"/>
        </w:trPr>
        <w:tc>
          <w:tcPr>
            <w:tcW w:w="825" w:type="pct"/>
            <w:shd w:val="clear" w:color="auto" w:fill="C0C0C0"/>
          </w:tcPr>
          <w:p w14:paraId="0B5B574C" w14:textId="77777777" w:rsidR="00AC0B17" w:rsidRPr="00FC29E8" w:rsidRDefault="00AC0B17" w:rsidP="003C3912">
            <w:pPr>
              <w:pStyle w:val="TAH"/>
            </w:pPr>
            <w:r w:rsidRPr="00FC29E8">
              <w:t>Name</w:t>
            </w:r>
          </w:p>
        </w:tc>
        <w:tc>
          <w:tcPr>
            <w:tcW w:w="732" w:type="pct"/>
            <w:shd w:val="clear" w:color="auto" w:fill="C0C0C0"/>
          </w:tcPr>
          <w:p w14:paraId="4A30A7F8" w14:textId="77777777" w:rsidR="00AC0B17" w:rsidRPr="00FC29E8" w:rsidRDefault="00AC0B17" w:rsidP="003C3912">
            <w:pPr>
              <w:pStyle w:val="TAH"/>
            </w:pPr>
            <w:r w:rsidRPr="00FC29E8">
              <w:t>Data type</w:t>
            </w:r>
          </w:p>
        </w:tc>
        <w:tc>
          <w:tcPr>
            <w:tcW w:w="217" w:type="pct"/>
            <w:shd w:val="clear" w:color="auto" w:fill="C0C0C0"/>
          </w:tcPr>
          <w:p w14:paraId="47A8B91F" w14:textId="77777777" w:rsidR="00AC0B17" w:rsidRPr="00FC29E8" w:rsidRDefault="00AC0B17" w:rsidP="003C3912">
            <w:pPr>
              <w:pStyle w:val="TAH"/>
            </w:pPr>
            <w:r w:rsidRPr="00FC29E8">
              <w:t>P</w:t>
            </w:r>
          </w:p>
        </w:tc>
        <w:tc>
          <w:tcPr>
            <w:tcW w:w="581" w:type="pct"/>
            <w:shd w:val="clear" w:color="auto" w:fill="C0C0C0"/>
          </w:tcPr>
          <w:p w14:paraId="2ED2C6E9" w14:textId="77777777" w:rsidR="00AC0B17" w:rsidRPr="00FC29E8" w:rsidRDefault="00AC0B17" w:rsidP="003C3912">
            <w:pPr>
              <w:pStyle w:val="TAH"/>
            </w:pPr>
            <w:r w:rsidRPr="00FC29E8">
              <w:t>Cardinality</w:t>
            </w:r>
          </w:p>
        </w:tc>
        <w:tc>
          <w:tcPr>
            <w:tcW w:w="2645" w:type="pct"/>
            <w:shd w:val="clear" w:color="auto" w:fill="C0C0C0"/>
            <w:vAlign w:val="center"/>
          </w:tcPr>
          <w:p w14:paraId="67259AA7" w14:textId="77777777" w:rsidR="00AC0B17" w:rsidRPr="00FC29E8" w:rsidRDefault="00AC0B17" w:rsidP="003C3912">
            <w:pPr>
              <w:pStyle w:val="TAH"/>
            </w:pPr>
            <w:r w:rsidRPr="00FC29E8">
              <w:t>Description</w:t>
            </w:r>
          </w:p>
        </w:tc>
      </w:tr>
      <w:tr w:rsidR="00AC0B17" w:rsidRPr="00FC29E8" w14:paraId="4EA34808" w14:textId="77777777" w:rsidTr="003C3912">
        <w:trPr>
          <w:jc w:val="center"/>
        </w:trPr>
        <w:tc>
          <w:tcPr>
            <w:tcW w:w="825" w:type="pct"/>
            <w:shd w:val="clear" w:color="auto" w:fill="auto"/>
            <w:vAlign w:val="center"/>
          </w:tcPr>
          <w:p w14:paraId="423FB301" w14:textId="77777777" w:rsidR="00AC0B17" w:rsidRPr="00FC29E8" w:rsidRDefault="00AC0B17" w:rsidP="003C3912">
            <w:pPr>
              <w:pStyle w:val="TAL"/>
            </w:pPr>
            <w:r w:rsidRPr="00FC29E8">
              <w:t>Location</w:t>
            </w:r>
          </w:p>
        </w:tc>
        <w:tc>
          <w:tcPr>
            <w:tcW w:w="732" w:type="pct"/>
            <w:vAlign w:val="center"/>
          </w:tcPr>
          <w:p w14:paraId="20C2F78B" w14:textId="77777777" w:rsidR="00AC0B17" w:rsidRPr="00FC29E8" w:rsidRDefault="00AC0B17" w:rsidP="003C3912">
            <w:pPr>
              <w:pStyle w:val="TAL"/>
            </w:pPr>
            <w:r w:rsidRPr="00FC29E8">
              <w:t>string</w:t>
            </w:r>
          </w:p>
        </w:tc>
        <w:tc>
          <w:tcPr>
            <w:tcW w:w="217" w:type="pct"/>
            <w:vAlign w:val="center"/>
          </w:tcPr>
          <w:p w14:paraId="729F6297" w14:textId="77777777" w:rsidR="00AC0B17" w:rsidRPr="00FC29E8" w:rsidRDefault="00AC0B17" w:rsidP="003C3912">
            <w:pPr>
              <w:pStyle w:val="TAC"/>
            </w:pPr>
            <w:r w:rsidRPr="00FC29E8">
              <w:t>M</w:t>
            </w:r>
          </w:p>
        </w:tc>
        <w:tc>
          <w:tcPr>
            <w:tcW w:w="581" w:type="pct"/>
            <w:vAlign w:val="center"/>
          </w:tcPr>
          <w:p w14:paraId="6796258D" w14:textId="77777777" w:rsidR="00AC0B17" w:rsidRPr="00FC29E8" w:rsidRDefault="00AC0B17" w:rsidP="003C3912">
            <w:pPr>
              <w:pStyle w:val="TAC"/>
            </w:pPr>
            <w:r w:rsidRPr="00FC29E8">
              <w:t>1</w:t>
            </w:r>
          </w:p>
        </w:tc>
        <w:tc>
          <w:tcPr>
            <w:tcW w:w="2645" w:type="pct"/>
            <w:shd w:val="clear" w:color="auto" w:fill="auto"/>
            <w:vAlign w:val="center"/>
          </w:tcPr>
          <w:p w14:paraId="062B853E"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90F30B2" w14:textId="77777777" w:rsidR="00AC0B17" w:rsidRDefault="00AC0B17" w:rsidP="00AC0B17">
      <w:pPr>
        <w:rPr>
          <w:rFonts w:eastAsiaTheme="minorEastAsia"/>
          <w:lang w:eastAsia="zh-CN"/>
        </w:rPr>
      </w:pPr>
    </w:p>
    <w:p w14:paraId="06CC1C0C" w14:textId="77777777" w:rsidR="00AC0B17" w:rsidRPr="000368D9" w:rsidRDefault="00AC0B17" w:rsidP="00AC0B17">
      <w:pPr>
        <w:rPr>
          <w:rFonts w:eastAsiaTheme="minorEastAsia"/>
          <w:lang w:eastAsia="zh-CN"/>
        </w:rPr>
      </w:pPr>
    </w:p>
    <w:p w14:paraId="5F5CA3BE" w14:textId="77777777" w:rsidR="00AC0B17" w:rsidRPr="00FC29E8" w:rsidRDefault="00AC0B17" w:rsidP="00AC0B17">
      <w:pPr>
        <w:pStyle w:val="31"/>
      </w:pPr>
      <w:bookmarkStart w:id="1114" w:name="_Toc160651713"/>
      <w:r>
        <w:rPr>
          <w:noProof/>
          <w:lang w:eastAsia="zh-CN"/>
        </w:rPr>
        <w:t>6.2</w:t>
      </w:r>
      <w:r w:rsidRPr="00FC29E8">
        <w:t>.6</w:t>
      </w:r>
      <w:r w:rsidRPr="00FC29E8">
        <w:tab/>
        <w:t>Data Model</w:t>
      </w:r>
      <w:bookmarkEnd w:id="1114"/>
    </w:p>
    <w:p w14:paraId="00029063" w14:textId="77777777" w:rsidR="00AC0B17" w:rsidRPr="00FC29E8" w:rsidRDefault="00AC0B17" w:rsidP="00AC0B17">
      <w:pPr>
        <w:pStyle w:val="41"/>
      </w:pPr>
      <w:bookmarkStart w:id="1115" w:name="_Toc160651714"/>
      <w:r>
        <w:rPr>
          <w:noProof/>
          <w:lang w:eastAsia="zh-CN"/>
        </w:rPr>
        <w:t>6.2</w:t>
      </w:r>
      <w:r w:rsidRPr="00FC29E8">
        <w:t>.6.1</w:t>
      </w:r>
      <w:r w:rsidRPr="00FC29E8">
        <w:tab/>
        <w:t>General</w:t>
      </w:r>
      <w:bookmarkEnd w:id="1115"/>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79255616" w14:textId="77777777" w:rsidR="00AC0B17" w:rsidRPr="00FC29E8" w:rsidRDefault="00AC0B17" w:rsidP="00AC0B17">
      <w:r w:rsidRPr="00FC29E8">
        <w:t>Table </w:t>
      </w:r>
      <w:r w:rsidRPr="00FC29E8">
        <w:rPr>
          <w:noProof/>
          <w:lang w:eastAsia="zh-CN"/>
        </w:rPr>
        <w:t>6.</w:t>
      </w:r>
      <w:r>
        <w:rPr>
          <w:noProof/>
          <w:lang w:eastAsia="zh-CN"/>
        </w:rPr>
        <w:t>2</w:t>
      </w:r>
      <w:r w:rsidRPr="00FC29E8">
        <w:t>.6.1-2 specifies data types re-used by the NSCE_PolicyManagement API from other specifications, including a reference to their respective specifications, and when needed, a short description of their use within the NSCE_PolicyManagement API.</w:t>
      </w:r>
    </w:p>
    <w:p w14:paraId="28647118"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0B17" w:rsidRPr="00FC29E8" w14:paraId="7A170FA2" w14:textId="77777777" w:rsidTr="003C3912">
        <w:trPr>
          <w:jc w:val="center"/>
        </w:trPr>
        <w:tc>
          <w:tcPr>
            <w:tcW w:w="1722" w:type="dxa"/>
            <w:shd w:val="clear" w:color="auto" w:fill="C0C0C0"/>
            <w:vAlign w:val="center"/>
            <w:hideMark/>
          </w:tcPr>
          <w:p w14:paraId="30537D29" w14:textId="77777777" w:rsidR="00AC0B17" w:rsidRPr="00FC29E8" w:rsidRDefault="00AC0B17" w:rsidP="003C3912">
            <w:pPr>
              <w:pStyle w:val="TAH"/>
            </w:pPr>
            <w:r w:rsidRPr="00FC29E8">
              <w:t>Data type</w:t>
            </w:r>
          </w:p>
        </w:tc>
        <w:tc>
          <w:tcPr>
            <w:tcW w:w="1856" w:type="dxa"/>
            <w:shd w:val="clear" w:color="auto" w:fill="C0C0C0"/>
            <w:vAlign w:val="center"/>
          </w:tcPr>
          <w:p w14:paraId="0DF566C3" w14:textId="77777777" w:rsidR="00AC0B17" w:rsidRPr="00FC29E8" w:rsidRDefault="00AC0B17" w:rsidP="003C3912">
            <w:pPr>
              <w:pStyle w:val="TAH"/>
            </w:pPr>
            <w:r w:rsidRPr="00FC29E8">
              <w:t>Reference</w:t>
            </w:r>
          </w:p>
        </w:tc>
        <w:tc>
          <w:tcPr>
            <w:tcW w:w="4494" w:type="dxa"/>
            <w:shd w:val="clear" w:color="auto" w:fill="C0C0C0"/>
            <w:vAlign w:val="center"/>
            <w:hideMark/>
          </w:tcPr>
          <w:p w14:paraId="1A740AA7" w14:textId="77777777" w:rsidR="00AC0B17" w:rsidRPr="00FC29E8" w:rsidRDefault="00AC0B17" w:rsidP="003C3912">
            <w:pPr>
              <w:pStyle w:val="TAH"/>
            </w:pPr>
            <w:r w:rsidRPr="00FC29E8">
              <w:t>Comments</w:t>
            </w:r>
          </w:p>
        </w:tc>
        <w:tc>
          <w:tcPr>
            <w:tcW w:w="1352" w:type="dxa"/>
            <w:shd w:val="clear" w:color="auto" w:fill="C0C0C0"/>
            <w:vAlign w:val="center"/>
          </w:tcPr>
          <w:p w14:paraId="70C96AE7" w14:textId="77777777" w:rsidR="00AC0B17" w:rsidRPr="00FC29E8" w:rsidRDefault="00AC0B17" w:rsidP="003C3912">
            <w:pPr>
              <w:pStyle w:val="TAH"/>
            </w:pPr>
            <w:r w:rsidRPr="00FC29E8">
              <w:t>Applicability</w:t>
            </w:r>
          </w:p>
        </w:tc>
      </w:tr>
      <w:tr w:rsidR="00AC0B17" w:rsidRPr="00FC29E8" w14:paraId="66791DDB" w14:textId="77777777" w:rsidTr="003C3912">
        <w:trPr>
          <w:jc w:val="center"/>
        </w:trPr>
        <w:tc>
          <w:tcPr>
            <w:tcW w:w="1722" w:type="dxa"/>
            <w:vAlign w:val="center"/>
          </w:tcPr>
          <w:p w14:paraId="61BFB375" w14:textId="77777777" w:rsidR="00AC0B17" w:rsidRPr="00FC29E8" w:rsidRDefault="00AC0B17" w:rsidP="003C3912">
            <w:pPr>
              <w:pStyle w:val="TAL"/>
            </w:pPr>
            <w:r w:rsidRPr="00FC29E8">
              <w:t>DateTime</w:t>
            </w:r>
          </w:p>
        </w:tc>
        <w:tc>
          <w:tcPr>
            <w:tcW w:w="1856" w:type="dxa"/>
            <w:vAlign w:val="center"/>
          </w:tcPr>
          <w:p w14:paraId="12548837" w14:textId="77777777" w:rsidR="00AC0B17" w:rsidRPr="00FC29E8" w:rsidRDefault="00AC0B17" w:rsidP="003C3912">
            <w:pPr>
              <w:pStyle w:val="TAC"/>
            </w:pPr>
            <w:r w:rsidRPr="00FC29E8">
              <w:t>3GPP TS 29.122 [2]</w:t>
            </w:r>
          </w:p>
        </w:tc>
        <w:tc>
          <w:tcPr>
            <w:tcW w:w="4494" w:type="dxa"/>
            <w:vAlign w:val="center"/>
          </w:tcPr>
          <w:p w14:paraId="4FFA715C" w14:textId="77777777" w:rsidR="00AC0B17" w:rsidRPr="00FC29E8" w:rsidRDefault="00AC0B17" w:rsidP="003C3912">
            <w:pPr>
              <w:pStyle w:val="TAL"/>
            </w:pPr>
            <w:r w:rsidRPr="00FC29E8">
              <w:t>Represents a date and a time.</w:t>
            </w:r>
          </w:p>
        </w:tc>
        <w:tc>
          <w:tcPr>
            <w:tcW w:w="1352" w:type="dxa"/>
            <w:vAlign w:val="center"/>
          </w:tcPr>
          <w:p w14:paraId="55DBA5EB" w14:textId="77777777" w:rsidR="00AC0B17" w:rsidRPr="00FC29E8" w:rsidRDefault="00AC0B17" w:rsidP="003C3912">
            <w:pPr>
              <w:pStyle w:val="TAL"/>
              <w:rPr>
                <w:rFonts w:cs="Arial"/>
                <w:szCs w:val="18"/>
              </w:rPr>
            </w:pPr>
          </w:p>
        </w:tc>
      </w:tr>
      <w:tr w:rsidR="00AC0B17" w:rsidRPr="00FC29E8" w14:paraId="2B1D197A" w14:textId="77777777" w:rsidTr="003C3912">
        <w:trPr>
          <w:jc w:val="center"/>
        </w:trPr>
        <w:tc>
          <w:tcPr>
            <w:tcW w:w="1722" w:type="dxa"/>
            <w:vAlign w:val="center"/>
          </w:tcPr>
          <w:p w14:paraId="4F7B5391" w14:textId="77777777" w:rsidR="00AC0B17" w:rsidRPr="00644644" w:rsidRDefault="00AC0B17" w:rsidP="003C3912">
            <w:pPr>
              <w:pStyle w:val="TAL"/>
            </w:pPr>
            <w:r>
              <w:t>NetworkPerfInfo</w:t>
            </w:r>
          </w:p>
        </w:tc>
        <w:tc>
          <w:tcPr>
            <w:tcW w:w="1856" w:type="dxa"/>
            <w:vAlign w:val="center"/>
          </w:tcPr>
          <w:p w14:paraId="4941C8ED" w14:textId="77777777" w:rsidR="00AC0B17" w:rsidRPr="00644644" w:rsidRDefault="00AC0B17" w:rsidP="003C3912">
            <w:pPr>
              <w:pStyle w:val="TAC"/>
              <w:rPr>
                <w:noProof/>
                <w:lang w:eastAsia="zh-CN"/>
              </w:rPr>
            </w:pPr>
            <w:r w:rsidRPr="00FC29E8">
              <w:t>3GPP TS 29.</w:t>
            </w:r>
            <w:r>
              <w:t>520</w:t>
            </w:r>
            <w:r w:rsidRPr="00FC29E8">
              <w:t> [2</w:t>
            </w:r>
            <w:r>
              <w:t>9</w:t>
            </w:r>
            <w:r w:rsidRPr="00FC29E8">
              <w:t>]</w:t>
            </w:r>
          </w:p>
        </w:tc>
        <w:tc>
          <w:tcPr>
            <w:tcW w:w="4494" w:type="dxa"/>
            <w:vAlign w:val="center"/>
          </w:tcPr>
          <w:p w14:paraId="7BC61179" w14:textId="77777777" w:rsidR="00AC0B17" w:rsidRPr="00644644" w:rsidRDefault="00AC0B17" w:rsidP="003C3912">
            <w:pPr>
              <w:pStyle w:val="TAL"/>
            </w:pPr>
            <w:r w:rsidRPr="00FC29E8">
              <w:t xml:space="preserve">Represents </w:t>
            </w:r>
            <w:r>
              <w:rPr>
                <w:lang w:eastAsia="zh-CN"/>
              </w:rPr>
              <w:t>the network performance information.</w:t>
            </w:r>
          </w:p>
        </w:tc>
        <w:tc>
          <w:tcPr>
            <w:tcW w:w="1352" w:type="dxa"/>
            <w:vAlign w:val="center"/>
          </w:tcPr>
          <w:p w14:paraId="789945F1" w14:textId="77777777" w:rsidR="00AC0B17" w:rsidRPr="00FC29E8" w:rsidRDefault="00AC0B17" w:rsidP="003C3912">
            <w:pPr>
              <w:pStyle w:val="TAL"/>
              <w:rPr>
                <w:rFonts w:cs="Arial"/>
                <w:szCs w:val="18"/>
              </w:rPr>
            </w:pPr>
          </w:p>
        </w:tc>
      </w:tr>
      <w:tr w:rsidR="00AC0B17" w:rsidRPr="00FC29E8" w14:paraId="3312979F" w14:textId="77777777" w:rsidTr="003C3912">
        <w:trPr>
          <w:jc w:val="center"/>
        </w:trPr>
        <w:tc>
          <w:tcPr>
            <w:tcW w:w="1722" w:type="dxa"/>
            <w:vAlign w:val="center"/>
          </w:tcPr>
          <w:p w14:paraId="16671897" w14:textId="77777777" w:rsidR="00AC0B17" w:rsidRPr="00FC29E8" w:rsidRDefault="00AC0B17" w:rsidP="003C3912">
            <w:pPr>
              <w:pStyle w:val="TAL"/>
            </w:pPr>
            <w:r w:rsidRPr="00644644">
              <w:t>NetSliceId</w:t>
            </w:r>
          </w:p>
        </w:tc>
        <w:tc>
          <w:tcPr>
            <w:tcW w:w="1856" w:type="dxa"/>
            <w:vAlign w:val="center"/>
          </w:tcPr>
          <w:p w14:paraId="0C272656" w14:textId="77777777" w:rsidR="00AC0B17" w:rsidRPr="00FC29E8" w:rsidRDefault="00AC0B17" w:rsidP="003C3912">
            <w:pPr>
              <w:pStyle w:val="TAC"/>
            </w:pPr>
            <w:r w:rsidRPr="00644644">
              <w:rPr>
                <w:noProof/>
                <w:lang w:eastAsia="zh-CN"/>
              </w:rPr>
              <w:t>6.3</w:t>
            </w:r>
            <w:r w:rsidRPr="00644644">
              <w:t>.6.2.</w:t>
            </w:r>
            <w:r w:rsidRPr="00B13605">
              <w:t>15</w:t>
            </w:r>
          </w:p>
        </w:tc>
        <w:tc>
          <w:tcPr>
            <w:tcW w:w="4494" w:type="dxa"/>
            <w:vAlign w:val="center"/>
          </w:tcPr>
          <w:p w14:paraId="54F65DAC" w14:textId="77777777" w:rsidR="00AC0B17" w:rsidRPr="00FC29E8" w:rsidRDefault="00AC0B17" w:rsidP="003C3912">
            <w:pPr>
              <w:pStyle w:val="TAL"/>
            </w:pPr>
            <w:r w:rsidRPr="00644644">
              <w:t>Represents the identification information of a network slice.</w:t>
            </w:r>
          </w:p>
        </w:tc>
        <w:tc>
          <w:tcPr>
            <w:tcW w:w="1352" w:type="dxa"/>
            <w:vAlign w:val="center"/>
          </w:tcPr>
          <w:p w14:paraId="0A7484AD" w14:textId="77777777" w:rsidR="00AC0B17" w:rsidRPr="00FC29E8" w:rsidRDefault="00AC0B17" w:rsidP="003C3912">
            <w:pPr>
              <w:pStyle w:val="TAL"/>
              <w:rPr>
                <w:rFonts w:cs="Arial"/>
                <w:szCs w:val="18"/>
              </w:rPr>
            </w:pPr>
          </w:p>
        </w:tc>
      </w:tr>
      <w:tr w:rsidR="00AC0B17" w:rsidRPr="00FC29E8" w14:paraId="0DC0239F" w14:textId="77777777" w:rsidTr="003C3912">
        <w:trPr>
          <w:jc w:val="center"/>
        </w:trPr>
        <w:tc>
          <w:tcPr>
            <w:tcW w:w="1722" w:type="dxa"/>
            <w:vAlign w:val="center"/>
          </w:tcPr>
          <w:p w14:paraId="6B4F8022" w14:textId="77777777" w:rsidR="00AC0B17" w:rsidRPr="00644644" w:rsidRDefault="00AC0B17" w:rsidP="003C3912">
            <w:pPr>
              <w:pStyle w:val="TAL"/>
            </w:pPr>
            <w:r w:rsidRPr="00FC29E8">
              <w:t>NSInfoSet</w:t>
            </w:r>
          </w:p>
        </w:tc>
        <w:tc>
          <w:tcPr>
            <w:tcW w:w="1856" w:type="dxa"/>
            <w:vAlign w:val="center"/>
          </w:tcPr>
          <w:p w14:paraId="63F37C3B" w14:textId="77777777" w:rsidR="00AC0B17" w:rsidRPr="00644644" w:rsidRDefault="00AC0B17" w:rsidP="003C3912">
            <w:pPr>
              <w:pStyle w:val="TAC"/>
              <w:rPr>
                <w:noProof/>
                <w:lang w:eastAsia="zh-CN"/>
              </w:rPr>
            </w:pPr>
            <w:r w:rsidRPr="00FC29E8">
              <w:t>6.16.6.2.4</w:t>
            </w:r>
          </w:p>
        </w:tc>
        <w:tc>
          <w:tcPr>
            <w:tcW w:w="4494" w:type="dxa"/>
            <w:vAlign w:val="center"/>
          </w:tcPr>
          <w:p w14:paraId="0EF1C239" w14:textId="77777777" w:rsidR="00AC0B17" w:rsidRPr="00644644" w:rsidRDefault="00AC0B17" w:rsidP="003C3912">
            <w:pPr>
              <w:pStyle w:val="TAL"/>
            </w:pPr>
            <w:r w:rsidRPr="00FC29E8">
              <w:t>Represents a Network Slice Information Set.</w:t>
            </w:r>
          </w:p>
        </w:tc>
        <w:tc>
          <w:tcPr>
            <w:tcW w:w="1352" w:type="dxa"/>
            <w:vAlign w:val="center"/>
          </w:tcPr>
          <w:p w14:paraId="6BB4AF90" w14:textId="77777777" w:rsidR="00AC0B17" w:rsidRPr="00FC29E8" w:rsidRDefault="00AC0B17" w:rsidP="003C3912">
            <w:pPr>
              <w:pStyle w:val="TAL"/>
              <w:rPr>
                <w:rFonts w:cs="Arial"/>
                <w:szCs w:val="18"/>
              </w:rPr>
            </w:pPr>
          </w:p>
        </w:tc>
      </w:tr>
    </w:tbl>
    <w:p w14:paraId="1F234B6D" w14:textId="77777777" w:rsidR="00AC0B17" w:rsidRPr="00FC29E8" w:rsidRDefault="00AC0B17" w:rsidP="00AC0B17"/>
    <w:p w14:paraId="28116513" w14:textId="77777777" w:rsidR="00AC0B17" w:rsidRPr="00FC29E8" w:rsidRDefault="00AC0B17" w:rsidP="00AC0B17">
      <w:pPr>
        <w:pStyle w:val="41"/>
        <w:rPr>
          <w:lang w:val="en-US"/>
        </w:rPr>
      </w:pPr>
      <w:bookmarkStart w:id="1116" w:name="_Toc160651715"/>
      <w:r w:rsidRPr="00FC29E8">
        <w:rPr>
          <w:noProof/>
          <w:lang w:eastAsia="zh-CN"/>
        </w:rPr>
        <w:t>6.</w:t>
      </w:r>
      <w:r>
        <w:rPr>
          <w:noProof/>
          <w:lang w:eastAsia="zh-CN"/>
        </w:rPr>
        <w:t>2</w:t>
      </w:r>
      <w:r w:rsidRPr="00FC29E8">
        <w:rPr>
          <w:lang w:val="en-US"/>
        </w:rPr>
        <w:t>.6.2</w:t>
      </w:r>
      <w:r w:rsidRPr="00FC29E8">
        <w:rPr>
          <w:lang w:val="en-US"/>
        </w:rPr>
        <w:tab/>
        <w:t>Structured data types</w:t>
      </w:r>
      <w:bookmarkEnd w:id="1116"/>
    </w:p>
    <w:p w14:paraId="3E5F4087" w14:textId="77777777" w:rsidR="00AC0B17" w:rsidRPr="00FC29E8" w:rsidRDefault="00AC0B17" w:rsidP="00AC0B17">
      <w:pPr>
        <w:pStyle w:val="51"/>
      </w:pPr>
      <w:bookmarkStart w:id="1117" w:name="_Toc160651716"/>
      <w:r>
        <w:rPr>
          <w:noProof/>
          <w:lang w:eastAsia="zh-CN"/>
        </w:rPr>
        <w:t>6.2.6.2</w:t>
      </w:r>
      <w:r w:rsidRPr="00FC29E8">
        <w:t>.</w:t>
      </w:r>
      <w:r>
        <w:t>1</w:t>
      </w:r>
      <w:r w:rsidRPr="00FC29E8">
        <w:tab/>
        <w:t xml:space="preserve">Type: </w:t>
      </w:r>
      <w:r>
        <w:t>NSLCM</w:t>
      </w:r>
      <w:r w:rsidRPr="00FC29E8">
        <w:t>Subsc</w:t>
      </w:r>
      <w:bookmarkEnd w:id="1117"/>
    </w:p>
    <w:p w14:paraId="673B3E7A" w14:textId="77777777" w:rsidR="00AC0B17" w:rsidRPr="00FC29E8" w:rsidRDefault="00AC0B17" w:rsidP="00AC0B17">
      <w:pPr>
        <w:pStyle w:val="TH"/>
      </w:pPr>
      <w:r w:rsidRPr="00FC29E8">
        <w:rPr>
          <w:noProof/>
        </w:rPr>
        <w:t>Table </w:t>
      </w:r>
      <w:r>
        <w:rPr>
          <w:noProof/>
          <w:lang w:eastAsia="zh-CN"/>
        </w:rPr>
        <w:t>6.2.6.2</w:t>
      </w:r>
      <w:r w:rsidRPr="00FC29E8">
        <w:t>.</w:t>
      </w:r>
      <w:r>
        <w:t>1</w:t>
      </w:r>
      <w:r w:rsidRPr="00FC29E8">
        <w:t xml:space="preserve">-1: </w:t>
      </w:r>
      <w:r w:rsidRPr="00FC29E8">
        <w:rPr>
          <w:noProof/>
        </w:rPr>
        <w:t xml:space="preserve">Definition of type </w:t>
      </w:r>
      <w:r w:rsidRPr="00FC29E8">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8B0E9F1" w14:textId="77777777" w:rsidTr="003C3912">
        <w:trPr>
          <w:jc w:val="center"/>
        </w:trPr>
        <w:tc>
          <w:tcPr>
            <w:tcW w:w="1555" w:type="dxa"/>
            <w:shd w:val="clear" w:color="auto" w:fill="C0C0C0"/>
            <w:vAlign w:val="center"/>
            <w:hideMark/>
          </w:tcPr>
          <w:p w14:paraId="66D8BA71" w14:textId="77777777" w:rsidR="00AC0B17" w:rsidRPr="00FC29E8" w:rsidRDefault="00AC0B17" w:rsidP="003C3912">
            <w:pPr>
              <w:pStyle w:val="TAH"/>
            </w:pPr>
            <w:r w:rsidRPr="00FC29E8">
              <w:t>Attribute name</w:t>
            </w:r>
          </w:p>
        </w:tc>
        <w:tc>
          <w:tcPr>
            <w:tcW w:w="1417" w:type="dxa"/>
            <w:shd w:val="clear" w:color="auto" w:fill="C0C0C0"/>
            <w:vAlign w:val="center"/>
            <w:hideMark/>
          </w:tcPr>
          <w:p w14:paraId="23755F03" w14:textId="77777777" w:rsidR="00AC0B17" w:rsidRPr="00FC29E8" w:rsidRDefault="00AC0B17" w:rsidP="003C3912">
            <w:pPr>
              <w:pStyle w:val="TAH"/>
            </w:pPr>
            <w:r w:rsidRPr="00FC29E8">
              <w:t>Data type</w:t>
            </w:r>
          </w:p>
        </w:tc>
        <w:tc>
          <w:tcPr>
            <w:tcW w:w="425" w:type="dxa"/>
            <w:shd w:val="clear" w:color="auto" w:fill="C0C0C0"/>
            <w:vAlign w:val="center"/>
            <w:hideMark/>
          </w:tcPr>
          <w:p w14:paraId="68CAC763" w14:textId="77777777" w:rsidR="00AC0B17" w:rsidRPr="00FC29E8" w:rsidRDefault="00AC0B17" w:rsidP="003C3912">
            <w:pPr>
              <w:pStyle w:val="TAH"/>
            </w:pPr>
            <w:r w:rsidRPr="00FC29E8">
              <w:t>P</w:t>
            </w:r>
          </w:p>
        </w:tc>
        <w:tc>
          <w:tcPr>
            <w:tcW w:w="1134" w:type="dxa"/>
            <w:shd w:val="clear" w:color="auto" w:fill="C0C0C0"/>
            <w:vAlign w:val="center"/>
          </w:tcPr>
          <w:p w14:paraId="464FFDE0" w14:textId="77777777" w:rsidR="00AC0B17" w:rsidRPr="00FC29E8" w:rsidRDefault="00AC0B17" w:rsidP="003C3912">
            <w:pPr>
              <w:pStyle w:val="TAH"/>
            </w:pPr>
            <w:r w:rsidRPr="00FC29E8">
              <w:t>Cardinality</w:t>
            </w:r>
          </w:p>
        </w:tc>
        <w:tc>
          <w:tcPr>
            <w:tcW w:w="3686" w:type="dxa"/>
            <w:shd w:val="clear" w:color="auto" w:fill="C0C0C0"/>
            <w:vAlign w:val="center"/>
            <w:hideMark/>
          </w:tcPr>
          <w:p w14:paraId="05CB5D3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65C3842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20BF495" w14:textId="77777777" w:rsidTr="003C3912">
        <w:trPr>
          <w:jc w:val="center"/>
        </w:trPr>
        <w:tc>
          <w:tcPr>
            <w:tcW w:w="1555" w:type="dxa"/>
            <w:vAlign w:val="center"/>
          </w:tcPr>
          <w:p w14:paraId="560B7101" w14:textId="77777777" w:rsidR="00AC0B17" w:rsidRPr="00FC29E8" w:rsidRDefault="00AC0B17" w:rsidP="003C3912">
            <w:pPr>
              <w:pStyle w:val="TAL"/>
            </w:pPr>
            <w:r w:rsidRPr="00FC29E8">
              <w:t>notifUri</w:t>
            </w:r>
          </w:p>
        </w:tc>
        <w:tc>
          <w:tcPr>
            <w:tcW w:w="1417" w:type="dxa"/>
            <w:vAlign w:val="center"/>
          </w:tcPr>
          <w:p w14:paraId="0FFB24E2" w14:textId="77777777" w:rsidR="00AC0B17" w:rsidRPr="00FC29E8" w:rsidRDefault="00AC0B17" w:rsidP="003C3912">
            <w:pPr>
              <w:pStyle w:val="TAL"/>
            </w:pPr>
            <w:r w:rsidRPr="00FC29E8">
              <w:t>Uri</w:t>
            </w:r>
          </w:p>
        </w:tc>
        <w:tc>
          <w:tcPr>
            <w:tcW w:w="425" w:type="dxa"/>
            <w:vAlign w:val="center"/>
          </w:tcPr>
          <w:p w14:paraId="30C2ACB2" w14:textId="77777777" w:rsidR="00AC0B17" w:rsidRPr="00FC29E8" w:rsidRDefault="00AC0B17" w:rsidP="003C3912">
            <w:pPr>
              <w:pStyle w:val="TAC"/>
            </w:pPr>
            <w:r w:rsidRPr="00FC29E8">
              <w:t>M</w:t>
            </w:r>
          </w:p>
        </w:tc>
        <w:tc>
          <w:tcPr>
            <w:tcW w:w="1134" w:type="dxa"/>
            <w:vAlign w:val="center"/>
          </w:tcPr>
          <w:p w14:paraId="37680427" w14:textId="77777777" w:rsidR="00AC0B17" w:rsidRPr="00FC29E8" w:rsidRDefault="00AC0B17" w:rsidP="003C3912">
            <w:pPr>
              <w:pStyle w:val="TAC"/>
            </w:pPr>
            <w:r w:rsidRPr="00FC29E8">
              <w:t>1</w:t>
            </w:r>
          </w:p>
        </w:tc>
        <w:tc>
          <w:tcPr>
            <w:tcW w:w="3686" w:type="dxa"/>
            <w:vAlign w:val="center"/>
          </w:tcPr>
          <w:p w14:paraId="2C741DB1" w14:textId="77777777" w:rsidR="00AC0B17" w:rsidRPr="00FC29E8" w:rsidRDefault="00AC0B17" w:rsidP="003C3912">
            <w:pPr>
              <w:pStyle w:val="TAL"/>
            </w:pPr>
            <w:r w:rsidRPr="00FC29E8">
              <w:rPr>
                <w:rFonts w:cs="Arial"/>
                <w:szCs w:val="18"/>
              </w:rPr>
              <w:t xml:space="preserve">Contains the URI via which the </w:t>
            </w:r>
            <w:r>
              <w:t>Network Slice Lifecycle Management</w:t>
            </w:r>
            <w:r w:rsidRPr="00FC29E8">
              <w:rPr>
                <w:rFonts w:cs="Arial"/>
                <w:szCs w:val="18"/>
              </w:rPr>
              <w:t xml:space="preserve"> Notifications shall be delivered.</w:t>
            </w:r>
          </w:p>
        </w:tc>
        <w:tc>
          <w:tcPr>
            <w:tcW w:w="1307" w:type="dxa"/>
            <w:vAlign w:val="center"/>
          </w:tcPr>
          <w:p w14:paraId="7DA3DAC0" w14:textId="77777777" w:rsidR="00AC0B17" w:rsidRPr="00FC29E8" w:rsidRDefault="00AC0B17" w:rsidP="003C3912">
            <w:pPr>
              <w:pStyle w:val="TAL"/>
              <w:rPr>
                <w:rFonts w:cs="Arial"/>
                <w:szCs w:val="18"/>
              </w:rPr>
            </w:pPr>
          </w:p>
        </w:tc>
      </w:tr>
      <w:tr w:rsidR="00AC0B17" w:rsidRPr="00FC29E8" w14:paraId="661999ED" w14:textId="77777777" w:rsidTr="003C3912">
        <w:trPr>
          <w:jc w:val="center"/>
        </w:trPr>
        <w:tc>
          <w:tcPr>
            <w:tcW w:w="1555" w:type="dxa"/>
            <w:vAlign w:val="center"/>
          </w:tcPr>
          <w:p w14:paraId="6FB2C348" w14:textId="77777777" w:rsidR="00AC0B17" w:rsidRPr="00FC29E8" w:rsidRDefault="00AC0B17" w:rsidP="003C3912">
            <w:pPr>
              <w:pStyle w:val="TAL"/>
            </w:pPr>
            <w:r>
              <w:t>triggerConds</w:t>
            </w:r>
          </w:p>
        </w:tc>
        <w:tc>
          <w:tcPr>
            <w:tcW w:w="1417" w:type="dxa"/>
            <w:vAlign w:val="center"/>
          </w:tcPr>
          <w:p w14:paraId="37FA821D" w14:textId="77777777" w:rsidR="00AC0B17" w:rsidRPr="00FC29E8" w:rsidRDefault="00AC0B17" w:rsidP="003C3912">
            <w:pPr>
              <w:pStyle w:val="TAL"/>
            </w:pPr>
            <w:r>
              <w:t>array(TriggerCond)</w:t>
            </w:r>
          </w:p>
        </w:tc>
        <w:tc>
          <w:tcPr>
            <w:tcW w:w="425" w:type="dxa"/>
            <w:vAlign w:val="center"/>
          </w:tcPr>
          <w:p w14:paraId="205E6E2D" w14:textId="77777777" w:rsidR="00AC0B17" w:rsidRPr="00FC29E8" w:rsidRDefault="00AC0B17" w:rsidP="003C3912">
            <w:pPr>
              <w:pStyle w:val="TAC"/>
            </w:pPr>
            <w:r>
              <w:t>O</w:t>
            </w:r>
          </w:p>
        </w:tc>
        <w:tc>
          <w:tcPr>
            <w:tcW w:w="1134" w:type="dxa"/>
            <w:vAlign w:val="center"/>
          </w:tcPr>
          <w:p w14:paraId="61B56D71" w14:textId="77777777" w:rsidR="00AC0B17" w:rsidRPr="00FC29E8" w:rsidRDefault="00AC0B17" w:rsidP="003C3912">
            <w:pPr>
              <w:pStyle w:val="TAC"/>
            </w:pPr>
            <w:r w:rsidRPr="00FC29E8">
              <w:t>1</w:t>
            </w:r>
            <w:r>
              <w:t>..N</w:t>
            </w:r>
          </w:p>
        </w:tc>
        <w:tc>
          <w:tcPr>
            <w:tcW w:w="3686" w:type="dxa"/>
            <w:vAlign w:val="center"/>
          </w:tcPr>
          <w:p w14:paraId="083471A1" w14:textId="77777777" w:rsidR="00AC0B17" w:rsidRPr="00FC29E8" w:rsidRDefault="00AC0B17" w:rsidP="003C3912">
            <w:pPr>
              <w:pStyle w:val="TAL"/>
            </w:pPr>
            <w:r w:rsidRPr="00FC29E8">
              <w:t xml:space="preserve">Contains the </w:t>
            </w:r>
            <w:r>
              <w:rPr>
                <w:rFonts w:cs="Arial"/>
                <w:szCs w:val="18"/>
              </w:rPr>
              <w:t>monitored parameters and the corresponding thresholds which could trigger the AppLayer-NS-LCM.</w:t>
            </w:r>
          </w:p>
        </w:tc>
        <w:tc>
          <w:tcPr>
            <w:tcW w:w="1307" w:type="dxa"/>
            <w:vAlign w:val="center"/>
          </w:tcPr>
          <w:p w14:paraId="5EF7DE57" w14:textId="77777777" w:rsidR="00AC0B17" w:rsidRPr="00FC29E8" w:rsidRDefault="00AC0B17" w:rsidP="003C3912">
            <w:pPr>
              <w:pStyle w:val="TAL"/>
              <w:rPr>
                <w:rFonts w:cs="Arial"/>
                <w:szCs w:val="18"/>
              </w:rPr>
            </w:pPr>
          </w:p>
        </w:tc>
      </w:tr>
      <w:tr w:rsidR="00AC0B17" w:rsidRPr="00FC29E8" w14:paraId="751E1EA0" w14:textId="77777777" w:rsidTr="003C3912">
        <w:trPr>
          <w:jc w:val="center"/>
        </w:trPr>
        <w:tc>
          <w:tcPr>
            <w:tcW w:w="1555" w:type="dxa"/>
            <w:vAlign w:val="center"/>
          </w:tcPr>
          <w:p w14:paraId="7F330FA1" w14:textId="77777777" w:rsidR="00AC0B17" w:rsidRPr="00FC29E8" w:rsidRDefault="00AC0B17" w:rsidP="003C3912">
            <w:pPr>
              <w:pStyle w:val="TAL"/>
            </w:pPr>
            <w:r>
              <w:rPr>
                <w:lang w:eastAsia="zh-CN"/>
              </w:rPr>
              <w:t>expTime</w:t>
            </w:r>
          </w:p>
        </w:tc>
        <w:tc>
          <w:tcPr>
            <w:tcW w:w="1417" w:type="dxa"/>
            <w:vAlign w:val="center"/>
          </w:tcPr>
          <w:p w14:paraId="64EBA153" w14:textId="77777777" w:rsidR="00AC0B17" w:rsidRPr="00FC29E8" w:rsidRDefault="00AC0B17" w:rsidP="003C3912">
            <w:pPr>
              <w:pStyle w:val="TAL"/>
            </w:pPr>
            <w:r w:rsidRPr="00FC29E8">
              <w:t>DateTime</w:t>
            </w:r>
          </w:p>
        </w:tc>
        <w:tc>
          <w:tcPr>
            <w:tcW w:w="425" w:type="dxa"/>
            <w:vAlign w:val="center"/>
          </w:tcPr>
          <w:p w14:paraId="3E98E783" w14:textId="77777777" w:rsidR="00AC0B17" w:rsidRPr="00FC29E8" w:rsidRDefault="00AC0B17" w:rsidP="003C3912">
            <w:pPr>
              <w:pStyle w:val="TAC"/>
            </w:pPr>
            <w:r w:rsidRPr="00FC29E8">
              <w:t>O</w:t>
            </w:r>
          </w:p>
        </w:tc>
        <w:tc>
          <w:tcPr>
            <w:tcW w:w="1134" w:type="dxa"/>
            <w:vAlign w:val="center"/>
          </w:tcPr>
          <w:p w14:paraId="0AF657D2" w14:textId="77777777" w:rsidR="00AC0B17" w:rsidRPr="00FC29E8" w:rsidRDefault="00AC0B17" w:rsidP="003C3912">
            <w:pPr>
              <w:pStyle w:val="TAC"/>
            </w:pPr>
            <w:r w:rsidRPr="00FC29E8">
              <w:t>0..1</w:t>
            </w:r>
          </w:p>
        </w:tc>
        <w:tc>
          <w:tcPr>
            <w:tcW w:w="3686" w:type="dxa"/>
            <w:vAlign w:val="center"/>
          </w:tcPr>
          <w:p w14:paraId="2793D4DA" w14:textId="77777777" w:rsidR="00AC0B17" w:rsidRPr="00FC29E8" w:rsidRDefault="00AC0B17" w:rsidP="003C3912">
            <w:pPr>
              <w:pStyle w:val="TAL"/>
              <w:rPr>
                <w:rFonts w:cs="Arial"/>
                <w:szCs w:val="18"/>
              </w:rPr>
            </w:pPr>
            <w:r w:rsidRPr="00FC29E8">
              <w:rPr>
                <w:rFonts w:cs="Arial"/>
                <w:szCs w:val="18"/>
              </w:rPr>
              <w:t xml:space="preserve">Indicates the time at which the </w:t>
            </w:r>
            <w:r>
              <w:t>Network Slice Lifecycle Management</w:t>
            </w:r>
            <w:r w:rsidRPr="00FC29E8">
              <w:rPr>
                <w:rFonts w:cs="Arial"/>
                <w:szCs w:val="18"/>
              </w:rPr>
              <w:t xml:space="preserve"> subscription shall expire.</w:t>
            </w:r>
          </w:p>
          <w:p w14:paraId="6D59868F" w14:textId="77777777" w:rsidR="00AC0B17" w:rsidRPr="00FC29E8" w:rsidRDefault="00AC0B17" w:rsidP="003C3912">
            <w:pPr>
              <w:pStyle w:val="TAL"/>
              <w:rPr>
                <w:rFonts w:cs="Arial"/>
                <w:szCs w:val="18"/>
                <w:lang w:eastAsia="zh-CN"/>
              </w:rPr>
            </w:pPr>
          </w:p>
          <w:p w14:paraId="1E8C1436"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7EF0239F" w14:textId="77777777" w:rsidR="00AC0B17" w:rsidRPr="00FC29E8" w:rsidRDefault="00AC0B17" w:rsidP="003C3912">
            <w:pPr>
              <w:pStyle w:val="TAL"/>
              <w:rPr>
                <w:rFonts w:cs="Arial"/>
                <w:szCs w:val="18"/>
              </w:rPr>
            </w:pPr>
          </w:p>
          <w:p w14:paraId="5D9379F4" w14:textId="77777777" w:rsidR="00AC0B17" w:rsidRPr="00D36FB1"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7DBA74C1" w14:textId="77777777" w:rsidR="00AC0B17" w:rsidRPr="00FC29E8" w:rsidRDefault="00AC0B17" w:rsidP="003C3912">
            <w:pPr>
              <w:pStyle w:val="TAL"/>
              <w:rPr>
                <w:rFonts w:cs="Arial"/>
                <w:szCs w:val="18"/>
              </w:rPr>
            </w:pPr>
          </w:p>
        </w:tc>
      </w:tr>
      <w:tr w:rsidR="00AC0B17" w:rsidRPr="00FC29E8" w14:paraId="6D842B4A" w14:textId="77777777" w:rsidTr="003C3912">
        <w:trPr>
          <w:jc w:val="center"/>
        </w:trPr>
        <w:tc>
          <w:tcPr>
            <w:tcW w:w="1555" w:type="dxa"/>
            <w:vAlign w:val="center"/>
          </w:tcPr>
          <w:p w14:paraId="1F89CC8C" w14:textId="77777777" w:rsidR="00AC0B17" w:rsidRPr="00FC29E8" w:rsidRDefault="00AC0B17" w:rsidP="003C3912">
            <w:pPr>
              <w:pStyle w:val="TAL"/>
              <w:rPr>
                <w:lang w:eastAsia="zh-CN"/>
              </w:rPr>
            </w:pPr>
            <w:r w:rsidRPr="00FC29E8">
              <w:t>suppFeat</w:t>
            </w:r>
          </w:p>
        </w:tc>
        <w:tc>
          <w:tcPr>
            <w:tcW w:w="1417" w:type="dxa"/>
            <w:vAlign w:val="center"/>
          </w:tcPr>
          <w:p w14:paraId="0478EA69" w14:textId="77777777" w:rsidR="00AC0B17" w:rsidRPr="00FC29E8" w:rsidRDefault="00AC0B17" w:rsidP="003C3912">
            <w:pPr>
              <w:pStyle w:val="TAL"/>
            </w:pPr>
            <w:r w:rsidRPr="00FC29E8">
              <w:t>SupportedFeatures</w:t>
            </w:r>
          </w:p>
        </w:tc>
        <w:tc>
          <w:tcPr>
            <w:tcW w:w="425" w:type="dxa"/>
            <w:vAlign w:val="center"/>
          </w:tcPr>
          <w:p w14:paraId="2DC55F90" w14:textId="77777777" w:rsidR="00AC0B17" w:rsidRPr="00FC29E8" w:rsidRDefault="00AC0B17" w:rsidP="003C3912">
            <w:pPr>
              <w:pStyle w:val="TAC"/>
              <w:rPr>
                <w:lang w:eastAsia="zh-CN"/>
              </w:rPr>
            </w:pPr>
            <w:r w:rsidRPr="00FC29E8">
              <w:t>C</w:t>
            </w:r>
          </w:p>
        </w:tc>
        <w:tc>
          <w:tcPr>
            <w:tcW w:w="1134" w:type="dxa"/>
            <w:vAlign w:val="center"/>
          </w:tcPr>
          <w:p w14:paraId="07EFF19B" w14:textId="77777777" w:rsidR="00AC0B17" w:rsidRPr="00FC29E8" w:rsidRDefault="00AC0B17" w:rsidP="003C3912">
            <w:pPr>
              <w:pStyle w:val="TAC"/>
              <w:rPr>
                <w:lang w:eastAsia="zh-CN"/>
              </w:rPr>
            </w:pPr>
            <w:r w:rsidRPr="00FC29E8">
              <w:t>0..1</w:t>
            </w:r>
          </w:p>
        </w:tc>
        <w:tc>
          <w:tcPr>
            <w:tcW w:w="3686" w:type="dxa"/>
            <w:vAlign w:val="center"/>
          </w:tcPr>
          <w:p w14:paraId="1B147611" w14:textId="77777777" w:rsidR="00AC0B17" w:rsidRPr="00FC29E8" w:rsidRDefault="00AC0B17" w:rsidP="003C3912">
            <w:pPr>
              <w:pStyle w:val="TAL"/>
            </w:pPr>
            <w:r w:rsidRPr="00FC29E8">
              <w:t>Contains the list of supported features among the ones defined in clause </w:t>
            </w:r>
            <w:r w:rsidRPr="00FC29E8">
              <w:rPr>
                <w:noProof/>
                <w:lang w:eastAsia="zh-CN"/>
              </w:rPr>
              <w:t>6.</w:t>
            </w:r>
            <w:r>
              <w:rPr>
                <w:noProof/>
                <w:lang w:eastAsia="zh-CN"/>
              </w:rPr>
              <w:t>2</w:t>
            </w:r>
            <w:r w:rsidRPr="00FC29E8">
              <w:t>.8.</w:t>
            </w:r>
          </w:p>
          <w:p w14:paraId="7B022AD6" w14:textId="77777777" w:rsidR="00AC0B17" w:rsidRPr="00FC29E8" w:rsidRDefault="00AC0B17" w:rsidP="003C3912">
            <w:pPr>
              <w:pStyle w:val="TAL"/>
            </w:pPr>
          </w:p>
          <w:p w14:paraId="1D324A95" w14:textId="77777777" w:rsidR="00AC0B17" w:rsidRPr="00FC29E8" w:rsidRDefault="00AC0B17" w:rsidP="003C3912">
            <w:pPr>
              <w:pStyle w:val="TAL"/>
              <w:rPr>
                <w:lang w:val="en-US"/>
              </w:rPr>
            </w:pPr>
            <w:r w:rsidRPr="00FC29E8">
              <w:t>This attribute shall be present only if feature negotiation needs to take place.</w:t>
            </w:r>
          </w:p>
        </w:tc>
        <w:tc>
          <w:tcPr>
            <w:tcW w:w="1307" w:type="dxa"/>
            <w:vAlign w:val="center"/>
          </w:tcPr>
          <w:p w14:paraId="2D63ECE7" w14:textId="77777777" w:rsidR="00AC0B17" w:rsidRPr="00FC29E8" w:rsidRDefault="00AC0B17" w:rsidP="003C3912">
            <w:pPr>
              <w:pStyle w:val="TAL"/>
              <w:rPr>
                <w:rFonts w:cs="Arial"/>
                <w:szCs w:val="18"/>
              </w:rPr>
            </w:pPr>
          </w:p>
        </w:tc>
      </w:tr>
    </w:tbl>
    <w:p w14:paraId="027D99C4" w14:textId="77777777" w:rsidR="00AC0B17" w:rsidRPr="00FC29E8" w:rsidRDefault="00AC0B17" w:rsidP="00AC0B17">
      <w:pPr>
        <w:rPr>
          <w:lang w:val="en-US"/>
        </w:rPr>
      </w:pPr>
    </w:p>
    <w:p w14:paraId="2780ACA0" w14:textId="77777777" w:rsidR="00AC0B17" w:rsidRPr="00FC29E8" w:rsidRDefault="00AC0B17" w:rsidP="00AC0B17">
      <w:pPr>
        <w:pStyle w:val="51"/>
      </w:pPr>
      <w:bookmarkStart w:id="1118" w:name="_Toc160651717"/>
      <w:r>
        <w:rPr>
          <w:noProof/>
          <w:lang w:eastAsia="zh-CN"/>
        </w:rPr>
        <w:t>6.2.6.2</w:t>
      </w:r>
      <w:r w:rsidRPr="00FC29E8">
        <w:t>.</w:t>
      </w:r>
      <w:r>
        <w:t>2</w:t>
      </w:r>
      <w:r w:rsidRPr="00FC29E8">
        <w:tab/>
        <w:t xml:space="preserve">Type: </w:t>
      </w:r>
      <w:r>
        <w:t>NSLCM</w:t>
      </w:r>
      <w:r w:rsidRPr="00FC29E8">
        <w:t>SubscPatch</w:t>
      </w:r>
      <w:bookmarkEnd w:id="1118"/>
    </w:p>
    <w:p w14:paraId="0E6B475A" w14:textId="77777777" w:rsidR="00AC0B17" w:rsidRPr="00FC29E8" w:rsidRDefault="00AC0B17" w:rsidP="00AC0B17">
      <w:pPr>
        <w:pStyle w:val="TH"/>
      </w:pPr>
      <w:r w:rsidRPr="00FC29E8">
        <w:rPr>
          <w:noProof/>
        </w:rPr>
        <w:t>Table </w:t>
      </w:r>
      <w:r>
        <w:rPr>
          <w:noProof/>
          <w:lang w:eastAsia="zh-CN"/>
        </w:rPr>
        <w:t>6.2.6.2</w:t>
      </w:r>
      <w:r w:rsidRPr="00FC29E8">
        <w:t>.</w:t>
      </w:r>
      <w:r>
        <w:t>2</w:t>
      </w:r>
      <w:r w:rsidRPr="00FC29E8">
        <w:t xml:space="preserve">-1: </w:t>
      </w:r>
      <w:r w:rsidRPr="00FC29E8">
        <w:rPr>
          <w:noProof/>
        </w:rPr>
        <w:t>Definition of type</w:t>
      </w:r>
      <w:r w:rsidRPr="009269D0">
        <w:t xml:space="preserve"> </w:t>
      </w:r>
      <w:r>
        <w:t>NSLCM</w:t>
      </w:r>
      <w:r w:rsidRPr="00FC29E8">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2C2B6EF" w14:textId="77777777" w:rsidTr="003C3912">
        <w:trPr>
          <w:jc w:val="center"/>
        </w:trPr>
        <w:tc>
          <w:tcPr>
            <w:tcW w:w="1555" w:type="dxa"/>
            <w:shd w:val="clear" w:color="auto" w:fill="C0C0C0"/>
            <w:vAlign w:val="center"/>
            <w:hideMark/>
          </w:tcPr>
          <w:p w14:paraId="449D0E47"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83997AD" w14:textId="77777777" w:rsidR="00AC0B17" w:rsidRPr="00FC29E8" w:rsidRDefault="00AC0B17" w:rsidP="003C3912">
            <w:pPr>
              <w:pStyle w:val="TAH"/>
            </w:pPr>
            <w:r w:rsidRPr="00FC29E8">
              <w:t>Data type</w:t>
            </w:r>
          </w:p>
        </w:tc>
        <w:tc>
          <w:tcPr>
            <w:tcW w:w="425" w:type="dxa"/>
            <w:shd w:val="clear" w:color="auto" w:fill="C0C0C0"/>
            <w:vAlign w:val="center"/>
            <w:hideMark/>
          </w:tcPr>
          <w:p w14:paraId="347CB88A" w14:textId="77777777" w:rsidR="00AC0B17" w:rsidRPr="00FC29E8" w:rsidRDefault="00AC0B17" w:rsidP="003C3912">
            <w:pPr>
              <w:pStyle w:val="TAH"/>
            </w:pPr>
            <w:r w:rsidRPr="00FC29E8">
              <w:t>P</w:t>
            </w:r>
          </w:p>
        </w:tc>
        <w:tc>
          <w:tcPr>
            <w:tcW w:w="1134" w:type="dxa"/>
            <w:shd w:val="clear" w:color="auto" w:fill="C0C0C0"/>
            <w:vAlign w:val="center"/>
          </w:tcPr>
          <w:p w14:paraId="2FC0672B" w14:textId="77777777" w:rsidR="00AC0B17" w:rsidRPr="00FC29E8" w:rsidRDefault="00AC0B17" w:rsidP="003C3912">
            <w:pPr>
              <w:pStyle w:val="TAH"/>
            </w:pPr>
            <w:r w:rsidRPr="00FC29E8">
              <w:t>Cardinality</w:t>
            </w:r>
          </w:p>
        </w:tc>
        <w:tc>
          <w:tcPr>
            <w:tcW w:w="3686" w:type="dxa"/>
            <w:shd w:val="clear" w:color="auto" w:fill="C0C0C0"/>
            <w:vAlign w:val="center"/>
            <w:hideMark/>
          </w:tcPr>
          <w:p w14:paraId="034298B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CE971E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559FD2F9" w14:textId="77777777" w:rsidTr="003C3912">
        <w:trPr>
          <w:jc w:val="center"/>
        </w:trPr>
        <w:tc>
          <w:tcPr>
            <w:tcW w:w="1555" w:type="dxa"/>
            <w:vAlign w:val="center"/>
          </w:tcPr>
          <w:p w14:paraId="52F0B269" w14:textId="77777777" w:rsidR="00AC0B17" w:rsidRPr="00FC29E8" w:rsidRDefault="00AC0B17" w:rsidP="003C3912">
            <w:pPr>
              <w:pStyle w:val="TAL"/>
              <w:rPr>
                <w:lang w:eastAsia="zh-CN"/>
              </w:rPr>
            </w:pPr>
            <w:r w:rsidRPr="00FC29E8">
              <w:t>notifUri</w:t>
            </w:r>
          </w:p>
        </w:tc>
        <w:tc>
          <w:tcPr>
            <w:tcW w:w="1417" w:type="dxa"/>
            <w:vAlign w:val="center"/>
          </w:tcPr>
          <w:p w14:paraId="76F939D6" w14:textId="77777777" w:rsidR="00AC0B17" w:rsidRPr="00FC29E8" w:rsidRDefault="00AC0B17" w:rsidP="003C3912">
            <w:pPr>
              <w:pStyle w:val="TAL"/>
            </w:pPr>
            <w:r w:rsidRPr="00FC29E8">
              <w:t>Uri</w:t>
            </w:r>
          </w:p>
        </w:tc>
        <w:tc>
          <w:tcPr>
            <w:tcW w:w="425" w:type="dxa"/>
            <w:vAlign w:val="center"/>
          </w:tcPr>
          <w:p w14:paraId="522CC2D3" w14:textId="77777777" w:rsidR="00AC0B17" w:rsidRPr="00FC29E8" w:rsidRDefault="00AC0B17" w:rsidP="003C3912">
            <w:pPr>
              <w:pStyle w:val="TAC"/>
              <w:rPr>
                <w:lang w:eastAsia="zh-CN"/>
              </w:rPr>
            </w:pPr>
            <w:r w:rsidRPr="00FC29E8">
              <w:t>O</w:t>
            </w:r>
          </w:p>
        </w:tc>
        <w:tc>
          <w:tcPr>
            <w:tcW w:w="1134" w:type="dxa"/>
            <w:vAlign w:val="center"/>
          </w:tcPr>
          <w:p w14:paraId="1A3AEAB4" w14:textId="77777777" w:rsidR="00AC0B17" w:rsidRPr="00FC29E8" w:rsidRDefault="00AC0B17" w:rsidP="003C3912">
            <w:pPr>
              <w:pStyle w:val="TAC"/>
              <w:rPr>
                <w:lang w:eastAsia="zh-CN"/>
              </w:rPr>
            </w:pPr>
            <w:r w:rsidRPr="00FC29E8">
              <w:t>0..1</w:t>
            </w:r>
          </w:p>
        </w:tc>
        <w:tc>
          <w:tcPr>
            <w:tcW w:w="3686" w:type="dxa"/>
            <w:vAlign w:val="center"/>
          </w:tcPr>
          <w:p w14:paraId="614AAAE5" w14:textId="77777777" w:rsidR="00AC0B17" w:rsidRPr="00FC29E8" w:rsidRDefault="00AC0B17" w:rsidP="003C3912">
            <w:pPr>
              <w:pStyle w:val="TAL"/>
              <w:rPr>
                <w:lang w:val="en-US"/>
              </w:rPr>
            </w:pPr>
            <w:r w:rsidRPr="00FC29E8">
              <w:rPr>
                <w:rFonts w:cs="Arial"/>
                <w:szCs w:val="18"/>
              </w:rPr>
              <w:t xml:space="preserve">Contains the updated URI via which the </w:t>
            </w:r>
            <w:r>
              <w:t>Network Slice Lifecycle Management</w:t>
            </w:r>
            <w:r w:rsidRPr="00FC29E8">
              <w:rPr>
                <w:rFonts w:cs="Arial"/>
                <w:szCs w:val="18"/>
              </w:rPr>
              <w:t xml:space="preserve"> Notifications shall be delivered.</w:t>
            </w:r>
          </w:p>
        </w:tc>
        <w:tc>
          <w:tcPr>
            <w:tcW w:w="1307" w:type="dxa"/>
            <w:vAlign w:val="center"/>
          </w:tcPr>
          <w:p w14:paraId="088AF32E" w14:textId="77777777" w:rsidR="00AC0B17" w:rsidRPr="00FC29E8" w:rsidRDefault="00AC0B17" w:rsidP="003C3912">
            <w:pPr>
              <w:pStyle w:val="TAL"/>
              <w:rPr>
                <w:rFonts w:cs="Arial"/>
                <w:szCs w:val="18"/>
              </w:rPr>
            </w:pPr>
          </w:p>
        </w:tc>
      </w:tr>
      <w:tr w:rsidR="00AC0B17" w:rsidRPr="00FC29E8" w14:paraId="4033E09E" w14:textId="77777777" w:rsidTr="003C3912">
        <w:trPr>
          <w:jc w:val="center"/>
        </w:trPr>
        <w:tc>
          <w:tcPr>
            <w:tcW w:w="1555" w:type="dxa"/>
            <w:vAlign w:val="center"/>
          </w:tcPr>
          <w:p w14:paraId="6F6D7B30" w14:textId="77777777" w:rsidR="00AC0B17" w:rsidRPr="00FC29E8" w:rsidRDefault="00AC0B17" w:rsidP="003C3912">
            <w:pPr>
              <w:pStyle w:val="TAL"/>
            </w:pPr>
            <w:r>
              <w:t>triggerConds</w:t>
            </w:r>
          </w:p>
        </w:tc>
        <w:tc>
          <w:tcPr>
            <w:tcW w:w="1417" w:type="dxa"/>
            <w:vAlign w:val="center"/>
          </w:tcPr>
          <w:p w14:paraId="561BCD62" w14:textId="77777777" w:rsidR="00AC0B17" w:rsidRPr="00FC29E8" w:rsidRDefault="00AC0B17" w:rsidP="003C3912">
            <w:pPr>
              <w:pStyle w:val="TAL"/>
            </w:pPr>
            <w:r>
              <w:t>array(TriggerCond)</w:t>
            </w:r>
          </w:p>
        </w:tc>
        <w:tc>
          <w:tcPr>
            <w:tcW w:w="425" w:type="dxa"/>
            <w:vAlign w:val="center"/>
          </w:tcPr>
          <w:p w14:paraId="03A306A4" w14:textId="77777777" w:rsidR="00AC0B17" w:rsidRPr="00FC29E8" w:rsidRDefault="00AC0B17" w:rsidP="003C3912">
            <w:pPr>
              <w:pStyle w:val="TAC"/>
            </w:pPr>
            <w:r>
              <w:t>O</w:t>
            </w:r>
          </w:p>
        </w:tc>
        <w:tc>
          <w:tcPr>
            <w:tcW w:w="1134" w:type="dxa"/>
            <w:vAlign w:val="center"/>
          </w:tcPr>
          <w:p w14:paraId="2042737C" w14:textId="77777777" w:rsidR="00AC0B17" w:rsidRPr="00FC29E8" w:rsidRDefault="00AC0B17" w:rsidP="003C3912">
            <w:pPr>
              <w:pStyle w:val="TAC"/>
            </w:pPr>
            <w:r w:rsidRPr="00FC29E8">
              <w:t>1</w:t>
            </w:r>
            <w:r>
              <w:t>..N</w:t>
            </w:r>
          </w:p>
        </w:tc>
        <w:tc>
          <w:tcPr>
            <w:tcW w:w="3686" w:type="dxa"/>
            <w:vAlign w:val="center"/>
          </w:tcPr>
          <w:p w14:paraId="30550E7A" w14:textId="77777777" w:rsidR="00AC0B17" w:rsidRPr="00FC29E8" w:rsidRDefault="00AC0B17" w:rsidP="003C3912">
            <w:pPr>
              <w:pStyle w:val="TAL"/>
            </w:pPr>
            <w:r w:rsidRPr="00FC29E8">
              <w:t>Contains the</w:t>
            </w:r>
            <w:r>
              <w:t xml:space="preserve"> updated</w:t>
            </w:r>
            <w:r w:rsidRPr="00FC29E8">
              <w:t xml:space="preserve"> </w:t>
            </w:r>
            <w:r>
              <w:rPr>
                <w:rFonts w:cs="Arial"/>
                <w:szCs w:val="18"/>
              </w:rPr>
              <w:t>monitored parameters and the corresponding thresholds which could trigger the AppLayer-NS-LCM.</w:t>
            </w:r>
          </w:p>
        </w:tc>
        <w:tc>
          <w:tcPr>
            <w:tcW w:w="1307" w:type="dxa"/>
            <w:vAlign w:val="center"/>
          </w:tcPr>
          <w:p w14:paraId="4A191B29" w14:textId="77777777" w:rsidR="00AC0B17" w:rsidRPr="00FC29E8" w:rsidRDefault="00AC0B17" w:rsidP="003C3912">
            <w:pPr>
              <w:pStyle w:val="TAL"/>
              <w:rPr>
                <w:rFonts w:cs="Arial"/>
                <w:szCs w:val="18"/>
              </w:rPr>
            </w:pPr>
          </w:p>
        </w:tc>
      </w:tr>
      <w:tr w:rsidR="00AC0B17" w:rsidRPr="00FC29E8" w14:paraId="2F7A395E" w14:textId="77777777" w:rsidTr="003C3912">
        <w:trPr>
          <w:jc w:val="center"/>
        </w:trPr>
        <w:tc>
          <w:tcPr>
            <w:tcW w:w="1555" w:type="dxa"/>
            <w:vAlign w:val="center"/>
          </w:tcPr>
          <w:p w14:paraId="213CD661" w14:textId="77777777" w:rsidR="00AC0B17" w:rsidRPr="00FC29E8" w:rsidRDefault="00AC0B17" w:rsidP="003C3912">
            <w:pPr>
              <w:pStyle w:val="TAL"/>
              <w:rPr>
                <w:lang w:eastAsia="zh-CN"/>
              </w:rPr>
            </w:pPr>
            <w:r>
              <w:rPr>
                <w:lang w:eastAsia="zh-CN"/>
              </w:rPr>
              <w:t>expTime</w:t>
            </w:r>
          </w:p>
        </w:tc>
        <w:tc>
          <w:tcPr>
            <w:tcW w:w="1417" w:type="dxa"/>
            <w:vAlign w:val="center"/>
          </w:tcPr>
          <w:p w14:paraId="35F91DEE" w14:textId="77777777" w:rsidR="00AC0B17" w:rsidRPr="00FC29E8" w:rsidRDefault="00AC0B17" w:rsidP="003C3912">
            <w:pPr>
              <w:pStyle w:val="TAL"/>
            </w:pPr>
            <w:r w:rsidRPr="00FC29E8">
              <w:t>DateTime</w:t>
            </w:r>
          </w:p>
        </w:tc>
        <w:tc>
          <w:tcPr>
            <w:tcW w:w="425" w:type="dxa"/>
            <w:vAlign w:val="center"/>
          </w:tcPr>
          <w:p w14:paraId="30FE135F" w14:textId="77777777" w:rsidR="00AC0B17" w:rsidRPr="00FC29E8" w:rsidRDefault="00AC0B17" w:rsidP="003C3912">
            <w:pPr>
              <w:pStyle w:val="TAC"/>
              <w:rPr>
                <w:lang w:eastAsia="zh-CN"/>
              </w:rPr>
            </w:pPr>
            <w:r w:rsidRPr="00FC29E8">
              <w:t>O</w:t>
            </w:r>
          </w:p>
        </w:tc>
        <w:tc>
          <w:tcPr>
            <w:tcW w:w="1134" w:type="dxa"/>
            <w:vAlign w:val="center"/>
          </w:tcPr>
          <w:p w14:paraId="1E39EA2C" w14:textId="77777777" w:rsidR="00AC0B17" w:rsidRPr="00FC29E8" w:rsidRDefault="00AC0B17" w:rsidP="003C3912">
            <w:pPr>
              <w:pStyle w:val="TAC"/>
              <w:rPr>
                <w:lang w:eastAsia="zh-CN"/>
              </w:rPr>
            </w:pPr>
            <w:r w:rsidRPr="00FC29E8">
              <w:t>0..1</w:t>
            </w:r>
          </w:p>
        </w:tc>
        <w:tc>
          <w:tcPr>
            <w:tcW w:w="3686" w:type="dxa"/>
            <w:vAlign w:val="center"/>
          </w:tcPr>
          <w:p w14:paraId="2ED9587A" w14:textId="77777777" w:rsidR="00AC0B17" w:rsidRPr="00FC29E8" w:rsidRDefault="00AC0B17" w:rsidP="003C3912">
            <w:pPr>
              <w:pStyle w:val="TAL"/>
              <w:rPr>
                <w:rFonts w:cs="Arial"/>
                <w:szCs w:val="18"/>
              </w:rPr>
            </w:pPr>
            <w:r w:rsidRPr="00FC29E8">
              <w:rPr>
                <w:rFonts w:cs="Arial"/>
                <w:szCs w:val="18"/>
              </w:rPr>
              <w:t>Indicates the</w:t>
            </w:r>
            <w:r>
              <w:rPr>
                <w:rFonts w:cs="Arial"/>
                <w:szCs w:val="18"/>
              </w:rPr>
              <w:t xml:space="preserve"> updated</w:t>
            </w:r>
            <w:r w:rsidRPr="00FC29E8">
              <w:rPr>
                <w:rFonts w:cs="Arial"/>
                <w:szCs w:val="18"/>
              </w:rPr>
              <w:t xml:space="preserve"> time at which the </w:t>
            </w:r>
            <w:r>
              <w:t>Network Slice Lifecycle Management</w:t>
            </w:r>
            <w:r w:rsidRPr="00FC29E8">
              <w:rPr>
                <w:rFonts w:cs="Arial"/>
                <w:szCs w:val="18"/>
              </w:rPr>
              <w:t xml:space="preserve"> subscription shall expire.</w:t>
            </w:r>
          </w:p>
          <w:p w14:paraId="63240687" w14:textId="77777777" w:rsidR="00AC0B17" w:rsidRPr="00FC29E8" w:rsidRDefault="00AC0B17" w:rsidP="003C3912">
            <w:pPr>
              <w:pStyle w:val="TAL"/>
              <w:rPr>
                <w:rFonts w:cs="Arial"/>
                <w:szCs w:val="18"/>
              </w:rPr>
            </w:pPr>
          </w:p>
          <w:p w14:paraId="781B4A72"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4A03FCB6" w14:textId="77777777" w:rsidR="00AC0B17" w:rsidRPr="00FC29E8" w:rsidRDefault="00AC0B17" w:rsidP="003C3912">
            <w:pPr>
              <w:pStyle w:val="TAL"/>
              <w:rPr>
                <w:rFonts w:cs="Arial"/>
                <w:szCs w:val="18"/>
              </w:rPr>
            </w:pPr>
          </w:p>
          <w:p w14:paraId="1602B15B" w14:textId="77777777" w:rsidR="00AC0B17" w:rsidRPr="00FC29E8"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005A9E5E" w14:textId="77777777" w:rsidR="00AC0B17" w:rsidRPr="00FC29E8" w:rsidRDefault="00AC0B17" w:rsidP="003C3912">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1119" w:name="_Toc160651718"/>
      <w:r>
        <w:rPr>
          <w:noProof/>
          <w:lang w:eastAsia="zh-CN"/>
        </w:rPr>
        <w:t>6.2.6.2</w:t>
      </w:r>
      <w:r w:rsidRPr="00FC29E8">
        <w:t>.</w:t>
      </w:r>
      <w:r>
        <w:t>3</w:t>
      </w:r>
      <w:r w:rsidRPr="00FC29E8">
        <w:tab/>
        <w:t xml:space="preserve">Type: </w:t>
      </w:r>
      <w:r>
        <w:t>NSLCM</w:t>
      </w:r>
      <w:r w:rsidRPr="00FC29E8">
        <w:t>Notif</w:t>
      </w:r>
      <w:bookmarkEnd w:id="1119"/>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1120" w:name="_Toc160651719"/>
      <w:r>
        <w:rPr>
          <w:noProof/>
          <w:lang w:eastAsia="zh-CN"/>
        </w:rPr>
        <w:t>6.2.6.2</w:t>
      </w:r>
      <w:r w:rsidRPr="00FC29E8">
        <w:t>.</w:t>
      </w:r>
      <w:r>
        <w:t>4</w:t>
      </w:r>
      <w:r w:rsidRPr="00FC29E8">
        <w:tab/>
        <w:t xml:space="preserve">Type: </w:t>
      </w:r>
      <w:r>
        <w:t>QoEMetricsSubsc</w:t>
      </w:r>
      <w:bookmarkEnd w:id="1120"/>
    </w:p>
    <w:p w14:paraId="3E4AFB3E" w14:textId="77777777" w:rsidR="00AC0B17" w:rsidRPr="00FC29E8" w:rsidRDefault="00AC0B17" w:rsidP="00AC0B17">
      <w:pPr>
        <w:pStyle w:val="TH"/>
      </w:pPr>
      <w:r w:rsidRPr="00FC29E8">
        <w:rPr>
          <w:noProof/>
        </w:rPr>
        <w:t>Table </w:t>
      </w:r>
      <w:r>
        <w:rPr>
          <w:noProof/>
          <w:lang w:eastAsia="zh-CN"/>
        </w:rPr>
        <w:t>6.2.6.2</w:t>
      </w:r>
      <w:r w:rsidRPr="00FC29E8">
        <w:t>.</w:t>
      </w:r>
      <w:r>
        <w:t>4</w:t>
      </w:r>
      <w:r w:rsidRPr="00FC29E8">
        <w:t xml:space="preserve">-1: </w:t>
      </w:r>
      <w:r w:rsidRPr="00FC29E8">
        <w:rPr>
          <w:noProof/>
        </w:rPr>
        <w:t xml:space="preserve">Definition of type </w:t>
      </w:r>
      <w:r>
        <w:t>QoEMetricsSubsc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4361CE74" w14:textId="77777777" w:rsidTr="003C3912">
        <w:trPr>
          <w:jc w:val="center"/>
        </w:trPr>
        <w:tc>
          <w:tcPr>
            <w:tcW w:w="1555" w:type="dxa"/>
            <w:shd w:val="clear" w:color="auto" w:fill="C0C0C0"/>
            <w:vAlign w:val="center"/>
            <w:hideMark/>
          </w:tcPr>
          <w:p w14:paraId="5D953D1B" w14:textId="77777777" w:rsidR="00AC0B17" w:rsidRPr="00FC29E8" w:rsidRDefault="00AC0B17" w:rsidP="003C3912">
            <w:pPr>
              <w:pStyle w:val="TAH"/>
            </w:pPr>
            <w:r w:rsidRPr="00FC29E8">
              <w:t>Attribute name</w:t>
            </w:r>
          </w:p>
        </w:tc>
        <w:tc>
          <w:tcPr>
            <w:tcW w:w="1417" w:type="dxa"/>
            <w:shd w:val="clear" w:color="auto" w:fill="C0C0C0"/>
            <w:vAlign w:val="center"/>
            <w:hideMark/>
          </w:tcPr>
          <w:p w14:paraId="41562EDE" w14:textId="77777777" w:rsidR="00AC0B17" w:rsidRPr="00FC29E8" w:rsidRDefault="00AC0B17" w:rsidP="003C3912">
            <w:pPr>
              <w:pStyle w:val="TAH"/>
            </w:pPr>
            <w:r w:rsidRPr="00FC29E8">
              <w:t>Data type</w:t>
            </w:r>
          </w:p>
        </w:tc>
        <w:tc>
          <w:tcPr>
            <w:tcW w:w="425" w:type="dxa"/>
            <w:shd w:val="clear" w:color="auto" w:fill="C0C0C0"/>
            <w:vAlign w:val="center"/>
            <w:hideMark/>
          </w:tcPr>
          <w:p w14:paraId="2250D05E" w14:textId="77777777" w:rsidR="00AC0B17" w:rsidRPr="00FC29E8" w:rsidRDefault="00AC0B17" w:rsidP="003C3912">
            <w:pPr>
              <w:pStyle w:val="TAH"/>
            </w:pPr>
            <w:r w:rsidRPr="00FC29E8">
              <w:t>P</w:t>
            </w:r>
          </w:p>
        </w:tc>
        <w:tc>
          <w:tcPr>
            <w:tcW w:w="1134" w:type="dxa"/>
            <w:shd w:val="clear" w:color="auto" w:fill="C0C0C0"/>
            <w:vAlign w:val="center"/>
          </w:tcPr>
          <w:p w14:paraId="11567833" w14:textId="77777777" w:rsidR="00AC0B17" w:rsidRPr="00FC29E8" w:rsidRDefault="00AC0B17" w:rsidP="003C3912">
            <w:pPr>
              <w:pStyle w:val="TAH"/>
            </w:pPr>
            <w:r w:rsidRPr="00FC29E8">
              <w:t>Cardinality</w:t>
            </w:r>
          </w:p>
        </w:tc>
        <w:tc>
          <w:tcPr>
            <w:tcW w:w="3686" w:type="dxa"/>
            <w:shd w:val="clear" w:color="auto" w:fill="C0C0C0"/>
            <w:vAlign w:val="center"/>
            <w:hideMark/>
          </w:tcPr>
          <w:p w14:paraId="3D4DEC0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7164CEE3"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00F9A7D8" w14:textId="77777777" w:rsidTr="003C3912">
        <w:trPr>
          <w:jc w:val="center"/>
        </w:trPr>
        <w:tc>
          <w:tcPr>
            <w:tcW w:w="1555" w:type="dxa"/>
            <w:vAlign w:val="center"/>
          </w:tcPr>
          <w:p w14:paraId="1A3A18E0" w14:textId="77777777" w:rsidR="00AC0B17" w:rsidRPr="00FC29E8" w:rsidRDefault="00AC0B17" w:rsidP="003C3912">
            <w:pPr>
              <w:pStyle w:val="TAL"/>
            </w:pPr>
            <w:r>
              <w:rPr>
                <w:lang w:val="en-US"/>
              </w:rPr>
              <w:t>n</w:t>
            </w:r>
            <w:r w:rsidRPr="00FC29E8">
              <w:t>otif</w:t>
            </w:r>
            <w:r>
              <w:t>CorrId</w:t>
            </w:r>
          </w:p>
        </w:tc>
        <w:tc>
          <w:tcPr>
            <w:tcW w:w="1417" w:type="dxa"/>
            <w:vAlign w:val="center"/>
          </w:tcPr>
          <w:p w14:paraId="41D90FF5" w14:textId="77777777" w:rsidR="00AC0B17" w:rsidRPr="00FC29E8" w:rsidRDefault="00AC0B17" w:rsidP="003C3912">
            <w:pPr>
              <w:pStyle w:val="TAL"/>
            </w:pPr>
            <w:r>
              <w:rPr>
                <w:rFonts w:hint="eastAsia"/>
              </w:rPr>
              <w:t>s</w:t>
            </w:r>
            <w:r>
              <w:t>tring</w:t>
            </w:r>
          </w:p>
        </w:tc>
        <w:tc>
          <w:tcPr>
            <w:tcW w:w="425" w:type="dxa"/>
            <w:vAlign w:val="center"/>
          </w:tcPr>
          <w:p w14:paraId="3F4607E4" w14:textId="77777777" w:rsidR="00AC0B17" w:rsidRPr="00FC29E8" w:rsidRDefault="00AC0B17" w:rsidP="003C3912">
            <w:pPr>
              <w:pStyle w:val="TAC"/>
            </w:pPr>
            <w:r>
              <w:rPr>
                <w:lang w:eastAsia="zh-CN"/>
              </w:rPr>
              <w:t>O</w:t>
            </w:r>
          </w:p>
        </w:tc>
        <w:tc>
          <w:tcPr>
            <w:tcW w:w="1134" w:type="dxa"/>
            <w:vAlign w:val="center"/>
          </w:tcPr>
          <w:p w14:paraId="7CA98027" w14:textId="77777777" w:rsidR="00AC0B17" w:rsidRPr="00FC29E8" w:rsidRDefault="00AC0B17" w:rsidP="003C3912">
            <w:pPr>
              <w:pStyle w:val="TAC"/>
            </w:pPr>
            <w:r>
              <w:t>0..</w:t>
            </w:r>
            <w:r w:rsidRPr="00644644">
              <w:t>1</w:t>
            </w:r>
          </w:p>
        </w:tc>
        <w:tc>
          <w:tcPr>
            <w:tcW w:w="3686" w:type="dxa"/>
            <w:vAlign w:val="center"/>
          </w:tcPr>
          <w:p w14:paraId="0DA65F91"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2ACF9D8" w14:textId="77777777" w:rsidR="00AC0B17" w:rsidRPr="00FC29E8" w:rsidRDefault="00AC0B17" w:rsidP="003C3912">
            <w:pPr>
              <w:pStyle w:val="TAL"/>
              <w:rPr>
                <w:rFonts w:cs="Arial"/>
                <w:szCs w:val="18"/>
              </w:rPr>
            </w:pPr>
          </w:p>
        </w:tc>
      </w:tr>
      <w:tr w:rsidR="00AC0B17" w:rsidRPr="00FC29E8" w14:paraId="33FD6565" w14:textId="77777777" w:rsidTr="003C3912">
        <w:trPr>
          <w:jc w:val="center"/>
        </w:trPr>
        <w:tc>
          <w:tcPr>
            <w:tcW w:w="1555" w:type="dxa"/>
            <w:vAlign w:val="center"/>
          </w:tcPr>
          <w:p w14:paraId="04A8AAD1" w14:textId="77777777" w:rsidR="00AC0B17" w:rsidRPr="00FC29E8" w:rsidRDefault="00AC0B17" w:rsidP="003C3912">
            <w:pPr>
              <w:pStyle w:val="TAL"/>
            </w:pPr>
            <w:r w:rsidRPr="00FC29E8">
              <w:t>subscriptionId</w:t>
            </w:r>
          </w:p>
        </w:tc>
        <w:tc>
          <w:tcPr>
            <w:tcW w:w="1417" w:type="dxa"/>
            <w:vAlign w:val="center"/>
          </w:tcPr>
          <w:p w14:paraId="55ADC0E2" w14:textId="77777777" w:rsidR="00AC0B17" w:rsidRPr="00FC29E8" w:rsidRDefault="00AC0B17" w:rsidP="003C3912">
            <w:pPr>
              <w:pStyle w:val="TAL"/>
            </w:pPr>
            <w:r>
              <w:rPr>
                <w:rFonts w:hint="eastAsia"/>
              </w:rPr>
              <w:t>s</w:t>
            </w:r>
            <w:r>
              <w:t>tring</w:t>
            </w:r>
          </w:p>
        </w:tc>
        <w:tc>
          <w:tcPr>
            <w:tcW w:w="425" w:type="dxa"/>
            <w:vAlign w:val="center"/>
          </w:tcPr>
          <w:p w14:paraId="05CD82D8" w14:textId="77777777" w:rsidR="00AC0B17" w:rsidRPr="00FC29E8" w:rsidRDefault="00AC0B17" w:rsidP="003C3912">
            <w:pPr>
              <w:pStyle w:val="TAC"/>
            </w:pPr>
            <w:r>
              <w:rPr>
                <w:lang w:eastAsia="zh-CN"/>
              </w:rPr>
              <w:t>O</w:t>
            </w:r>
          </w:p>
        </w:tc>
        <w:tc>
          <w:tcPr>
            <w:tcW w:w="1134" w:type="dxa"/>
            <w:vAlign w:val="center"/>
          </w:tcPr>
          <w:p w14:paraId="38213970" w14:textId="77777777" w:rsidR="00AC0B17" w:rsidRPr="00FC29E8" w:rsidRDefault="00AC0B17" w:rsidP="003C3912">
            <w:pPr>
              <w:pStyle w:val="TAC"/>
            </w:pPr>
            <w:r>
              <w:t>0..</w:t>
            </w:r>
            <w:r w:rsidRPr="00644644">
              <w:t>1</w:t>
            </w:r>
          </w:p>
        </w:tc>
        <w:tc>
          <w:tcPr>
            <w:tcW w:w="3686" w:type="dxa"/>
            <w:vAlign w:val="center"/>
          </w:tcPr>
          <w:p w14:paraId="6DA55487"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7AA8ACE2" w14:textId="77777777" w:rsidR="00AC0B17" w:rsidRPr="00FC29E8" w:rsidRDefault="00AC0B17" w:rsidP="003C3912">
            <w:pPr>
              <w:pStyle w:val="TAL"/>
              <w:rPr>
                <w:rFonts w:cs="Arial"/>
                <w:szCs w:val="18"/>
              </w:rPr>
            </w:pPr>
          </w:p>
        </w:tc>
      </w:tr>
      <w:tr w:rsidR="00AC0B17" w:rsidRPr="00FC29E8" w14:paraId="4BBAD8EC" w14:textId="77777777" w:rsidTr="003C3912">
        <w:trPr>
          <w:jc w:val="center"/>
        </w:trPr>
        <w:tc>
          <w:tcPr>
            <w:tcW w:w="1555" w:type="dxa"/>
            <w:vAlign w:val="center"/>
          </w:tcPr>
          <w:p w14:paraId="1B27A0F2" w14:textId="77777777" w:rsidR="00AC0B17" w:rsidRPr="00FC29E8" w:rsidRDefault="00AC0B17" w:rsidP="003C3912">
            <w:pPr>
              <w:pStyle w:val="TAL"/>
            </w:pPr>
            <w:r w:rsidRPr="00644644">
              <w:rPr>
                <w:rFonts w:hint="eastAsia"/>
                <w:lang w:val="en-US"/>
              </w:rPr>
              <w:t>c</w:t>
            </w:r>
            <w:r w:rsidRPr="00644644">
              <w:rPr>
                <w:lang w:val="en-US"/>
              </w:rPr>
              <w:t>ollectInfo</w:t>
            </w:r>
            <w:r>
              <w:rPr>
                <w:lang w:val="en-US"/>
              </w:rPr>
              <w:t>s</w:t>
            </w:r>
          </w:p>
        </w:tc>
        <w:tc>
          <w:tcPr>
            <w:tcW w:w="1417" w:type="dxa"/>
            <w:vAlign w:val="center"/>
          </w:tcPr>
          <w:p w14:paraId="5A5621CE" w14:textId="77777777" w:rsidR="00AC0B17" w:rsidRPr="00FC29E8" w:rsidRDefault="00AC0B17" w:rsidP="003C3912">
            <w:pPr>
              <w:pStyle w:val="TAL"/>
            </w:pPr>
            <w:r w:rsidRPr="00644644">
              <w:rPr>
                <w:lang w:val="en-US" w:eastAsia="zh-CN"/>
              </w:rPr>
              <w:t>map</w:t>
            </w:r>
            <w:r w:rsidRPr="00644644">
              <w:t>(CollectInfo)</w:t>
            </w:r>
          </w:p>
        </w:tc>
        <w:tc>
          <w:tcPr>
            <w:tcW w:w="425" w:type="dxa"/>
            <w:vAlign w:val="center"/>
          </w:tcPr>
          <w:p w14:paraId="355BB706" w14:textId="77777777" w:rsidR="00AC0B17" w:rsidRPr="00FC29E8" w:rsidRDefault="00AC0B17" w:rsidP="003C3912">
            <w:pPr>
              <w:pStyle w:val="TAC"/>
            </w:pPr>
            <w:r w:rsidRPr="00644644">
              <w:rPr>
                <w:rFonts w:hint="eastAsia"/>
                <w:lang w:eastAsia="zh-CN"/>
              </w:rPr>
              <w:t>M</w:t>
            </w:r>
          </w:p>
        </w:tc>
        <w:tc>
          <w:tcPr>
            <w:tcW w:w="1134" w:type="dxa"/>
            <w:vAlign w:val="center"/>
          </w:tcPr>
          <w:p w14:paraId="1A893D32" w14:textId="77777777" w:rsidR="00AC0B17" w:rsidRPr="00FC29E8" w:rsidRDefault="00AC0B17" w:rsidP="003C3912">
            <w:pPr>
              <w:pStyle w:val="TAC"/>
            </w:pPr>
            <w:r w:rsidRPr="00644644">
              <w:rPr>
                <w:rFonts w:hint="eastAsia"/>
              </w:rPr>
              <w:t>1</w:t>
            </w:r>
            <w:r w:rsidRPr="00644644">
              <w:t>..N</w:t>
            </w:r>
          </w:p>
        </w:tc>
        <w:tc>
          <w:tcPr>
            <w:tcW w:w="3686" w:type="dxa"/>
            <w:vAlign w:val="center"/>
          </w:tcPr>
          <w:p w14:paraId="1DFD5CBD" w14:textId="77777777" w:rsidR="00AC0B17" w:rsidRPr="00644644" w:rsidRDefault="00AC0B17" w:rsidP="003C3912">
            <w:pPr>
              <w:pStyle w:val="TAL"/>
              <w:rPr>
                <w:lang w:eastAsia="zh-CN"/>
              </w:rPr>
            </w:pPr>
            <w:r w:rsidRPr="00644644">
              <w:rPr>
                <w:rFonts w:hint="eastAsia"/>
                <w:lang w:eastAsia="zh-CN"/>
              </w:rPr>
              <w:t>C</w:t>
            </w:r>
            <w:r w:rsidRPr="00644644">
              <w:rPr>
                <w:lang w:eastAsia="zh-CN"/>
              </w:rPr>
              <w:t>ontains the information collected from the interested network slice.</w:t>
            </w:r>
          </w:p>
          <w:p w14:paraId="1BDB93A2" w14:textId="77777777" w:rsidR="00AC0B17" w:rsidRPr="00644644" w:rsidRDefault="00AC0B17" w:rsidP="003C3912">
            <w:pPr>
              <w:pStyle w:val="TAL"/>
              <w:rPr>
                <w:lang w:eastAsia="zh-CN"/>
              </w:rPr>
            </w:pPr>
          </w:p>
          <w:p w14:paraId="51BB6094" w14:textId="77777777" w:rsidR="00AC0B17" w:rsidRPr="00FC29E8" w:rsidRDefault="00AC0B17" w:rsidP="003C3912">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1C74E67C" w14:textId="77777777" w:rsidR="00AC0B17" w:rsidRPr="00FC29E8" w:rsidRDefault="00AC0B17" w:rsidP="003C3912">
            <w:pPr>
              <w:pStyle w:val="TAL"/>
              <w:rPr>
                <w:rFonts w:cs="Arial"/>
                <w:szCs w:val="18"/>
              </w:rPr>
            </w:pPr>
          </w:p>
        </w:tc>
      </w:tr>
      <w:tr w:rsidR="00AC0B17" w:rsidRPr="00FC29E8" w14:paraId="536CBDF0" w14:textId="77777777" w:rsidTr="003C3912">
        <w:trPr>
          <w:jc w:val="center"/>
        </w:trPr>
        <w:tc>
          <w:tcPr>
            <w:tcW w:w="1555" w:type="dxa"/>
            <w:vAlign w:val="center"/>
          </w:tcPr>
          <w:p w14:paraId="5A20A036" w14:textId="77777777" w:rsidR="00AC0B17" w:rsidRPr="00FC29E8" w:rsidRDefault="00AC0B17" w:rsidP="003C3912">
            <w:pPr>
              <w:pStyle w:val="TAL"/>
            </w:pPr>
            <w:r w:rsidRPr="00644644">
              <w:rPr>
                <w:lang w:val="en-US" w:eastAsia="zh-CN"/>
              </w:rPr>
              <w:t>e</w:t>
            </w:r>
            <w:r w:rsidRPr="00644644">
              <w:rPr>
                <w:rFonts w:hint="eastAsia"/>
                <w:lang w:val="en-US" w:eastAsia="zh-CN"/>
              </w:rPr>
              <w:t>x</w:t>
            </w:r>
            <w:r w:rsidRPr="00644644">
              <w:rPr>
                <w:lang w:val="en-US" w:eastAsia="zh-CN"/>
              </w:rPr>
              <w:t>pTime</w:t>
            </w:r>
          </w:p>
        </w:tc>
        <w:tc>
          <w:tcPr>
            <w:tcW w:w="1417" w:type="dxa"/>
            <w:vAlign w:val="center"/>
          </w:tcPr>
          <w:p w14:paraId="30AF2696" w14:textId="77777777" w:rsidR="00AC0B17" w:rsidRPr="00FC29E8" w:rsidRDefault="00AC0B17" w:rsidP="003C3912">
            <w:pPr>
              <w:pStyle w:val="TAL"/>
            </w:pPr>
            <w:r w:rsidRPr="00644644">
              <w:rPr>
                <w:lang w:val="en-US" w:eastAsia="zh-CN"/>
              </w:rPr>
              <w:t>DateTime</w:t>
            </w:r>
          </w:p>
        </w:tc>
        <w:tc>
          <w:tcPr>
            <w:tcW w:w="425" w:type="dxa"/>
            <w:vAlign w:val="center"/>
          </w:tcPr>
          <w:p w14:paraId="4A6822B5" w14:textId="77777777" w:rsidR="00AC0B17" w:rsidRPr="00FC29E8" w:rsidRDefault="00AC0B17" w:rsidP="003C3912">
            <w:pPr>
              <w:pStyle w:val="TAC"/>
            </w:pPr>
            <w:r w:rsidRPr="00644644">
              <w:rPr>
                <w:rFonts w:hint="eastAsia"/>
                <w:lang w:eastAsia="zh-CN"/>
              </w:rPr>
              <w:t>O</w:t>
            </w:r>
          </w:p>
        </w:tc>
        <w:tc>
          <w:tcPr>
            <w:tcW w:w="1134" w:type="dxa"/>
            <w:vAlign w:val="center"/>
          </w:tcPr>
          <w:p w14:paraId="180847E8" w14:textId="77777777" w:rsidR="00AC0B17" w:rsidRPr="00FC29E8" w:rsidRDefault="00AC0B17" w:rsidP="003C3912">
            <w:pPr>
              <w:pStyle w:val="TAC"/>
            </w:pPr>
            <w:r w:rsidRPr="00644644">
              <w:t>0..1</w:t>
            </w:r>
          </w:p>
        </w:tc>
        <w:tc>
          <w:tcPr>
            <w:tcW w:w="3686" w:type="dxa"/>
            <w:vAlign w:val="center"/>
          </w:tcPr>
          <w:p w14:paraId="10BB5412" w14:textId="77777777" w:rsidR="00AC0B17" w:rsidRPr="00D36FB1" w:rsidRDefault="00AC0B17" w:rsidP="003C3912">
            <w:pPr>
              <w:pStyle w:val="TAL"/>
              <w:rPr>
                <w:rFonts w:cs="Arial"/>
                <w:szCs w:val="18"/>
              </w:rPr>
            </w:pPr>
            <w:r w:rsidRPr="00644644">
              <w:rPr>
                <w:lang w:val="en-US" w:eastAsia="zh-CN"/>
              </w:rPr>
              <w:t>Contains the proposed expiration time of the subscription.</w:t>
            </w:r>
          </w:p>
        </w:tc>
        <w:tc>
          <w:tcPr>
            <w:tcW w:w="1307" w:type="dxa"/>
            <w:vAlign w:val="center"/>
          </w:tcPr>
          <w:p w14:paraId="7D94E045" w14:textId="77777777" w:rsidR="00AC0B17" w:rsidRPr="00FC29E8" w:rsidRDefault="00AC0B17" w:rsidP="003C3912">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1121" w:name="_Toc160651720"/>
      <w:r>
        <w:rPr>
          <w:noProof/>
          <w:lang w:eastAsia="zh-CN"/>
        </w:rPr>
        <w:t>6.2.6.2</w:t>
      </w:r>
      <w:r w:rsidRPr="00FC29E8">
        <w:t>.</w:t>
      </w:r>
      <w:r>
        <w:t>5</w:t>
      </w:r>
      <w:r w:rsidRPr="00FC29E8">
        <w:tab/>
        <w:t xml:space="preserve">Type: </w:t>
      </w:r>
      <w:r w:rsidRPr="00D03567">
        <w:t>QoEMetricsResp</w:t>
      </w:r>
      <w:bookmarkEnd w:id="1121"/>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1122" w:name="_Toc160651721"/>
      <w:r>
        <w:rPr>
          <w:noProof/>
          <w:lang w:eastAsia="zh-CN"/>
        </w:rPr>
        <w:t>6.2.6.2</w:t>
      </w:r>
      <w:r w:rsidRPr="00FC29E8">
        <w:t>.</w:t>
      </w:r>
      <w:r>
        <w:t>6</w:t>
      </w:r>
      <w:r w:rsidRPr="00FC29E8">
        <w:tab/>
        <w:t xml:space="preserve">Type: </w:t>
      </w:r>
      <w:bookmarkStart w:id="1123" w:name="_Hlk160143671"/>
      <w:r>
        <w:t>QoE</w:t>
      </w:r>
      <w:r w:rsidRPr="00942475">
        <w:t>Metrics</w:t>
      </w:r>
      <w:r>
        <w:t>Report</w:t>
      </w:r>
      <w:bookmarkEnd w:id="1122"/>
      <w:bookmarkEnd w:id="1123"/>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1124" w:name="_Toc160651722"/>
      <w:r>
        <w:rPr>
          <w:noProof/>
          <w:lang w:eastAsia="zh-CN"/>
        </w:rPr>
        <w:t>6.2.6.2</w:t>
      </w:r>
      <w:r w:rsidRPr="00FC29E8">
        <w:t>.</w:t>
      </w:r>
      <w:r>
        <w:t>7</w:t>
      </w:r>
      <w:r w:rsidRPr="00FC29E8">
        <w:tab/>
        <w:t xml:space="preserve">Type: </w:t>
      </w:r>
      <w:r>
        <w:t>NSLCMRecom</w:t>
      </w:r>
      <w:bookmarkEnd w:id="1124"/>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1125" w:name="_Toc160651723"/>
      <w:r>
        <w:t>6.2</w:t>
      </w:r>
      <w:r w:rsidRPr="00F4442C">
        <w:rPr>
          <w:rFonts w:hint="eastAsia"/>
          <w:lang w:eastAsia="zh-CN"/>
        </w:rPr>
        <w:t>.</w:t>
      </w:r>
      <w:r w:rsidRPr="00F4442C">
        <w:t>6.2.</w:t>
      </w:r>
      <w:r>
        <w:t>8</w:t>
      </w:r>
      <w:r w:rsidRPr="00F4442C">
        <w:tab/>
        <w:t xml:space="preserve">Type: </w:t>
      </w:r>
      <w:r>
        <w:rPr>
          <w:lang w:val="en-US"/>
        </w:rPr>
        <w:t>CollectInfo</w:t>
      </w:r>
      <w:bookmarkEnd w:id="1125"/>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1126" w:name="_Toc160651724"/>
      <w:r>
        <w:t>6.2</w:t>
      </w:r>
      <w:r w:rsidRPr="00F4442C">
        <w:rPr>
          <w:rFonts w:hint="eastAsia"/>
          <w:lang w:eastAsia="zh-CN"/>
        </w:rPr>
        <w:t>.</w:t>
      </w:r>
      <w:r w:rsidRPr="00F4442C">
        <w:t>6.2.</w:t>
      </w:r>
      <w:r>
        <w:t>9</w:t>
      </w:r>
      <w:r w:rsidRPr="00F4442C">
        <w:tab/>
        <w:t xml:space="preserve">Type: </w:t>
      </w:r>
      <w:r>
        <w:t>TriggerCond</w:t>
      </w:r>
      <w:bookmarkEnd w:id="1126"/>
    </w:p>
    <w:p w14:paraId="5B5B1661" w14:textId="77777777" w:rsidR="00AC0B17" w:rsidRPr="00F4442C" w:rsidRDefault="00AC0B17" w:rsidP="00AC0B17">
      <w:pPr>
        <w:pStyle w:val="TH"/>
      </w:pPr>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64CBB0A9" w14:textId="77777777" w:rsidTr="003C3912">
        <w:trPr>
          <w:jc w:val="center"/>
        </w:trPr>
        <w:tc>
          <w:tcPr>
            <w:tcW w:w="1410" w:type="dxa"/>
            <w:shd w:val="clear" w:color="auto" w:fill="C0C0C0"/>
            <w:vAlign w:val="center"/>
            <w:hideMark/>
          </w:tcPr>
          <w:p w14:paraId="507667AC" w14:textId="77777777" w:rsidR="00AC0B17" w:rsidRPr="00F4442C" w:rsidRDefault="00AC0B17" w:rsidP="003C3912">
            <w:pPr>
              <w:pStyle w:val="TAH"/>
            </w:pPr>
            <w:r w:rsidRPr="00F4442C">
              <w:t>Attribute name</w:t>
            </w:r>
          </w:p>
        </w:tc>
        <w:tc>
          <w:tcPr>
            <w:tcW w:w="1559" w:type="dxa"/>
            <w:shd w:val="clear" w:color="auto" w:fill="C0C0C0"/>
            <w:vAlign w:val="center"/>
            <w:hideMark/>
          </w:tcPr>
          <w:p w14:paraId="6974028E" w14:textId="77777777" w:rsidR="00AC0B17" w:rsidRPr="00F4442C" w:rsidRDefault="00AC0B17" w:rsidP="003C3912">
            <w:pPr>
              <w:pStyle w:val="TAH"/>
            </w:pPr>
            <w:r w:rsidRPr="00F4442C">
              <w:t>Data type</w:t>
            </w:r>
          </w:p>
        </w:tc>
        <w:tc>
          <w:tcPr>
            <w:tcW w:w="425" w:type="dxa"/>
            <w:shd w:val="clear" w:color="auto" w:fill="C0C0C0"/>
            <w:vAlign w:val="center"/>
            <w:hideMark/>
          </w:tcPr>
          <w:p w14:paraId="2292EFF5" w14:textId="77777777" w:rsidR="00AC0B17" w:rsidRPr="00F4442C" w:rsidRDefault="00AC0B17" w:rsidP="003C3912">
            <w:pPr>
              <w:pStyle w:val="TAH"/>
            </w:pPr>
            <w:r w:rsidRPr="00F4442C">
              <w:t>P</w:t>
            </w:r>
          </w:p>
        </w:tc>
        <w:tc>
          <w:tcPr>
            <w:tcW w:w="1134" w:type="dxa"/>
            <w:shd w:val="clear" w:color="auto" w:fill="C0C0C0"/>
            <w:vAlign w:val="center"/>
          </w:tcPr>
          <w:p w14:paraId="7A0C52D5" w14:textId="77777777" w:rsidR="00AC0B17" w:rsidRPr="00F4442C" w:rsidRDefault="00AC0B17" w:rsidP="003C3912">
            <w:pPr>
              <w:pStyle w:val="TAH"/>
            </w:pPr>
            <w:r w:rsidRPr="00F4442C">
              <w:t>Cardinality</w:t>
            </w:r>
          </w:p>
        </w:tc>
        <w:tc>
          <w:tcPr>
            <w:tcW w:w="3828" w:type="dxa"/>
            <w:shd w:val="clear" w:color="auto" w:fill="C0C0C0"/>
            <w:vAlign w:val="center"/>
            <w:hideMark/>
          </w:tcPr>
          <w:p w14:paraId="45D2A47F" w14:textId="77777777" w:rsidR="00AC0B17" w:rsidRPr="00F4442C" w:rsidRDefault="00AC0B17" w:rsidP="003C3912">
            <w:pPr>
              <w:pStyle w:val="TAH"/>
              <w:rPr>
                <w:rFonts w:cs="Arial"/>
                <w:szCs w:val="18"/>
              </w:rPr>
            </w:pPr>
            <w:r w:rsidRPr="00F4442C">
              <w:rPr>
                <w:rFonts w:cs="Arial"/>
                <w:szCs w:val="18"/>
              </w:rPr>
              <w:t>Description</w:t>
            </w:r>
          </w:p>
        </w:tc>
        <w:tc>
          <w:tcPr>
            <w:tcW w:w="1275" w:type="dxa"/>
            <w:shd w:val="clear" w:color="auto" w:fill="C0C0C0"/>
            <w:vAlign w:val="center"/>
          </w:tcPr>
          <w:p w14:paraId="3CFD845D"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37E54FC7" w14:textId="77777777" w:rsidTr="003C3912">
        <w:trPr>
          <w:jc w:val="center"/>
        </w:trPr>
        <w:tc>
          <w:tcPr>
            <w:tcW w:w="1410" w:type="dxa"/>
            <w:vAlign w:val="center"/>
          </w:tcPr>
          <w:p w14:paraId="75452B2B" w14:textId="77777777" w:rsidR="00AC0B17" w:rsidRDefault="00AC0B17" w:rsidP="003C3912">
            <w:pPr>
              <w:pStyle w:val="TAL"/>
              <w:rPr>
                <w:lang w:val="en-US" w:eastAsia="zh-CN"/>
              </w:rPr>
            </w:pPr>
            <w:r>
              <w:rPr>
                <w:rFonts w:hint="eastAsia"/>
                <w:lang w:val="en-US" w:eastAsia="zh-CN"/>
              </w:rPr>
              <w:t>tri</w:t>
            </w:r>
            <w:r>
              <w:rPr>
                <w:lang w:val="en-US" w:eastAsia="zh-CN"/>
              </w:rPr>
              <w:t>ggerType</w:t>
            </w:r>
          </w:p>
        </w:tc>
        <w:tc>
          <w:tcPr>
            <w:tcW w:w="1559" w:type="dxa"/>
            <w:vAlign w:val="center"/>
          </w:tcPr>
          <w:p w14:paraId="79960069" w14:textId="77777777" w:rsidR="00AC0B17" w:rsidRDefault="00AC0B17" w:rsidP="003C3912">
            <w:pPr>
              <w:pStyle w:val="TAL"/>
              <w:rPr>
                <w:lang w:val="en-US" w:eastAsia="zh-CN"/>
              </w:rPr>
            </w:pPr>
            <w:r>
              <w:rPr>
                <w:lang w:val="en-US" w:eastAsia="zh-CN"/>
              </w:rPr>
              <w:t>TriggerType</w:t>
            </w:r>
          </w:p>
        </w:tc>
        <w:tc>
          <w:tcPr>
            <w:tcW w:w="425" w:type="dxa"/>
            <w:vAlign w:val="center"/>
          </w:tcPr>
          <w:p w14:paraId="0A9ABCA6" w14:textId="77777777" w:rsidR="00AC0B17" w:rsidRDefault="00AC0B17" w:rsidP="003C3912">
            <w:pPr>
              <w:pStyle w:val="TAC"/>
              <w:rPr>
                <w:lang w:eastAsia="zh-CN"/>
              </w:rPr>
            </w:pPr>
            <w:r>
              <w:rPr>
                <w:lang w:eastAsia="zh-CN"/>
              </w:rPr>
              <w:t>M</w:t>
            </w:r>
          </w:p>
        </w:tc>
        <w:tc>
          <w:tcPr>
            <w:tcW w:w="1134" w:type="dxa"/>
            <w:vAlign w:val="center"/>
          </w:tcPr>
          <w:p w14:paraId="6D43F38F" w14:textId="77777777" w:rsidR="00AC0B17" w:rsidRDefault="00AC0B17" w:rsidP="003C3912">
            <w:pPr>
              <w:pStyle w:val="TAC"/>
              <w:rPr>
                <w:lang w:eastAsia="zh-CN"/>
              </w:rPr>
            </w:pPr>
            <w:r>
              <w:rPr>
                <w:rFonts w:hint="eastAsia"/>
                <w:lang w:eastAsia="zh-CN"/>
              </w:rPr>
              <w:t>1</w:t>
            </w:r>
          </w:p>
        </w:tc>
        <w:tc>
          <w:tcPr>
            <w:tcW w:w="3828" w:type="dxa"/>
            <w:vAlign w:val="center"/>
          </w:tcPr>
          <w:p w14:paraId="62E3AB2F" w14:textId="77777777" w:rsidR="00AC0B17" w:rsidRDefault="00AC0B17" w:rsidP="003C3912">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532B1C30" w14:textId="77777777" w:rsidR="00AC0B17" w:rsidRPr="00F4442C" w:rsidRDefault="00AC0B17" w:rsidP="003C3912">
            <w:pPr>
              <w:pStyle w:val="TAL"/>
              <w:rPr>
                <w:rFonts w:cs="Arial"/>
                <w:szCs w:val="18"/>
              </w:rPr>
            </w:pPr>
          </w:p>
        </w:tc>
      </w:tr>
      <w:tr w:rsidR="00AC0B17" w:rsidRPr="00F4442C" w14:paraId="129ED14A" w14:textId="77777777" w:rsidTr="003C3912">
        <w:trPr>
          <w:jc w:val="center"/>
        </w:trPr>
        <w:tc>
          <w:tcPr>
            <w:tcW w:w="1410" w:type="dxa"/>
            <w:vAlign w:val="center"/>
          </w:tcPr>
          <w:p w14:paraId="7332662C" w14:textId="77777777" w:rsidR="00AC0B17" w:rsidRDefault="00AC0B17" w:rsidP="003C3912">
            <w:pPr>
              <w:pStyle w:val="TAL"/>
              <w:rPr>
                <w:lang w:val="en-US" w:eastAsia="zh-CN"/>
              </w:rPr>
            </w:pPr>
            <w:r w:rsidRPr="00644644">
              <w:t>netSliceId</w:t>
            </w:r>
          </w:p>
        </w:tc>
        <w:tc>
          <w:tcPr>
            <w:tcW w:w="1559" w:type="dxa"/>
            <w:vAlign w:val="center"/>
          </w:tcPr>
          <w:p w14:paraId="6F86A0DD" w14:textId="77777777" w:rsidR="00AC0B17" w:rsidRDefault="00AC0B17" w:rsidP="003C3912">
            <w:pPr>
              <w:pStyle w:val="TAL"/>
              <w:rPr>
                <w:lang w:val="en-US" w:eastAsia="zh-CN"/>
              </w:rPr>
            </w:pPr>
            <w:r w:rsidRPr="00644644">
              <w:t>NetSliceId</w:t>
            </w:r>
          </w:p>
        </w:tc>
        <w:tc>
          <w:tcPr>
            <w:tcW w:w="425" w:type="dxa"/>
            <w:vAlign w:val="center"/>
          </w:tcPr>
          <w:p w14:paraId="1AD63A4B" w14:textId="77777777" w:rsidR="00AC0B17" w:rsidRDefault="00AC0B17" w:rsidP="003C3912">
            <w:pPr>
              <w:pStyle w:val="TAC"/>
              <w:rPr>
                <w:lang w:eastAsia="zh-CN"/>
              </w:rPr>
            </w:pPr>
            <w:r>
              <w:rPr>
                <w:lang w:eastAsia="zh-CN"/>
              </w:rPr>
              <w:t>O</w:t>
            </w:r>
          </w:p>
        </w:tc>
        <w:tc>
          <w:tcPr>
            <w:tcW w:w="1134" w:type="dxa"/>
            <w:vAlign w:val="center"/>
          </w:tcPr>
          <w:p w14:paraId="27871A67" w14:textId="77777777" w:rsidR="00AC0B17" w:rsidRDefault="00AC0B17" w:rsidP="003C3912">
            <w:pPr>
              <w:pStyle w:val="TAC"/>
              <w:rPr>
                <w:lang w:eastAsia="zh-CN"/>
              </w:rPr>
            </w:pPr>
            <w:r>
              <w:rPr>
                <w:lang w:eastAsia="zh-CN"/>
              </w:rPr>
              <w:t>0..1</w:t>
            </w:r>
          </w:p>
        </w:tc>
        <w:tc>
          <w:tcPr>
            <w:tcW w:w="3828" w:type="dxa"/>
            <w:vAlign w:val="center"/>
          </w:tcPr>
          <w:p w14:paraId="050C9C04" w14:textId="77777777" w:rsidR="00AC0B17" w:rsidRDefault="00AC0B17" w:rsidP="003C3912">
            <w:pPr>
              <w:pStyle w:val="TAL"/>
              <w:rPr>
                <w:lang w:val="en-US" w:eastAsia="zh-CN"/>
              </w:rPr>
            </w:pPr>
            <w:r w:rsidRPr="00644644">
              <w:t>Represents the identifier of the targeted network slice.</w:t>
            </w:r>
          </w:p>
        </w:tc>
        <w:tc>
          <w:tcPr>
            <w:tcW w:w="1275" w:type="dxa"/>
            <w:vAlign w:val="center"/>
          </w:tcPr>
          <w:p w14:paraId="4FC9FA94" w14:textId="77777777" w:rsidR="00AC0B17" w:rsidRPr="00F4442C" w:rsidRDefault="00AC0B17" w:rsidP="003C3912">
            <w:pPr>
              <w:pStyle w:val="TAL"/>
              <w:rPr>
                <w:rFonts w:cs="Arial"/>
                <w:szCs w:val="18"/>
              </w:rPr>
            </w:pPr>
          </w:p>
        </w:tc>
      </w:tr>
      <w:tr w:rsidR="00AC0B17" w:rsidRPr="00F4442C" w14:paraId="77A194CA" w14:textId="77777777" w:rsidTr="003C3912">
        <w:trPr>
          <w:jc w:val="center"/>
        </w:trPr>
        <w:tc>
          <w:tcPr>
            <w:tcW w:w="1410" w:type="dxa"/>
            <w:vAlign w:val="center"/>
          </w:tcPr>
          <w:p w14:paraId="71CFCF55" w14:textId="77777777" w:rsidR="00AC0B17" w:rsidRDefault="00AC0B17" w:rsidP="003C3912">
            <w:pPr>
              <w:pStyle w:val="TAL"/>
              <w:rPr>
                <w:lang w:val="en-US" w:eastAsia="zh-CN"/>
              </w:rPr>
            </w:pPr>
            <w:r>
              <w:t>loadLevelThreshold</w:t>
            </w:r>
          </w:p>
        </w:tc>
        <w:tc>
          <w:tcPr>
            <w:tcW w:w="1559" w:type="dxa"/>
            <w:vAlign w:val="center"/>
          </w:tcPr>
          <w:p w14:paraId="4C51ECB6" w14:textId="77777777" w:rsidR="00AC0B17" w:rsidRDefault="00AC0B17" w:rsidP="003C3912">
            <w:pPr>
              <w:pStyle w:val="TAL"/>
              <w:rPr>
                <w:lang w:val="en-US" w:eastAsia="zh-CN"/>
              </w:rPr>
            </w:pPr>
            <w:r>
              <w:rPr>
                <w:rFonts w:hint="eastAsia"/>
                <w:lang w:val="en-US" w:eastAsia="zh-CN"/>
              </w:rPr>
              <w:t>i</w:t>
            </w:r>
            <w:r>
              <w:rPr>
                <w:lang w:val="en-US" w:eastAsia="zh-CN"/>
              </w:rPr>
              <w:t>nteger</w:t>
            </w:r>
          </w:p>
        </w:tc>
        <w:tc>
          <w:tcPr>
            <w:tcW w:w="425" w:type="dxa"/>
            <w:vAlign w:val="center"/>
          </w:tcPr>
          <w:p w14:paraId="7DF2CD44" w14:textId="77777777" w:rsidR="00AC0B17" w:rsidRDefault="00AC0B17" w:rsidP="003C3912">
            <w:pPr>
              <w:pStyle w:val="TAC"/>
              <w:rPr>
                <w:lang w:eastAsia="zh-CN"/>
              </w:rPr>
            </w:pPr>
            <w:r>
              <w:rPr>
                <w:lang w:eastAsia="zh-CN"/>
              </w:rPr>
              <w:t>O</w:t>
            </w:r>
          </w:p>
        </w:tc>
        <w:tc>
          <w:tcPr>
            <w:tcW w:w="1134" w:type="dxa"/>
            <w:vAlign w:val="center"/>
          </w:tcPr>
          <w:p w14:paraId="66B9B106" w14:textId="77777777" w:rsidR="00AC0B17" w:rsidRDefault="00AC0B17" w:rsidP="003C3912">
            <w:pPr>
              <w:pStyle w:val="TAC"/>
              <w:rPr>
                <w:lang w:eastAsia="zh-CN"/>
              </w:rPr>
            </w:pPr>
            <w:r>
              <w:rPr>
                <w:rFonts w:hint="eastAsia"/>
                <w:lang w:eastAsia="zh-CN"/>
              </w:rPr>
              <w:t>0</w:t>
            </w:r>
            <w:r>
              <w:rPr>
                <w:lang w:eastAsia="zh-CN"/>
              </w:rPr>
              <w:t>..1</w:t>
            </w:r>
          </w:p>
        </w:tc>
        <w:tc>
          <w:tcPr>
            <w:tcW w:w="3828" w:type="dxa"/>
            <w:vAlign w:val="center"/>
          </w:tcPr>
          <w:p w14:paraId="7CC90ED0" w14:textId="77777777" w:rsidR="00AC0B17" w:rsidRPr="000C53F7" w:rsidRDefault="00AC0B17" w:rsidP="003C3912">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sidRPr="00644644">
              <w:t>netSliceId</w:t>
            </w:r>
            <w:r w:rsidRPr="00975BFD">
              <w:rPr>
                <w:rFonts w:cs="Arial"/>
                <w:szCs w:val="18"/>
                <w:lang w:eastAsia="zh-CN"/>
              </w:rPr>
              <w:t xml:space="preserve"> exceeds the threshold</w:t>
            </w:r>
            <w:r w:rsidRPr="000C53F7">
              <w:rPr>
                <w:lang w:val="en-US" w:eastAsia="zh-CN"/>
              </w:rPr>
              <w:t>.</w:t>
            </w:r>
          </w:p>
          <w:p w14:paraId="484A4762" w14:textId="77777777" w:rsidR="00AC0B17" w:rsidRPr="000C53F7" w:rsidRDefault="00AC0B17" w:rsidP="003C3912">
            <w:pPr>
              <w:pStyle w:val="TAL"/>
              <w:rPr>
                <w:lang w:val="en-US" w:eastAsia="zh-CN"/>
              </w:rPr>
            </w:pPr>
          </w:p>
          <w:p w14:paraId="64A16453" w14:textId="77777777" w:rsidR="00AC0B17" w:rsidRPr="000C53F7" w:rsidRDefault="00AC0B17" w:rsidP="003C3912">
            <w:pPr>
              <w:pStyle w:val="TAL"/>
              <w:rPr>
                <w:lang w:val="en-US" w:eastAsia="zh-CN"/>
              </w:rPr>
            </w:pPr>
            <w:r>
              <w:rPr>
                <w:lang w:val="en-US" w:eastAsia="zh-CN"/>
              </w:rPr>
              <w:t>Should</w:t>
            </w:r>
            <w:r w:rsidRPr="000C53F7">
              <w:rPr>
                <w:lang w:val="en-US" w:eastAsia="zh-CN"/>
              </w:rPr>
              <w:t xml:space="preserve"> be included when subscribed event is "</w:t>
            </w:r>
            <w:r>
              <w:rPr>
                <w:lang w:eastAsia="zh-CN"/>
              </w:rPr>
              <w:t>NETWORK_SLICE_LOAD</w:t>
            </w:r>
            <w:r w:rsidRPr="000C53F7">
              <w:rPr>
                <w:lang w:val="en-US" w:eastAsia="zh-CN"/>
              </w:rPr>
              <w:t xml:space="preserve">". </w:t>
            </w:r>
          </w:p>
          <w:p w14:paraId="1E92A94F" w14:textId="77777777" w:rsidR="00AC0B17" w:rsidRDefault="00AC0B17" w:rsidP="003C3912">
            <w:pPr>
              <w:pStyle w:val="TAL"/>
              <w:rPr>
                <w:lang w:val="en-US" w:eastAsia="zh-CN"/>
              </w:rPr>
            </w:pPr>
            <w:r w:rsidRPr="000C53F7">
              <w:rPr>
                <w:lang w:val="en-US" w:eastAsia="zh-CN"/>
              </w:rPr>
              <w:t>Minimum = 0. Maximum = 100.</w:t>
            </w:r>
          </w:p>
        </w:tc>
        <w:tc>
          <w:tcPr>
            <w:tcW w:w="1275" w:type="dxa"/>
            <w:vAlign w:val="center"/>
          </w:tcPr>
          <w:p w14:paraId="7B75F76A" w14:textId="77777777" w:rsidR="00AC0B17" w:rsidRPr="00F4442C" w:rsidRDefault="00AC0B17" w:rsidP="003C3912">
            <w:pPr>
              <w:pStyle w:val="TAL"/>
              <w:rPr>
                <w:rFonts w:cs="Arial"/>
                <w:szCs w:val="18"/>
              </w:rPr>
            </w:pPr>
          </w:p>
        </w:tc>
      </w:tr>
      <w:tr w:rsidR="00AC0B17" w:rsidRPr="00F4442C" w14:paraId="5D409248" w14:textId="77777777" w:rsidTr="003C3912">
        <w:trPr>
          <w:jc w:val="center"/>
        </w:trPr>
        <w:tc>
          <w:tcPr>
            <w:tcW w:w="1410" w:type="dxa"/>
            <w:vAlign w:val="center"/>
          </w:tcPr>
          <w:p w14:paraId="0CD6102F" w14:textId="77777777" w:rsidR="00AC0B17" w:rsidRDefault="00AC0B17" w:rsidP="003C3912">
            <w:pPr>
              <w:pStyle w:val="TAL"/>
              <w:rPr>
                <w:lang w:val="en-US" w:eastAsia="zh-CN"/>
              </w:rPr>
            </w:pPr>
            <w:r>
              <w:t>perfThreshold</w:t>
            </w:r>
          </w:p>
        </w:tc>
        <w:tc>
          <w:tcPr>
            <w:tcW w:w="1559" w:type="dxa"/>
            <w:vAlign w:val="center"/>
          </w:tcPr>
          <w:p w14:paraId="0B3785DD" w14:textId="77777777" w:rsidR="00AC0B17" w:rsidRDefault="00AC0B17" w:rsidP="003C3912">
            <w:pPr>
              <w:pStyle w:val="TAL"/>
              <w:rPr>
                <w:lang w:val="en-US" w:eastAsia="zh-CN"/>
              </w:rPr>
            </w:pPr>
            <w:r>
              <w:t>ThresholdLevel</w:t>
            </w:r>
          </w:p>
        </w:tc>
        <w:tc>
          <w:tcPr>
            <w:tcW w:w="425" w:type="dxa"/>
            <w:vAlign w:val="center"/>
          </w:tcPr>
          <w:p w14:paraId="6C1717E5" w14:textId="77777777" w:rsidR="00AC0B17" w:rsidRDefault="00AC0B17" w:rsidP="003C3912">
            <w:pPr>
              <w:pStyle w:val="TAC"/>
              <w:rPr>
                <w:lang w:eastAsia="zh-CN"/>
              </w:rPr>
            </w:pPr>
            <w:r>
              <w:rPr>
                <w:rFonts w:hint="eastAsia"/>
                <w:lang w:eastAsia="zh-CN"/>
              </w:rPr>
              <w:t>O</w:t>
            </w:r>
          </w:p>
        </w:tc>
        <w:tc>
          <w:tcPr>
            <w:tcW w:w="1134" w:type="dxa"/>
            <w:vAlign w:val="center"/>
          </w:tcPr>
          <w:p w14:paraId="4CFC9743" w14:textId="77777777" w:rsidR="00AC0B17" w:rsidRDefault="00AC0B17" w:rsidP="003C3912">
            <w:pPr>
              <w:pStyle w:val="TAC"/>
              <w:rPr>
                <w:lang w:eastAsia="zh-CN"/>
              </w:rPr>
            </w:pPr>
            <w:r>
              <w:rPr>
                <w:rFonts w:hint="eastAsia"/>
                <w:lang w:eastAsia="zh-CN"/>
              </w:rPr>
              <w:t>0</w:t>
            </w:r>
            <w:r>
              <w:rPr>
                <w:lang w:eastAsia="zh-CN"/>
              </w:rPr>
              <w:t>..1</w:t>
            </w:r>
          </w:p>
        </w:tc>
        <w:tc>
          <w:tcPr>
            <w:tcW w:w="3828" w:type="dxa"/>
            <w:vAlign w:val="center"/>
          </w:tcPr>
          <w:p w14:paraId="1143D4E9" w14:textId="77777777" w:rsidR="00AC0B17" w:rsidRDefault="00AC0B17" w:rsidP="003C3912">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r w:rsidRPr="00975BFD">
              <w:rPr>
                <w:rFonts w:cs="Arial"/>
                <w:szCs w:val="18"/>
                <w:lang w:eastAsia="zh-CN"/>
              </w:rPr>
              <w:t>performance</w:t>
            </w:r>
            <w:r>
              <w:rPr>
                <w:rFonts w:cs="Arial"/>
                <w:szCs w:val="18"/>
                <w:lang w:eastAsia="zh-CN"/>
              </w:rPr>
              <w:t xml:space="preserve"> when the </w:t>
            </w:r>
            <w:r w:rsidRPr="00975BFD">
              <w:rPr>
                <w:rFonts w:cs="Arial"/>
                <w:szCs w:val="18"/>
                <w:lang w:eastAsia="zh-CN"/>
              </w:rPr>
              <w:t>performance exceeds the threshold</w:t>
            </w:r>
            <w:r>
              <w:rPr>
                <w:rFonts w:cs="Arial"/>
                <w:szCs w:val="18"/>
                <w:lang w:eastAsia="zh-CN"/>
              </w:rPr>
              <w:t>.</w:t>
            </w:r>
          </w:p>
        </w:tc>
        <w:tc>
          <w:tcPr>
            <w:tcW w:w="1275" w:type="dxa"/>
            <w:vAlign w:val="center"/>
          </w:tcPr>
          <w:p w14:paraId="724BB3E0" w14:textId="77777777" w:rsidR="00AC0B17" w:rsidRPr="00F4442C" w:rsidRDefault="00AC0B17" w:rsidP="003C3912">
            <w:pPr>
              <w:pStyle w:val="TAL"/>
              <w:rPr>
                <w:rFonts w:cs="Arial"/>
                <w:szCs w:val="18"/>
              </w:rPr>
            </w:pPr>
          </w:p>
        </w:tc>
      </w:tr>
      <w:tr w:rsidR="00AC0B17" w:rsidRPr="00F4442C" w14:paraId="47426029" w14:textId="77777777" w:rsidTr="003C3912">
        <w:trPr>
          <w:jc w:val="center"/>
        </w:trPr>
        <w:tc>
          <w:tcPr>
            <w:tcW w:w="1410" w:type="dxa"/>
            <w:vAlign w:val="center"/>
          </w:tcPr>
          <w:p w14:paraId="1138C261" w14:textId="77777777" w:rsidR="00AC0B17" w:rsidRDefault="00AC0B17" w:rsidP="003C3912">
            <w:pPr>
              <w:pStyle w:val="TAL"/>
              <w:rPr>
                <w:lang w:val="en-US" w:eastAsia="zh-CN"/>
              </w:rPr>
            </w:pPr>
            <w:r>
              <w:rPr>
                <w:lang w:val="en-US" w:eastAsia="zh-CN"/>
              </w:rPr>
              <w:t>qoeMetric</w:t>
            </w:r>
          </w:p>
        </w:tc>
        <w:tc>
          <w:tcPr>
            <w:tcW w:w="1559" w:type="dxa"/>
            <w:vAlign w:val="center"/>
          </w:tcPr>
          <w:p w14:paraId="4985BE22" w14:textId="77777777" w:rsidR="00AC0B17" w:rsidRDefault="00AC0B17" w:rsidP="003C3912">
            <w:pPr>
              <w:pStyle w:val="TAL"/>
              <w:rPr>
                <w:lang w:val="en-US" w:eastAsia="zh-CN"/>
              </w:rPr>
            </w:pPr>
            <w:r>
              <w:rPr>
                <w:rFonts w:hint="eastAsia"/>
              </w:rPr>
              <w:t>a</w:t>
            </w:r>
            <w:r>
              <w:t>rray(QoEMetric)</w:t>
            </w:r>
          </w:p>
        </w:tc>
        <w:tc>
          <w:tcPr>
            <w:tcW w:w="425" w:type="dxa"/>
            <w:vAlign w:val="center"/>
          </w:tcPr>
          <w:p w14:paraId="2ADBEF5A" w14:textId="77777777" w:rsidR="00AC0B17" w:rsidRDefault="00AC0B17" w:rsidP="003C3912">
            <w:pPr>
              <w:pStyle w:val="TAC"/>
              <w:rPr>
                <w:lang w:eastAsia="zh-CN"/>
              </w:rPr>
            </w:pPr>
            <w:r>
              <w:rPr>
                <w:rFonts w:hint="eastAsia"/>
                <w:lang w:eastAsia="zh-CN"/>
              </w:rPr>
              <w:t>O</w:t>
            </w:r>
          </w:p>
        </w:tc>
        <w:tc>
          <w:tcPr>
            <w:tcW w:w="1134" w:type="dxa"/>
            <w:vAlign w:val="center"/>
          </w:tcPr>
          <w:p w14:paraId="527A10BB" w14:textId="77777777" w:rsidR="00AC0B17" w:rsidRDefault="00AC0B17" w:rsidP="003C3912">
            <w:pPr>
              <w:pStyle w:val="TAC"/>
              <w:rPr>
                <w:lang w:eastAsia="zh-CN"/>
              </w:rPr>
            </w:pPr>
            <w:r>
              <w:rPr>
                <w:rFonts w:hint="eastAsia"/>
                <w:lang w:eastAsia="zh-CN"/>
              </w:rPr>
              <w:t>1</w:t>
            </w:r>
            <w:r>
              <w:rPr>
                <w:lang w:eastAsia="zh-CN"/>
              </w:rPr>
              <w:t>..N</w:t>
            </w:r>
          </w:p>
        </w:tc>
        <w:tc>
          <w:tcPr>
            <w:tcW w:w="3828" w:type="dxa"/>
            <w:vAlign w:val="center"/>
          </w:tcPr>
          <w:p w14:paraId="2FE0C940" w14:textId="77777777" w:rsidR="00AC0B17" w:rsidRDefault="00AC0B17" w:rsidP="003C3912">
            <w:pPr>
              <w:pStyle w:val="TAL"/>
              <w:rPr>
                <w:lang w:val="en-US" w:eastAsia="zh-CN"/>
              </w:rPr>
            </w:pPr>
            <w:r>
              <w:rPr>
                <w:rFonts w:hint="eastAsia"/>
              </w:rPr>
              <w:t>C</w:t>
            </w:r>
            <w:r>
              <w:t>ontains the QoE metric type and the corresponding QoE threshold.</w:t>
            </w:r>
          </w:p>
        </w:tc>
        <w:tc>
          <w:tcPr>
            <w:tcW w:w="1275" w:type="dxa"/>
            <w:vAlign w:val="center"/>
          </w:tcPr>
          <w:p w14:paraId="5D9564A1" w14:textId="77777777" w:rsidR="00AC0B17" w:rsidRPr="00F4442C" w:rsidRDefault="00AC0B17" w:rsidP="003C3912">
            <w:pPr>
              <w:pStyle w:val="TAL"/>
              <w:rPr>
                <w:rFonts w:cs="Arial"/>
                <w:szCs w:val="18"/>
              </w:rPr>
            </w:pPr>
          </w:p>
        </w:tc>
      </w:tr>
    </w:tbl>
    <w:p w14:paraId="586FDF68" w14:textId="77777777" w:rsidR="00AC0B17" w:rsidRDefault="00AC0B17" w:rsidP="00AC0B17"/>
    <w:p w14:paraId="56DA82CE" w14:textId="77777777" w:rsidR="00AC0B17" w:rsidRPr="00F4442C" w:rsidRDefault="00AC0B17" w:rsidP="00AC0B17">
      <w:pPr>
        <w:pStyle w:val="51"/>
        <w:rPr>
          <w:lang w:eastAsia="zh-CN"/>
        </w:rPr>
      </w:pPr>
      <w:bookmarkStart w:id="1127" w:name="_Toc160651725"/>
      <w:r>
        <w:t>6.2</w:t>
      </w:r>
      <w:r w:rsidRPr="00F4442C">
        <w:rPr>
          <w:rFonts w:hint="eastAsia"/>
          <w:lang w:eastAsia="zh-CN"/>
        </w:rPr>
        <w:t>.</w:t>
      </w:r>
      <w:r w:rsidRPr="00F4442C">
        <w:t>6.2.</w:t>
      </w:r>
      <w:r>
        <w:t>10</w:t>
      </w:r>
      <w:r w:rsidRPr="00F4442C">
        <w:tab/>
        <w:t xml:space="preserve">Type: </w:t>
      </w:r>
      <w:r>
        <w:rPr>
          <w:lang w:val="en-US"/>
        </w:rPr>
        <w:t>QoEMetric</w:t>
      </w:r>
      <w:bookmarkEnd w:id="1127"/>
    </w:p>
    <w:p w14:paraId="17D8F380" w14:textId="77777777" w:rsidR="00AC0B17" w:rsidRPr="00F4442C" w:rsidRDefault="00AC0B17" w:rsidP="00AC0B17">
      <w:pPr>
        <w:pStyle w:val="TH"/>
      </w:pPr>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06CBE6C1" w14:textId="77777777" w:rsidTr="003C3912">
        <w:trPr>
          <w:jc w:val="center"/>
        </w:trPr>
        <w:tc>
          <w:tcPr>
            <w:tcW w:w="1410" w:type="dxa"/>
            <w:shd w:val="clear" w:color="auto" w:fill="C0C0C0"/>
            <w:vAlign w:val="center"/>
            <w:hideMark/>
          </w:tcPr>
          <w:p w14:paraId="79024718" w14:textId="77777777" w:rsidR="00AC0B17" w:rsidRPr="00F4442C" w:rsidRDefault="00AC0B17" w:rsidP="003C3912">
            <w:pPr>
              <w:pStyle w:val="TAH"/>
            </w:pPr>
            <w:r w:rsidRPr="00F4442C">
              <w:t>Attribute name</w:t>
            </w:r>
          </w:p>
        </w:tc>
        <w:tc>
          <w:tcPr>
            <w:tcW w:w="1559" w:type="dxa"/>
            <w:shd w:val="clear" w:color="auto" w:fill="C0C0C0"/>
            <w:vAlign w:val="center"/>
            <w:hideMark/>
          </w:tcPr>
          <w:p w14:paraId="676E5C80" w14:textId="77777777" w:rsidR="00AC0B17" w:rsidRPr="00F4442C" w:rsidRDefault="00AC0B17" w:rsidP="003C3912">
            <w:pPr>
              <w:pStyle w:val="TAH"/>
            </w:pPr>
            <w:r w:rsidRPr="00F4442C">
              <w:t>Data type</w:t>
            </w:r>
          </w:p>
        </w:tc>
        <w:tc>
          <w:tcPr>
            <w:tcW w:w="425" w:type="dxa"/>
            <w:shd w:val="clear" w:color="auto" w:fill="C0C0C0"/>
            <w:vAlign w:val="center"/>
            <w:hideMark/>
          </w:tcPr>
          <w:p w14:paraId="0FDF9336" w14:textId="77777777" w:rsidR="00AC0B17" w:rsidRPr="00F4442C" w:rsidRDefault="00AC0B17" w:rsidP="003C3912">
            <w:pPr>
              <w:pStyle w:val="TAH"/>
            </w:pPr>
            <w:r w:rsidRPr="00F4442C">
              <w:t>P</w:t>
            </w:r>
          </w:p>
        </w:tc>
        <w:tc>
          <w:tcPr>
            <w:tcW w:w="1134" w:type="dxa"/>
            <w:shd w:val="clear" w:color="auto" w:fill="C0C0C0"/>
            <w:vAlign w:val="center"/>
          </w:tcPr>
          <w:p w14:paraId="0F1F4A00" w14:textId="77777777" w:rsidR="00AC0B17" w:rsidRPr="00F4442C" w:rsidRDefault="00AC0B17" w:rsidP="003C3912">
            <w:pPr>
              <w:pStyle w:val="TAH"/>
            </w:pPr>
            <w:r w:rsidRPr="00F4442C">
              <w:t>Cardinality</w:t>
            </w:r>
          </w:p>
        </w:tc>
        <w:tc>
          <w:tcPr>
            <w:tcW w:w="3828" w:type="dxa"/>
            <w:shd w:val="clear" w:color="auto" w:fill="C0C0C0"/>
            <w:vAlign w:val="center"/>
            <w:hideMark/>
          </w:tcPr>
          <w:p w14:paraId="3E668B23" w14:textId="77777777" w:rsidR="00AC0B17" w:rsidRPr="00F4442C" w:rsidRDefault="00AC0B17" w:rsidP="003C3912">
            <w:pPr>
              <w:pStyle w:val="TAH"/>
              <w:rPr>
                <w:rFonts w:cs="Arial"/>
                <w:szCs w:val="18"/>
              </w:rPr>
            </w:pPr>
            <w:r w:rsidRPr="00F4442C">
              <w:rPr>
                <w:rFonts w:cs="Arial"/>
                <w:szCs w:val="18"/>
              </w:rPr>
              <w:t>Description</w:t>
            </w:r>
          </w:p>
        </w:tc>
        <w:tc>
          <w:tcPr>
            <w:tcW w:w="1275" w:type="dxa"/>
            <w:shd w:val="clear" w:color="auto" w:fill="C0C0C0"/>
            <w:vAlign w:val="center"/>
          </w:tcPr>
          <w:p w14:paraId="7EF48CD6"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674C47F1" w14:textId="77777777" w:rsidTr="003C3912">
        <w:trPr>
          <w:jc w:val="center"/>
        </w:trPr>
        <w:tc>
          <w:tcPr>
            <w:tcW w:w="1410" w:type="dxa"/>
            <w:vAlign w:val="center"/>
          </w:tcPr>
          <w:p w14:paraId="57603B13" w14:textId="77777777" w:rsidR="00AC0B17" w:rsidRDefault="00AC0B17" w:rsidP="003C3912">
            <w:pPr>
              <w:pStyle w:val="TAL"/>
              <w:rPr>
                <w:lang w:val="en-US" w:eastAsia="zh-CN"/>
              </w:rPr>
            </w:pPr>
            <w:r>
              <w:rPr>
                <w:rFonts w:hint="eastAsia"/>
                <w:lang w:val="en-US" w:eastAsia="zh-CN"/>
              </w:rPr>
              <w:t>q</w:t>
            </w:r>
            <w:r>
              <w:rPr>
                <w:lang w:val="en-US" w:eastAsia="zh-CN"/>
              </w:rPr>
              <w:t>oeType</w:t>
            </w:r>
          </w:p>
        </w:tc>
        <w:tc>
          <w:tcPr>
            <w:tcW w:w="1559" w:type="dxa"/>
            <w:vAlign w:val="center"/>
          </w:tcPr>
          <w:p w14:paraId="21C73440" w14:textId="77777777" w:rsidR="00AC0B17" w:rsidRDefault="00AC0B17" w:rsidP="003C3912">
            <w:pPr>
              <w:pStyle w:val="TAL"/>
              <w:rPr>
                <w:lang w:val="en-US" w:eastAsia="zh-CN"/>
              </w:rPr>
            </w:pPr>
            <w:r>
              <w:rPr>
                <w:lang w:val="en-US" w:eastAsia="zh-CN"/>
              </w:rPr>
              <w:t>QoEType</w:t>
            </w:r>
          </w:p>
        </w:tc>
        <w:tc>
          <w:tcPr>
            <w:tcW w:w="425" w:type="dxa"/>
            <w:vAlign w:val="center"/>
          </w:tcPr>
          <w:p w14:paraId="722C47C0" w14:textId="77777777" w:rsidR="00AC0B17" w:rsidRDefault="00AC0B17" w:rsidP="003C3912">
            <w:pPr>
              <w:pStyle w:val="TAC"/>
              <w:rPr>
                <w:lang w:eastAsia="zh-CN"/>
              </w:rPr>
            </w:pPr>
            <w:r>
              <w:rPr>
                <w:lang w:eastAsia="zh-CN"/>
              </w:rPr>
              <w:t>M</w:t>
            </w:r>
          </w:p>
        </w:tc>
        <w:tc>
          <w:tcPr>
            <w:tcW w:w="1134" w:type="dxa"/>
            <w:vAlign w:val="center"/>
          </w:tcPr>
          <w:p w14:paraId="27C97C0D" w14:textId="77777777" w:rsidR="00AC0B17" w:rsidRDefault="00AC0B17" w:rsidP="003C3912">
            <w:pPr>
              <w:pStyle w:val="TAC"/>
              <w:rPr>
                <w:lang w:eastAsia="zh-CN"/>
              </w:rPr>
            </w:pPr>
            <w:r>
              <w:rPr>
                <w:rFonts w:hint="eastAsia"/>
                <w:lang w:eastAsia="zh-CN"/>
              </w:rPr>
              <w:t>1</w:t>
            </w:r>
          </w:p>
        </w:tc>
        <w:tc>
          <w:tcPr>
            <w:tcW w:w="3828" w:type="dxa"/>
            <w:vAlign w:val="center"/>
          </w:tcPr>
          <w:p w14:paraId="77A8B664" w14:textId="77777777" w:rsidR="00AC0B17" w:rsidRDefault="00AC0B17" w:rsidP="003C3912">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1E6A18F6" w14:textId="77777777" w:rsidR="00AC0B17" w:rsidRPr="00F4442C" w:rsidRDefault="00AC0B17" w:rsidP="003C3912">
            <w:pPr>
              <w:pStyle w:val="TAL"/>
              <w:rPr>
                <w:rFonts w:cs="Arial"/>
                <w:szCs w:val="18"/>
              </w:rPr>
            </w:pPr>
          </w:p>
        </w:tc>
      </w:tr>
      <w:tr w:rsidR="00AC0B17" w:rsidRPr="00F4442C" w14:paraId="11B03078" w14:textId="77777777" w:rsidTr="003C3912">
        <w:trPr>
          <w:jc w:val="center"/>
        </w:trPr>
        <w:tc>
          <w:tcPr>
            <w:tcW w:w="1410" w:type="dxa"/>
            <w:vAlign w:val="center"/>
          </w:tcPr>
          <w:p w14:paraId="7470D9B1" w14:textId="77777777" w:rsidR="00AC0B17" w:rsidRDefault="00AC0B17" w:rsidP="003C3912">
            <w:pPr>
              <w:pStyle w:val="TAL"/>
              <w:rPr>
                <w:lang w:val="en-US" w:eastAsia="zh-CN"/>
              </w:rPr>
            </w:pPr>
            <w:r w:rsidRPr="00D942C4">
              <w:rPr>
                <w:lang w:val="en-US" w:eastAsia="zh-CN"/>
              </w:rPr>
              <w:t>latency</w:t>
            </w:r>
          </w:p>
        </w:tc>
        <w:tc>
          <w:tcPr>
            <w:tcW w:w="1559" w:type="dxa"/>
            <w:vAlign w:val="center"/>
          </w:tcPr>
          <w:p w14:paraId="285C3FC8" w14:textId="77777777" w:rsidR="00AC0B17" w:rsidRDefault="00AC0B17" w:rsidP="003C3912">
            <w:pPr>
              <w:pStyle w:val="TAL"/>
              <w:rPr>
                <w:lang w:val="en-US" w:eastAsia="zh-CN"/>
              </w:rPr>
            </w:pPr>
            <w:r w:rsidRPr="00D942C4">
              <w:rPr>
                <w:lang w:val="en-US" w:eastAsia="zh-CN"/>
              </w:rPr>
              <w:t>Float</w:t>
            </w:r>
          </w:p>
        </w:tc>
        <w:tc>
          <w:tcPr>
            <w:tcW w:w="425" w:type="dxa"/>
            <w:vAlign w:val="center"/>
          </w:tcPr>
          <w:p w14:paraId="7607A575" w14:textId="77777777" w:rsidR="00AC0B17" w:rsidRDefault="00AC0B17" w:rsidP="003C3912">
            <w:pPr>
              <w:pStyle w:val="TAC"/>
              <w:rPr>
                <w:lang w:eastAsia="zh-CN"/>
              </w:rPr>
            </w:pPr>
            <w:r>
              <w:rPr>
                <w:lang w:eastAsia="zh-CN"/>
              </w:rPr>
              <w:t>O</w:t>
            </w:r>
          </w:p>
        </w:tc>
        <w:tc>
          <w:tcPr>
            <w:tcW w:w="1134" w:type="dxa"/>
            <w:vAlign w:val="center"/>
          </w:tcPr>
          <w:p w14:paraId="1E63767D"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68C54BFC"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7400F3B0" w14:textId="77777777" w:rsidR="00AC0B17" w:rsidRDefault="00AC0B17" w:rsidP="003C3912">
            <w:pPr>
              <w:pStyle w:val="TAL"/>
              <w:rPr>
                <w:lang w:val="en-US" w:eastAsia="zh-CN"/>
              </w:rPr>
            </w:pPr>
          </w:p>
          <w:p w14:paraId="63918B6A" w14:textId="77777777" w:rsidR="00AC0B17" w:rsidRDefault="00AC0B17" w:rsidP="003C3912">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619E51AC" w14:textId="77777777" w:rsidR="00AC0B17" w:rsidRPr="00F4442C" w:rsidRDefault="00AC0B17" w:rsidP="003C3912">
            <w:pPr>
              <w:pStyle w:val="TAL"/>
              <w:rPr>
                <w:rFonts w:cs="Arial"/>
                <w:szCs w:val="18"/>
              </w:rPr>
            </w:pPr>
          </w:p>
        </w:tc>
      </w:tr>
      <w:tr w:rsidR="00AC0B17" w:rsidRPr="00F4442C" w14:paraId="167F990B" w14:textId="77777777" w:rsidTr="003C3912">
        <w:trPr>
          <w:jc w:val="center"/>
        </w:trPr>
        <w:tc>
          <w:tcPr>
            <w:tcW w:w="1410" w:type="dxa"/>
            <w:vAlign w:val="center"/>
          </w:tcPr>
          <w:p w14:paraId="2F401E2C" w14:textId="77777777" w:rsidR="00AC0B17" w:rsidRDefault="00AC0B17" w:rsidP="003C3912">
            <w:pPr>
              <w:pStyle w:val="TAL"/>
              <w:rPr>
                <w:lang w:val="en-US" w:eastAsia="zh-CN"/>
              </w:rPr>
            </w:pPr>
            <w:r w:rsidRPr="00D942C4">
              <w:rPr>
                <w:lang w:val="en-US" w:eastAsia="zh-CN"/>
              </w:rPr>
              <w:t>throughput</w:t>
            </w:r>
          </w:p>
        </w:tc>
        <w:tc>
          <w:tcPr>
            <w:tcW w:w="1559" w:type="dxa"/>
            <w:vAlign w:val="center"/>
          </w:tcPr>
          <w:p w14:paraId="49D248C3" w14:textId="77777777" w:rsidR="00AC0B17" w:rsidRDefault="00AC0B17" w:rsidP="003C3912">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233E4552" w14:textId="77777777" w:rsidR="00AC0B17" w:rsidRDefault="00AC0B17" w:rsidP="003C3912">
            <w:pPr>
              <w:pStyle w:val="TAC"/>
              <w:rPr>
                <w:lang w:eastAsia="zh-CN"/>
              </w:rPr>
            </w:pPr>
            <w:r>
              <w:rPr>
                <w:lang w:eastAsia="zh-CN"/>
              </w:rPr>
              <w:t>O</w:t>
            </w:r>
          </w:p>
        </w:tc>
        <w:tc>
          <w:tcPr>
            <w:tcW w:w="1134" w:type="dxa"/>
            <w:vAlign w:val="center"/>
          </w:tcPr>
          <w:p w14:paraId="26F62485"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4BE3D1F7"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7DFACDCA" w14:textId="77777777" w:rsidR="00AC0B17" w:rsidRDefault="00AC0B17" w:rsidP="003C3912">
            <w:pPr>
              <w:pStyle w:val="TAL"/>
              <w:rPr>
                <w:lang w:val="en-US" w:eastAsia="zh-CN"/>
              </w:rPr>
            </w:pPr>
          </w:p>
          <w:p w14:paraId="19B5AF27" w14:textId="77777777" w:rsidR="00AC0B17" w:rsidRDefault="00AC0B17" w:rsidP="003C3912">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6A0D2CE1" w14:textId="77777777" w:rsidR="00AC0B17" w:rsidRPr="00F4442C" w:rsidRDefault="00AC0B17" w:rsidP="003C3912">
            <w:pPr>
              <w:pStyle w:val="TAL"/>
              <w:rPr>
                <w:rFonts w:cs="Arial"/>
                <w:szCs w:val="18"/>
              </w:rPr>
            </w:pPr>
          </w:p>
        </w:tc>
      </w:tr>
      <w:tr w:rsidR="00AC0B17" w:rsidRPr="00F4442C" w14:paraId="69BC5E75" w14:textId="77777777" w:rsidTr="003C3912">
        <w:trPr>
          <w:jc w:val="center"/>
        </w:trPr>
        <w:tc>
          <w:tcPr>
            <w:tcW w:w="1410" w:type="dxa"/>
            <w:vAlign w:val="center"/>
          </w:tcPr>
          <w:p w14:paraId="381F04A7" w14:textId="77777777" w:rsidR="00AC0B17" w:rsidRDefault="00AC0B17" w:rsidP="003C3912">
            <w:pPr>
              <w:pStyle w:val="TAL"/>
              <w:rPr>
                <w:lang w:val="en-US" w:eastAsia="zh-CN"/>
              </w:rPr>
            </w:pPr>
            <w:r w:rsidRPr="00D942C4">
              <w:rPr>
                <w:lang w:val="en-US" w:eastAsia="zh-CN"/>
              </w:rPr>
              <w:t>jitter</w:t>
            </w:r>
          </w:p>
        </w:tc>
        <w:tc>
          <w:tcPr>
            <w:tcW w:w="1559" w:type="dxa"/>
            <w:vAlign w:val="center"/>
          </w:tcPr>
          <w:p w14:paraId="1902435A" w14:textId="77777777" w:rsidR="00AC0B17" w:rsidRDefault="00AC0B17" w:rsidP="003C3912">
            <w:pPr>
              <w:pStyle w:val="TAL"/>
              <w:rPr>
                <w:lang w:val="en-US" w:eastAsia="zh-CN"/>
              </w:rPr>
            </w:pPr>
            <w:r>
              <w:rPr>
                <w:lang w:val="en-US" w:eastAsia="zh-CN"/>
              </w:rPr>
              <w:t>Uint32</w:t>
            </w:r>
          </w:p>
        </w:tc>
        <w:tc>
          <w:tcPr>
            <w:tcW w:w="425" w:type="dxa"/>
            <w:vAlign w:val="center"/>
          </w:tcPr>
          <w:p w14:paraId="06DE8E85" w14:textId="77777777" w:rsidR="00AC0B17" w:rsidRDefault="00AC0B17" w:rsidP="003C3912">
            <w:pPr>
              <w:pStyle w:val="TAC"/>
              <w:rPr>
                <w:lang w:eastAsia="zh-CN"/>
              </w:rPr>
            </w:pPr>
            <w:r>
              <w:rPr>
                <w:lang w:eastAsia="zh-CN"/>
              </w:rPr>
              <w:t>O</w:t>
            </w:r>
          </w:p>
        </w:tc>
        <w:tc>
          <w:tcPr>
            <w:tcW w:w="1134" w:type="dxa"/>
            <w:vAlign w:val="center"/>
          </w:tcPr>
          <w:p w14:paraId="230E27FC"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7120B3B4"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0E9AF355" w14:textId="77777777" w:rsidR="00AC0B17" w:rsidRDefault="00AC0B17" w:rsidP="003C3912">
            <w:pPr>
              <w:pStyle w:val="TAL"/>
              <w:rPr>
                <w:lang w:val="en-US" w:eastAsia="zh-CN"/>
              </w:rPr>
            </w:pPr>
          </w:p>
          <w:p w14:paraId="6975CFEE" w14:textId="77777777" w:rsidR="00AC0B17" w:rsidRDefault="00AC0B17" w:rsidP="003C3912">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67B6C54F" w14:textId="77777777" w:rsidR="00AC0B17" w:rsidRPr="00F4442C" w:rsidRDefault="00AC0B17" w:rsidP="003C3912">
            <w:pPr>
              <w:pStyle w:val="TAL"/>
              <w:rPr>
                <w:rFonts w:cs="Arial"/>
                <w:szCs w:val="18"/>
              </w:rPr>
            </w:pPr>
          </w:p>
        </w:tc>
      </w:tr>
      <w:tr w:rsidR="00AC0B17" w:rsidRPr="00F4442C" w14:paraId="35288E06" w14:textId="77777777" w:rsidTr="003C3912">
        <w:trPr>
          <w:jc w:val="center"/>
        </w:trPr>
        <w:tc>
          <w:tcPr>
            <w:tcW w:w="9631" w:type="dxa"/>
            <w:gridSpan w:val="6"/>
            <w:vAlign w:val="center"/>
          </w:tcPr>
          <w:p w14:paraId="7A80AAE2" w14:textId="77777777" w:rsidR="00AC0B17" w:rsidRPr="00F4442C" w:rsidRDefault="00AC0B17" w:rsidP="003C3912">
            <w:pPr>
              <w:pStyle w:val="TAN"/>
            </w:pPr>
            <w:r>
              <w:t>NOTE:</w:t>
            </w:r>
            <w:r>
              <w:tab/>
              <w:t>The attributes "</w:t>
            </w:r>
            <w:r>
              <w:rPr>
                <w:lang w:val="en-US" w:eastAsia="zh-CN"/>
              </w:rPr>
              <w:t xml:space="preserve">latency", "throughput", and "jitter" </w:t>
            </w:r>
            <w:r>
              <w:rPr>
                <w:rFonts w:hint="eastAsia"/>
                <w:lang w:eastAsia="zh-CN"/>
              </w:rPr>
              <w:t>a</w:t>
            </w:r>
            <w:r>
              <w:t>re mutually exclusive. Either one of them may be present.</w:t>
            </w:r>
          </w:p>
        </w:tc>
      </w:tr>
    </w:tbl>
    <w:p w14:paraId="6FDD41A3" w14:textId="77777777" w:rsidR="00AC0B17" w:rsidRDefault="00AC0B17" w:rsidP="00AC0B17">
      <w:pPr>
        <w:rPr>
          <w:lang w:val="en-US"/>
        </w:rPr>
      </w:pPr>
    </w:p>
    <w:p w14:paraId="162BF2AB" w14:textId="77777777" w:rsidR="00AC0B17" w:rsidRPr="00FC29E8" w:rsidRDefault="00AC0B17" w:rsidP="00AC0B17">
      <w:pPr>
        <w:pStyle w:val="51"/>
      </w:pPr>
      <w:bookmarkStart w:id="1128" w:name="_Toc160651726"/>
      <w:r>
        <w:rPr>
          <w:noProof/>
          <w:lang w:eastAsia="zh-CN"/>
        </w:rPr>
        <w:t>6.2.6.2</w:t>
      </w:r>
      <w:r w:rsidRPr="00FC29E8">
        <w:t>.</w:t>
      </w:r>
      <w:r>
        <w:t>11</w:t>
      </w:r>
      <w:r w:rsidRPr="00FC29E8">
        <w:tab/>
        <w:t xml:space="preserve">Type: </w:t>
      </w:r>
      <w:r>
        <w:t>QoE</w:t>
      </w:r>
      <w:r w:rsidRPr="00942475">
        <w:t>Metrics</w:t>
      </w:r>
      <w:r>
        <w:t>ReportNotif</w:t>
      </w:r>
      <w:bookmarkEnd w:id="1128"/>
    </w:p>
    <w:p w14:paraId="2F0945B1" w14:textId="77777777" w:rsidR="00AC0B17" w:rsidRPr="00FC29E8" w:rsidRDefault="00AC0B17" w:rsidP="00AC0B17">
      <w:pPr>
        <w:pStyle w:val="TH"/>
      </w:pPr>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7D165BB" w14:textId="77777777" w:rsidTr="003C3912">
        <w:trPr>
          <w:jc w:val="center"/>
        </w:trPr>
        <w:tc>
          <w:tcPr>
            <w:tcW w:w="1555" w:type="dxa"/>
            <w:shd w:val="clear" w:color="auto" w:fill="C0C0C0"/>
            <w:vAlign w:val="center"/>
            <w:hideMark/>
          </w:tcPr>
          <w:p w14:paraId="11C35A4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E6B8B33" w14:textId="77777777" w:rsidR="00AC0B17" w:rsidRPr="00FC29E8" w:rsidRDefault="00AC0B17" w:rsidP="003C3912">
            <w:pPr>
              <w:pStyle w:val="TAH"/>
            </w:pPr>
            <w:r w:rsidRPr="00FC29E8">
              <w:t>Data type</w:t>
            </w:r>
          </w:p>
        </w:tc>
        <w:tc>
          <w:tcPr>
            <w:tcW w:w="425" w:type="dxa"/>
            <w:shd w:val="clear" w:color="auto" w:fill="C0C0C0"/>
            <w:vAlign w:val="center"/>
            <w:hideMark/>
          </w:tcPr>
          <w:p w14:paraId="4EC7CD7D" w14:textId="77777777" w:rsidR="00AC0B17" w:rsidRPr="00FC29E8" w:rsidRDefault="00AC0B17" w:rsidP="003C3912">
            <w:pPr>
              <w:pStyle w:val="TAH"/>
            </w:pPr>
            <w:r w:rsidRPr="00FC29E8">
              <w:t>P</w:t>
            </w:r>
          </w:p>
        </w:tc>
        <w:tc>
          <w:tcPr>
            <w:tcW w:w="1134" w:type="dxa"/>
            <w:shd w:val="clear" w:color="auto" w:fill="C0C0C0"/>
            <w:vAlign w:val="center"/>
          </w:tcPr>
          <w:p w14:paraId="62230375" w14:textId="77777777" w:rsidR="00AC0B17" w:rsidRPr="00FC29E8" w:rsidRDefault="00AC0B17" w:rsidP="003C3912">
            <w:pPr>
              <w:pStyle w:val="TAH"/>
            </w:pPr>
            <w:r w:rsidRPr="00FC29E8">
              <w:t>Cardinality</w:t>
            </w:r>
          </w:p>
        </w:tc>
        <w:tc>
          <w:tcPr>
            <w:tcW w:w="3686" w:type="dxa"/>
            <w:shd w:val="clear" w:color="auto" w:fill="C0C0C0"/>
            <w:vAlign w:val="center"/>
            <w:hideMark/>
          </w:tcPr>
          <w:p w14:paraId="7448918B"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046CDF"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45FEE905" w14:textId="77777777" w:rsidTr="003C3912">
        <w:trPr>
          <w:jc w:val="center"/>
        </w:trPr>
        <w:tc>
          <w:tcPr>
            <w:tcW w:w="1555" w:type="dxa"/>
            <w:vAlign w:val="center"/>
          </w:tcPr>
          <w:p w14:paraId="07386BB0" w14:textId="77777777" w:rsidR="00AC0B17" w:rsidRPr="00FC29E8" w:rsidRDefault="00AC0B17" w:rsidP="003C3912">
            <w:pPr>
              <w:pStyle w:val="TAL"/>
            </w:pPr>
            <w:r>
              <w:rPr>
                <w:lang w:val="en-US"/>
              </w:rPr>
              <w:t>n</w:t>
            </w:r>
            <w:r w:rsidRPr="00FC29E8">
              <w:t>otif</w:t>
            </w:r>
            <w:r>
              <w:t>CorrId</w:t>
            </w:r>
          </w:p>
        </w:tc>
        <w:tc>
          <w:tcPr>
            <w:tcW w:w="1417" w:type="dxa"/>
            <w:vAlign w:val="center"/>
          </w:tcPr>
          <w:p w14:paraId="1A87ED9F" w14:textId="77777777" w:rsidR="00AC0B17" w:rsidRPr="00FC29E8" w:rsidRDefault="00AC0B17" w:rsidP="003C3912">
            <w:pPr>
              <w:pStyle w:val="TAL"/>
            </w:pPr>
            <w:r>
              <w:rPr>
                <w:rFonts w:hint="eastAsia"/>
              </w:rPr>
              <w:t>s</w:t>
            </w:r>
            <w:r>
              <w:t>tring</w:t>
            </w:r>
          </w:p>
        </w:tc>
        <w:tc>
          <w:tcPr>
            <w:tcW w:w="425" w:type="dxa"/>
            <w:vAlign w:val="center"/>
          </w:tcPr>
          <w:p w14:paraId="6BB3A674" w14:textId="77777777" w:rsidR="00AC0B17" w:rsidRPr="00FC29E8" w:rsidRDefault="00AC0B17" w:rsidP="003C3912">
            <w:pPr>
              <w:pStyle w:val="TAC"/>
            </w:pPr>
            <w:r>
              <w:rPr>
                <w:lang w:eastAsia="zh-CN"/>
              </w:rPr>
              <w:t>M</w:t>
            </w:r>
          </w:p>
        </w:tc>
        <w:tc>
          <w:tcPr>
            <w:tcW w:w="1134" w:type="dxa"/>
            <w:vAlign w:val="center"/>
          </w:tcPr>
          <w:p w14:paraId="6605AB19" w14:textId="77777777" w:rsidR="00AC0B17" w:rsidRPr="00FC29E8" w:rsidRDefault="00AC0B17" w:rsidP="003C3912">
            <w:pPr>
              <w:pStyle w:val="TAC"/>
            </w:pPr>
            <w:r>
              <w:t>0..</w:t>
            </w:r>
            <w:r w:rsidRPr="00644644">
              <w:t>1</w:t>
            </w:r>
          </w:p>
        </w:tc>
        <w:tc>
          <w:tcPr>
            <w:tcW w:w="3686" w:type="dxa"/>
            <w:vAlign w:val="center"/>
          </w:tcPr>
          <w:p w14:paraId="0281BAC6"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5E6E57E" w14:textId="77777777" w:rsidR="00AC0B17" w:rsidRPr="00FC29E8" w:rsidRDefault="00AC0B17" w:rsidP="003C3912">
            <w:pPr>
              <w:pStyle w:val="TAL"/>
              <w:rPr>
                <w:rFonts w:cs="Arial"/>
                <w:szCs w:val="18"/>
              </w:rPr>
            </w:pPr>
          </w:p>
        </w:tc>
      </w:tr>
      <w:tr w:rsidR="00AC0B17" w:rsidRPr="00FC29E8" w14:paraId="409C5CAC" w14:textId="77777777" w:rsidTr="003C3912">
        <w:trPr>
          <w:jc w:val="center"/>
        </w:trPr>
        <w:tc>
          <w:tcPr>
            <w:tcW w:w="1555" w:type="dxa"/>
            <w:vAlign w:val="center"/>
          </w:tcPr>
          <w:p w14:paraId="5F3E31EB" w14:textId="77777777" w:rsidR="00AC0B17" w:rsidRPr="00FC29E8" w:rsidRDefault="00AC0B17" w:rsidP="003C3912">
            <w:pPr>
              <w:pStyle w:val="TAL"/>
            </w:pPr>
            <w:r>
              <w:t>qoE</w:t>
            </w:r>
            <w:r w:rsidRPr="00942475">
              <w:t>Metrics</w:t>
            </w:r>
            <w:r>
              <w:t>Report</w:t>
            </w:r>
          </w:p>
        </w:tc>
        <w:tc>
          <w:tcPr>
            <w:tcW w:w="1417" w:type="dxa"/>
            <w:vAlign w:val="center"/>
          </w:tcPr>
          <w:p w14:paraId="700DDAB0" w14:textId="77777777" w:rsidR="00AC0B17" w:rsidRPr="00FC29E8" w:rsidRDefault="00AC0B17" w:rsidP="003C3912">
            <w:pPr>
              <w:pStyle w:val="TAL"/>
            </w:pPr>
            <w:r>
              <w:t>QoE</w:t>
            </w:r>
            <w:r w:rsidRPr="00942475">
              <w:t>Metrics</w:t>
            </w:r>
            <w:r>
              <w:t>Report</w:t>
            </w:r>
          </w:p>
        </w:tc>
        <w:tc>
          <w:tcPr>
            <w:tcW w:w="425" w:type="dxa"/>
            <w:vAlign w:val="center"/>
          </w:tcPr>
          <w:p w14:paraId="5E8B755E" w14:textId="77777777" w:rsidR="00AC0B17" w:rsidRPr="00FC29E8" w:rsidRDefault="00AC0B17" w:rsidP="003C3912">
            <w:pPr>
              <w:pStyle w:val="TAC"/>
            </w:pPr>
            <w:r>
              <w:rPr>
                <w:lang w:eastAsia="zh-CN"/>
              </w:rPr>
              <w:t>M</w:t>
            </w:r>
          </w:p>
        </w:tc>
        <w:tc>
          <w:tcPr>
            <w:tcW w:w="1134" w:type="dxa"/>
            <w:vAlign w:val="center"/>
          </w:tcPr>
          <w:p w14:paraId="2722727D" w14:textId="77777777" w:rsidR="00AC0B17" w:rsidRPr="00FC29E8" w:rsidRDefault="00AC0B17" w:rsidP="003C3912">
            <w:pPr>
              <w:pStyle w:val="TAC"/>
            </w:pPr>
            <w:r>
              <w:rPr>
                <w:lang w:eastAsia="zh-CN"/>
              </w:rPr>
              <w:t>1</w:t>
            </w:r>
          </w:p>
        </w:tc>
        <w:tc>
          <w:tcPr>
            <w:tcW w:w="3686" w:type="dxa"/>
            <w:vAlign w:val="center"/>
          </w:tcPr>
          <w:p w14:paraId="6F8EE8FE" w14:textId="77777777" w:rsidR="00AC0B17" w:rsidRPr="00FC29E8" w:rsidRDefault="00AC0B17" w:rsidP="003C3912">
            <w:pPr>
              <w:pStyle w:val="TAL"/>
            </w:pPr>
            <w:r>
              <w:rPr>
                <w:rFonts w:hint="eastAsia"/>
              </w:rPr>
              <w:t>C</w:t>
            </w:r>
            <w:r>
              <w:t>ontains the QoE metric report.</w:t>
            </w:r>
          </w:p>
        </w:tc>
        <w:tc>
          <w:tcPr>
            <w:tcW w:w="1307" w:type="dxa"/>
            <w:vAlign w:val="center"/>
          </w:tcPr>
          <w:p w14:paraId="588D5255" w14:textId="77777777" w:rsidR="00AC0B17" w:rsidRPr="00FC29E8" w:rsidRDefault="00AC0B17" w:rsidP="003C3912">
            <w:pPr>
              <w:pStyle w:val="TAL"/>
              <w:rPr>
                <w:rFonts w:cs="Arial"/>
                <w:szCs w:val="18"/>
              </w:rPr>
            </w:pPr>
          </w:p>
        </w:tc>
      </w:tr>
    </w:tbl>
    <w:p w14:paraId="499C0B80" w14:textId="77777777" w:rsidR="00AC0B17" w:rsidRPr="00FC29E8" w:rsidRDefault="00AC0B17" w:rsidP="00AC0B17">
      <w:pPr>
        <w:rPr>
          <w:lang w:val="en-US"/>
        </w:rPr>
      </w:pPr>
    </w:p>
    <w:p w14:paraId="0271FF40" w14:textId="77777777" w:rsidR="00AC0B17" w:rsidRPr="00FC29E8" w:rsidRDefault="00AC0B17" w:rsidP="00AC0B17">
      <w:pPr>
        <w:pStyle w:val="41"/>
        <w:rPr>
          <w:lang w:val="en-US"/>
        </w:rPr>
      </w:pPr>
      <w:bookmarkStart w:id="1129" w:name="_Toc160651727"/>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1129"/>
    </w:p>
    <w:p w14:paraId="6A59F43E" w14:textId="77777777" w:rsidR="00AC0B17" w:rsidRPr="00FC29E8" w:rsidRDefault="00AC0B17" w:rsidP="00AC0B17">
      <w:pPr>
        <w:pStyle w:val="51"/>
      </w:pPr>
      <w:bookmarkStart w:id="1130" w:name="_Toc160651728"/>
      <w:r w:rsidRPr="00FC29E8">
        <w:rPr>
          <w:noProof/>
          <w:lang w:eastAsia="zh-CN"/>
        </w:rPr>
        <w:t>6.</w:t>
      </w:r>
      <w:r>
        <w:rPr>
          <w:noProof/>
          <w:lang w:eastAsia="zh-CN"/>
        </w:rPr>
        <w:t>2</w:t>
      </w:r>
      <w:r w:rsidRPr="00FC29E8">
        <w:t>.6.3.1</w:t>
      </w:r>
      <w:r w:rsidRPr="00FC29E8">
        <w:tab/>
        <w:t>Introduction</w:t>
      </w:r>
      <w:bookmarkEnd w:id="1130"/>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1131" w:name="_Toc160651729"/>
      <w:r w:rsidRPr="00FC29E8">
        <w:rPr>
          <w:noProof/>
          <w:lang w:eastAsia="zh-CN"/>
        </w:rPr>
        <w:t>6.</w:t>
      </w:r>
      <w:r>
        <w:rPr>
          <w:noProof/>
          <w:lang w:eastAsia="zh-CN"/>
        </w:rPr>
        <w:t>2</w:t>
      </w:r>
      <w:r w:rsidRPr="00FC29E8">
        <w:t>.6.3.2</w:t>
      </w:r>
      <w:r w:rsidRPr="00FC29E8">
        <w:tab/>
        <w:t>Simple data types</w:t>
      </w:r>
      <w:bookmarkEnd w:id="1131"/>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1132" w:name="_Toc160651730"/>
      <w:r>
        <w:t>6.2.6.3.3</w:t>
      </w:r>
      <w:r>
        <w:tab/>
        <w:t>Enumeration: QoEType</w:t>
      </w:r>
      <w:bookmarkEnd w:id="1132"/>
    </w:p>
    <w:p w14:paraId="1424B3CD" w14:textId="77777777" w:rsidR="00AC0B17" w:rsidRDefault="00AC0B17" w:rsidP="00AC0B17">
      <w:pPr>
        <w:pStyle w:val="TH"/>
      </w:pPr>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AC0B17" w14:paraId="5C645B52" w14:textId="77777777" w:rsidTr="003C3912">
        <w:tc>
          <w:tcPr>
            <w:tcW w:w="1077" w:type="pct"/>
            <w:shd w:val="clear" w:color="auto" w:fill="C0C0C0"/>
            <w:tcMar>
              <w:top w:w="0" w:type="dxa"/>
              <w:left w:w="108" w:type="dxa"/>
              <w:bottom w:w="0" w:type="dxa"/>
              <w:right w:w="108" w:type="dxa"/>
            </w:tcMar>
          </w:tcPr>
          <w:p w14:paraId="5F12880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64F8619B" w14:textId="77777777" w:rsidR="00AC0B17" w:rsidRDefault="00AC0B17" w:rsidP="003C3912">
            <w:pPr>
              <w:pStyle w:val="TAH"/>
            </w:pPr>
            <w:r>
              <w:t>Description</w:t>
            </w:r>
          </w:p>
        </w:tc>
        <w:tc>
          <w:tcPr>
            <w:tcW w:w="769" w:type="pct"/>
            <w:shd w:val="clear" w:color="auto" w:fill="C0C0C0"/>
          </w:tcPr>
          <w:p w14:paraId="27C56FF2" w14:textId="77777777" w:rsidR="00AC0B17" w:rsidRDefault="00AC0B17" w:rsidP="003C3912">
            <w:pPr>
              <w:pStyle w:val="TAH"/>
            </w:pPr>
            <w:r>
              <w:t>Applicability</w:t>
            </w:r>
          </w:p>
        </w:tc>
      </w:tr>
      <w:tr w:rsidR="00AC0B17" w14:paraId="20A167BC" w14:textId="77777777" w:rsidTr="003C3912">
        <w:tc>
          <w:tcPr>
            <w:tcW w:w="1077" w:type="pct"/>
            <w:tcMar>
              <w:top w:w="0" w:type="dxa"/>
              <w:left w:w="108" w:type="dxa"/>
              <w:bottom w:w="0" w:type="dxa"/>
              <w:right w:w="108" w:type="dxa"/>
            </w:tcMar>
          </w:tcPr>
          <w:p w14:paraId="111052C7" w14:textId="77777777" w:rsidR="00AC0B17" w:rsidRDefault="00AC0B17" w:rsidP="003C3912">
            <w:pPr>
              <w:pStyle w:val="TAL"/>
            </w:pPr>
            <w:r>
              <w:rPr>
                <w:lang w:eastAsia="zh-CN"/>
              </w:rPr>
              <w:t>LATENCY</w:t>
            </w:r>
          </w:p>
        </w:tc>
        <w:tc>
          <w:tcPr>
            <w:tcW w:w="3154" w:type="pct"/>
            <w:tcMar>
              <w:top w:w="0" w:type="dxa"/>
              <w:left w:w="108" w:type="dxa"/>
              <w:bottom w:w="0" w:type="dxa"/>
              <w:right w:w="108" w:type="dxa"/>
            </w:tcMar>
            <w:vAlign w:val="center"/>
          </w:tcPr>
          <w:p w14:paraId="3A4444AE" w14:textId="77777777" w:rsidR="00AC0B17" w:rsidRDefault="00AC0B17" w:rsidP="003C3912">
            <w:pPr>
              <w:pStyle w:val="TAL"/>
            </w:pPr>
            <w:r>
              <w:rPr>
                <w:lang w:val="en-US" w:eastAsia="zh-CN"/>
              </w:rPr>
              <w:t>Indicates that the QoE type is latency</w:t>
            </w:r>
            <w:r w:rsidRPr="00D942C4">
              <w:rPr>
                <w:lang w:val="en-US" w:eastAsia="zh-CN"/>
              </w:rPr>
              <w:t>.</w:t>
            </w:r>
          </w:p>
        </w:tc>
        <w:tc>
          <w:tcPr>
            <w:tcW w:w="769" w:type="pct"/>
          </w:tcPr>
          <w:p w14:paraId="680B9D60" w14:textId="77777777" w:rsidR="00AC0B17" w:rsidRDefault="00AC0B17" w:rsidP="003C3912">
            <w:pPr>
              <w:pStyle w:val="TAL"/>
            </w:pPr>
          </w:p>
        </w:tc>
      </w:tr>
      <w:tr w:rsidR="00AC0B17" w14:paraId="22ABAB7F" w14:textId="77777777" w:rsidTr="003C3912">
        <w:tc>
          <w:tcPr>
            <w:tcW w:w="1077" w:type="pct"/>
            <w:tcMar>
              <w:top w:w="0" w:type="dxa"/>
              <w:left w:w="108" w:type="dxa"/>
              <w:bottom w:w="0" w:type="dxa"/>
              <w:right w:w="108" w:type="dxa"/>
            </w:tcMar>
          </w:tcPr>
          <w:p w14:paraId="6B155470" w14:textId="77777777" w:rsidR="00AC0B17" w:rsidRDefault="00AC0B17" w:rsidP="003C3912">
            <w:pPr>
              <w:pStyle w:val="TAL"/>
            </w:pPr>
            <w:r>
              <w:t>THROUGHPUT</w:t>
            </w:r>
          </w:p>
        </w:tc>
        <w:tc>
          <w:tcPr>
            <w:tcW w:w="3154" w:type="pct"/>
            <w:tcMar>
              <w:top w:w="0" w:type="dxa"/>
              <w:left w:w="108" w:type="dxa"/>
              <w:bottom w:w="0" w:type="dxa"/>
              <w:right w:w="108" w:type="dxa"/>
            </w:tcMar>
          </w:tcPr>
          <w:p w14:paraId="2C552EEC" w14:textId="77777777" w:rsidR="00AC0B17" w:rsidRDefault="00AC0B17" w:rsidP="003C3912">
            <w:pPr>
              <w:pStyle w:val="TAL"/>
            </w:pPr>
            <w:r>
              <w:rPr>
                <w:lang w:val="en-US" w:eastAsia="zh-CN"/>
              </w:rPr>
              <w:t>Indicates that the QoE type is throughput</w:t>
            </w:r>
            <w:r w:rsidRPr="00D942C4">
              <w:rPr>
                <w:lang w:val="en-US" w:eastAsia="zh-CN"/>
              </w:rPr>
              <w:t>.</w:t>
            </w:r>
          </w:p>
        </w:tc>
        <w:tc>
          <w:tcPr>
            <w:tcW w:w="769" w:type="pct"/>
          </w:tcPr>
          <w:p w14:paraId="5AF5CC4E" w14:textId="77777777" w:rsidR="00AC0B17" w:rsidRDefault="00AC0B17" w:rsidP="003C3912">
            <w:pPr>
              <w:pStyle w:val="TAL"/>
            </w:pPr>
          </w:p>
        </w:tc>
      </w:tr>
      <w:tr w:rsidR="00AC0B17" w14:paraId="690ECFA2" w14:textId="77777777" w:rsidTr="003C3912">
        <w:tc>
          <w:tcPr>
            <w:tcW w:w="1077" w:type="pct"/>
            <w:tcMar>
              <w:top w:w="0" w:type="dxa"/>
              <w:left w:w="108" w:type="dxa"/>
              <w:bottom w:w="0" w:type="dxa"/>
              <w:right w:w="108" w:type="dxa"/>
            </w:tcMar>
          </w:tcPr>
          <w:p w14:paraId="2EDEF4D7" w14:textId="77777777" w:rsidR="00AC0B17" w:rsidRDefault="00AC0B17" w:rsidP="003C3912">
            <w:pPr>
              <w:pStyle w:val="TAL"/>
            </w:pPr>
            <w:r>
              <w:t>JITTER</w:t>
            </w:r>
          </w:p>
        </w:tc>
        <w:tc>
          <w:tcPr>
            <w:tcW w:w="3154" w:type="pct"/>
            <w:tcMar>
              <w:top w:w="0" w:type="dxa"/>
              <w:left w:w="108" w:type="dxa"/>
              <w:bottom w:w="0" w:type="dxa"/>
              <w:right w:w="108" w:type="dxa"/>
            </w:tcMar>
          </w:tcPr>
          <w:p w14:paraId="3A639D72" w14:textId="77777777" w:rsidR="00AC0B17" w:rsidRDefault="00AC0B17" w:rsidP="003C3912">
            <w:pPr>
              <w:pStyle w:val="TAL"/>
              <w:rPr>
                <w:lang w:eastAsia="zh-CN"/>
              </w:rPr>
            </w:pPr>
            <w:r>
              <w:rPr>
                <w:lang w:val="en-US" w:eastAsia="zh-CN"/>
              </w:rPr>
              <w:t>Indicates that the QoE type is jitter</w:t>
            </w:r>
            <w:r w:rsidRPr="00D942C4">
              <w:rPr>
                <w:lang w:val="en-US" w:eastAsia="zh-CN"/>
              </w:rPr>
              <w:t>.</w:t>
            </w:r>
          </w:p>
        </w:tc>
        <w:tc>
          <w:tcPr>
            <w:tcW w:w="769" w:type="pct"/>
          </w:tcPr>
          <w:p w14:paraId="1A9BE0E1" w14:textId="77777777" w:rsidR="00AC0B17" w:rsidRDefault="00AC0B17" w:rsidP="003C3912">
            <w:pPr>
              <w:pStyle w:val="TAL"/>
            </w:pPr>
          </w:p>
        </w:tc>
      </w:tr>
    </w:tbl>
    <w:p w14:paraId="78406705" w14:textId="77777777" w:rsidR="00AC0B17" w:rsidRPr="00007689" w:rsidRDefault="00AC0B17" w:rsidP="00AC0B17">
      <w:pPr>
        <w:rPr>
          <w:lang w:eastAsia="zh-CN"/>
        </w:rPr>
      </w:pPr>
    </w:p>
    <w:p w14:paraId="59BD1D9B" w14:textId="77777777" w:rsidR="00AC0B17" w:rsidRDefault="00AC0B17" w:rsidP="00AC0B17">
      <w:pPr>
        <w:pStyle w:val="51"/>
      </w:pPr>
      <w:bookmarkStart w:id="1133" w:name="_Toc160651731"/>
      <w:r>
        <w:t>6.2.6.3.4</w:t>
      </w:r>
      <w:r>
        <w:tab/>
        <w:t>Enumeration: TriggerType</w:t>
      </w:r>
      <w:bookmarkEnd w:id="1133"/>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1134" w:name="_Toc160651732"/>
      <w:r>
        <w:t>6.2.6.3.5</w:t>
      </w:r>
      <w:r>
        <w:tab/>
        <w:t>Enumeration: SliceLCMAction</w:t>
      </w:r>
      <w:bookmarkEnd w:id="1134"/>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3D4C14BF" w14:textId="77777777" w:rsidR="00AC0B17" w:rsidRPr="00FC29E8" w:rsidRDefault="00AC0B17" w:rsidP="00AC0B17">
      <w:pPr>
        <w:pStyle w:val="31"/>
      </w:pPr>
      <w:bookmarkStart w:id="1135" w:name="_Toc160651733"/>
      <w:r>
        <w:rPr>
          <w:noProof/>
          <w:lang w:eastAsia="zh-CN"/>
        </w:rPr>
        <w:t>6.2</w:t>
      </w:r>
      <w:r w:rsidRPr="00FC29E8">
        <w:t>.7</w:t>
      </w:r>
      <w:r w:rsidRPr="00FC29E8">
        <w:tab/>
        <w:t>Error Handling</w:t>
      </w:r>
      <w:bookmarkEnd w:id="1135"/>
    </w:p>
    <w:p w14:paraId="2AC4B9A1" w14:textId="77777777" w:rsidR="00AC0B17" w:rsidRPr="00FC29E8" w:rsidRDefault="00AC0B17" w:rsidP="00AC0B17">
      <w:pPr>
        <w:pStyle w:val="41"/>
      </w:pPr>
      <w:bookmarkStart w:id="1136" w:name="_Toc160651734"/>
      <w:r>
        <w:rPr>
          <w:noProof/>
          <w:lang w:eastAsia="zh-CN"/>
        </w:rPr>
        <w:t>6.2</w:t>
      </w:r>
      <w:r w:rsidRPr="00FC29E8">
        <w:t>.7.1</w:t>
      </w:r>
      <w:r w:rsidRPr="00FC29E8">
        <w:tab/>
        <w:t>General</w:t>
      </w:r>
      <w:bookmarkEnd w:id="1136"/>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1137" w:name="_Toc160651735"/>
      <w:r>
        <w:rPr>
          <w:noProof/>
          <w:lang w:eastAsia="zh-CN"/>
        </w:rPr>
        <w:t>6.2</w:t>
      </w:r>
      <w:r w:rsidRPr="00FC29E8">
        <w:t>.7.2</w:t>
      </w:r>
      <w:r w:rsidRPr="00FC29E8">
        <w:tab/>
        <w:t>Protocol Errors</w:t>
      </w:r>
      <w:bookmarkEnd w:id="1137"/>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1138" w:name="_Toc160651736"/>
      <w:r>
        <w:rPr>
          <w:noProof/>
          <w:lang w:eastAsia="zh-CN"/>
        </w:rPr>
        <w:t>6.2</w:t>
      </w:r>
      <w:r w:rsidRPr="00FC29E8">
        <w:t>.7.3</w:t>
      </w:r>
      <w:r w:rsidRPr="00FC29E8">
        <w:tab/>
        <w:t>Application Errors</w:t>
      </w:r>
      <w:bookmarkEnd w:id="1138"/>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1139" w:name="_Toc160651737"/>
      <w:r>
        <w:rPr>
          <w:noProof/>
          <w:lang w:eastAsia="zh-CN"/>
        </w:rPr>
        <w:t>6.2</w:t>
      </w:r>
      <w:r w:rsidRPr="00FC29E8">
        <w:t>.8</w:t>
      </w:r>
      <w:r w:rsidRPr="00FC29E8">
        <w:rPr>
          <w:lang w:eastAsia="zh-CN"/>
        </w:rPr>
        <w:tab/>
        <w:t>Feature negotiation</w:t>
      </w:r>
      <w:bookmarkEnd w:id="1139"/>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1140" w:name="_Toc160651738"/>
      <w:r>
        <w:rPr>
          <w:noProof/>
          <w:lang w:eastAsia="zh-CN"/>
        </w:rPr>
        <w:t>6.2</w:t>
      </w:r>
      <w:r w:rsidRPr="00FC29E8">
        <w:t>.9</w:t>
      </w:r>
      <w:r w:rsidRPr="00FC29E8">
        <w:tab/>
        <w:t>Security</w:t>
      </w:r>
      <w:bookmarkEnd w:id="1140"/>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Pr="00D3062E">
        <w:rPr>
          <w:noProof/>
        </w:rPr>
        <w:fldChar w:fldCharType="separate"/>
      </w:r>
      <w:r w:rsidRPr="00D3062E">
        <w:rPr>
          <w:noProof/>
        </w:rPr>
        <w:fldChar w:fldCharType="end"/>
      </w:r>
      <w:bookmarkStart w:id="1141" w:name="_Toc160649864"/>
      <w:bookmarkStart w:id="1142" w:name="_Toc160651739"/>
      <w:bookmarkEnd w:id="1070"/>
      <w:r w:rsidR="00BF1CFD" w:rsidRPr="00D3062E">
        <w:rPr>
          <w:noProof/>
          <w:lang w:eastAsia="zh-CN"/>
        </w:rPr>
        <w:t>6.3</w:t>
      </w:r>
      <w:r w:rsidR="00BF1CFD" w:rsidRPr="00D3062E">
        <w:tab/>
        <w:t>NSCE_PolicyManagement API</w:t>
      </w:r>
      <w:bookmarkEnd w:id="1071"/>
      <w:bookmarkEnd w:id="1072"/>
      <w:bookmarkEnd w:id="1073"/>
      <w:bookmarkEnd w:id="1141"/>
      <w:bookmarkEnd w:id="1142"/>
    </w:p>
    <w:p w14:paraId="41A8E691" w14:textId="58B9EB7E" w:rsidR="00BF1CFD" w:rsidRPr="00D3062E" w:rsidRDefault="00BF1CFD" w:rsidP="00BF1CFD">
      <w:pPr>
        <w:pStyle w:val="31"/>
      </w:pPr>
      <w:bookmarkStart w:id="1143" w:name="_Toc96843412"/>
      <w:bookmarkStart w:id="1144" w:name="_Toc96844387"/>
      <w:bookmarkStart w:id="1145" w:name="_Toc100739960"/>
      <w:bookmarkStart w:id="1146" w:name="_Toc129252533"/>
      <w:bookmarkStart w:id="1147" w:name="_Toc144024232"/>
      <w:bookmarkStart w:id="1148" w:name="_Toc144459664"/>
      <w:bookmarkStart w:id="1149" w:name="_Toc151743180"/>
      <w:bookmarkStart w:id="1150" w:name="_Toc151743645"/>
      <w:bookmarkStart w:id="1151" w:name="_Toc157434642"/>
      <w:bookmarkStart w:id="1152" w:name="_Toc157436357"/>
      <w:bookmarkStart w:id="1153" w:name="_Toc157440197"/>
      <w:bookmarkStart w:id="1154" w:name="_Toc160649865"/>
      <w:bookmarkStart w:id="1155" w:name="_Toc160651740"/>
      <w:r w:rsidRPr="00D3062E">
        <w:rPr>
          <w:noProof/>
          <w:lang w:eastAsia="zh-CN"/>
        </w:rPr>
        <w:t>6.3</w:t>
      </w:r>
      <w:r w:rsidRPr="00D3062E">
        <w:t>.1</w:t>
      </w:r>
      <w:r w:rsidRPr="00D3062E">
        <w:tab/>
        <w:t>Introduction</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1156" w:name="_Toc96843413"/>
      <w:bookmarkStart w:id="1157" w:name="_Toc96844388"/>
      <w:bookmarkStart w:id="1158" w:name="_Toc100739961"/>
      <w:bookmarkStart w:id="1159" w:name="_Toc129252534"/>
      <w:bookmarkStart w:id="1160" w:name="_Toc144024233"/>
      <w:bookmarkStart w:id="116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1162" w:name="_Toc151743181"/>
      <w:bookmarkStart w:id="1163" w:name="_Toc151743646"/>
      <w:bookmarkStart w:id="1164" w:name="_Toc157434643"/>
      <w:bookmarkStart w:id="1165" w:name="_Toc157436358"/>
      <w:bookmarkStart w:id="1166" w:name="_Toc157440198"/>
      <w:bookmarkStart w:id="1167" w:name="_Toc160649866"/>
      <w:bookmarkStart w:id="1168" w:name="_Toc160651741"/>
      <w:r w:rsidRPr="00D3062E">
        <w:rPr>
          <w:noProof/>
          <w:lang w:eastAsia="zh-CN"/>
        </w:rPr>
        <w:t>6.3</w:t>
      </w:r>
      <w:r w:rsidRPr="00D3062E">
        <w:t>.2</w:t>
      </w:r>
      <w:r w:rsidRPr="00D3062E">
        <w:tab/>
        <w:t>Usage of HTTP</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1169" w:name="_Toc144024234"/>
      <w:bookmarkStart w:id="1170" w:name="_Toc144459666"/>
      <w:bookmarkStart w:id="1171" w:name="_Toc151743182"/>
      <w:bookmarkStart w:id="1172" w:name="_Toc151743647"/>
      <w:bookmarkStart w:id="1173" w:name="_Toc157434644"/>
      <w:bookmarkStart w:id="1174" w:name="_Toc157436359"/>
      <w:bookmarkStart w:id="1175" w:name="_Toc157440199"/>
      <w:bookmarkStart w:id="1176" w:name="_Toc160649867"/>
      <w:bookmarkStart w:id="1177" w:name="_Toc160651742"/>
      <w:r w:rsidRPr="00D3062E">
        <w:rPr>
          <w:noProof/>
          <w:lang w:eastAsia="zh-CN"/>
        </w:rPr>
        <w:t>6.3</w:t>
      </w:r>
      <w:r w:rsidRPr="00D3062E">
        <w:t>.3</w:t>
      </w:r>
      <w:r w:rsidRPr="00D3062E">
        <w:tab/>
        <w:t>Resources</w:t>
      </w:r>
      <w:bookmarkEnd w:id="1169"/>
      <w:bookmarkEnd w:id="1170"/>
      <w:bookmarkEnd w:id="1171"/>
      <w:bookmarkEnd w:id="1172"/>
      <w:bookmarkEnd w:id="1173"/>
      <w:bookmarkEnd w:id="1174"/>
      <w:bookmarkEnd w:id="1175"/>
      <w:bookmarkEnd w:id="1176"/>
      <w:bookmarkEnd w:id="1177"/>
    </w:p>
    <w:p w14:paraId="63AF4498" w14:textId="1F0C1053" w:rsidR="00BF1CFD" w:rsidRPr="00D3062E" w:rsidRDefault="00BF1CFD" w:rsidP="00BF1CFD">
      <w:pPr>
        <w:pStyle w:val="41"/>
      </w:pPr>
      <w:bookmarkStart w:id="1178" w:name="_Toc67903523"/>
      <w:bookmarkStart w:id="1179" w:name="_Toc96843415"/>
      <w:bookmarkStart w:id="1180" w:name="_Toc96844390"/>
      <w:bookmarkStart w:id="1181" w:name="_Toc100739963"/>
      <w:bookmarkStart w:id="1182" w:name="_Toc129252536"/>
      <w:bookmarkStart w:id="1183" w:name="_Toc144024235"/>
      <w:bookmarkStart w:id="1184" w:name="_Toc144459667"/>
      <w:bookmarkStart w:id="1185" w:name="_Toc151743183"/>
      <w:bookmarkStart w:id="1186" w:name="_Toc151743648"/>
      <w:bookmarkStart w:id="1187" w:name="_Toc157434645"/>
      <w:bookmarkStart w:id="1188" w:name="_Toc157436360"/>
      <w:bookmarkStart w:id="1189" w:name="_Toc157440200"/>
      <w:bookmarkStart w:id="1190" w:name="_Toc160649868"/>
      <w:bookmarkStart w:id="1191" w:name="_Toc160651743"/>
      <w:r w:rsidRPr="00D3062E">
        <w:rPr>
          <w:noProof/>
          <w:lang w:eastAsia="zh-CN"/>
        </w:rPr>
        <w:t>6.3</w:t>
      </w:r>
      <w:r w:rsidRPr="00D3062E">
        <w:t>.3.1</w:t>
      </w:r>
      <w:r w:rsidRPr="00D3062E">
        <w:tab/>
        <w:t>Overview</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1192" w:name="_MON_1765290285"/>
    <w:bookmarkEnd w:id="1192"/>
    <w:p w14:paraId="549F9E13" w14:textId="67D52CBE" w:rsidR="00BF1CFD" w:rsidRPr="00D3062E" w:rsidRDefault="003E3B18" w:rsidP="00BF1CFD">
      <w:pPr>
        <w:pStyle w:val="TH"/>
        <w:rPr>
          <w:lang w:val="en-US"/>
        </w:rPr>
      </w:pPr>
      <w:r w:rsidRPr="00D3062E">
        <w:rPr>
          <w:noProof/>
        </w:rPr>
        <w:object w:dxaOrig="9633" w:dyaOrig="7052" w14:anchorId="2A365BCD">
          <v:shape id="_x0000_i1073" type="#_x0000_t75" alt="" style="width:480pt;height:354pt;mso-width-percent:0;mso-height-percent:0;mso-width-percent:0;mso-height-percent:0" o:ole="">
            <v:imagedata r:id="rId116" o:title=""/>
          </v:shape>
          <o:OLEObject Type="Embed" ProgID="Word.Document.8" ShapeID="_x0000_i1073" DrawAspect="Content" ObjectID="_1771264811" r:id="rId117">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1193" w:name="_Toc67903524"/>
      <w:bookmarkStart w:id="1194" w:name="_Toc96843416"/>
      <w:bookmarkStart w:id="1195" w:name="_Toc96844391"/>
      <w:bookmarkStart w:id="1196" w:name="_Toc100739964"/>
      <w:bookmarkStart w:id="1197" w:name="_Toc129252537"/>
      <w:bookmarkStart w:id="1198" w:name="_Toc144024236"/>
      <w:bookmarkStart w:id="1199" w:name="_Toc144459668"/>
      <w:bookmarkStart w:id="1200" w:name="_Toc157434646"/>
      <w:bookmarkStart w:id="1201" w:name="_Toc151743184"/>
      <w:bookmarkStart w:id="1202" w:name="_Toc151743649"/>
      <w:bookmarkStart w:id="1203" w:name="_Toc157436361"/>
      <w:bookmarkStart w:id="1204"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7"/>
        <w:gridCol w:w="3321"/>
        <w:gridCol w:w="971"/>
        <w:gridCol w:w="2772"/>
      </w:tblGrid>
      <w:tr w:rsidR="00311EA5" w:rsidRPr="00D3062E" w14:paraId="0160EE32" w14:textId="77777777" w:rsidTr="003C3912">
        <w:trPr>
          <w:jc w:val="center"/>
        </w:trPr>
        <w:tc>
          <w:tcPr>
            <w:tcW w:w="1274"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3C3912">
        <w:trPr>
          <w:jc w:val="center"/>
        </w:trPr>
        <w:tc>
          <w:tcPr>
            <w:tcW w:w="1274"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3C3912">
        <w:trPr>
          <w:jc w:val="center"/>
        </w:trPr>
        <w:tc>
          <w:tcPr>
            <w:tcW w:w="1274"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311EA5" w:rsidRPr="00D3062E" w14:paraId="04785B53" w14:textId="77777777" w:rsidTr="003C3912">
        <w:trPr>
          <w:jc w:val="center"/>
        </w:trPr>
        <w:tc>
          <w:tcPr>
            <w:tcW w:w="0" w:type="auto"/>
            <w:vMerge w:val="restart"/>
            <w:vAlign w:val="center"/>
          </w:tcPr>
          <w:p w14:paraId="059F48A7" w14:textId="77777777" w:rsidR="00311EA5" w:rsidRPr="00D3062E" w:rsidRDefault="00311EA5" w:rsidP="003C3912">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77777777" w:rsidR="00311EA5" w:rsidRPr="00D3062E" w:rsidRDefault="00311EA5" w:rsidP="003C3912">
            <w:pPr>
              <w:pStyle w:val="TAL"/>
            </w:pPr>
            <w:r w:rsidRPr="00D3062E">
              <w:t>/sbscriptions/{subscriptionId}</w:t>
            </w:r>
          </w:p>
        </w:tc>
        <w:tc>
          <w:tcPr>
            <w:tcW w:w="512" w:type="pct"/>
            <w:vAlign w:val="center"/>
          </w:tcPr>
          <w:p w14:paraId="4D35849F" w14:textId="77777777" w:rsidR="00311EA5" w:rsidRPr="00D3062E" w:rsidRDefault="00311EA5" w:rsidP="003C3912">
            <w:pPr>
              <w:pStyle w:val="TAC"/>
            </w:pPr>
            <w:r w:rsidRPr="00D3062E">
              <w:t>GET</w:t>
            </w:r>
          </w:p>
        </w:tc>
        <w:tc>
          <w:tcPr>
            <w:tcW w:w="1462" w:type="pct"/>
            <w:vAlign w:val="center"/>
          </w:tcPr>
          <w:p w14:paraId="192D934B" w14:textId="77777777" w:rsidR="00311EA5" w:rsidRPr="00D3062E" w:rsidRDefault="00311EA5" w:rsidP="003C3912">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1205" w:name="_Toc160649869"/>
      <w:bookmarkStart w:id="1206" w:name="_Toc160651744"/>
      <w:r w:rsidRPr="00D3062E">
        <w:rPr>
          <w:noProof/>
          <w:lang w:eastAsia="zh-CN"/>
        </w:rPr>
        <w:t>6.3</w:t>
      </w:r>
      <w:r w:rsidRPr="00D3062E">
        <w:t>.3.2</w:t>
      </w:r>
      <w:r w:rsidRPr="00D3062E">
        <w:tab/>
        <w:t xml:space="preserve">Resource: </w:t>
      </w:r>
      <w:bookmarkEnd w:id="1193"/>
      <w:bookmarkEnd w:id="1194"/>
      <w:bookmarkEnd w:id="1195"/>
      <w:bookmarkEnd w:id="1196"/>
      <w:bookmarkEnd w:id="1197"/>
      <w:bookmarkEnd w:id="1198"/>
      <w:bookmarkEnd w:id="1199"/>
      <w:r w:rsidRPr="00D3062E">
        <w:t>Policies</w:t>
      </w:r>
      <w:bookmarkEnd w:id="1200"/>
      <w:bookmarkEnd w:id="1201"/>
      <w:bookmarkEnd w:id="1202"/>
      <w:bookmarkEnd w:id="1203"/>
      <w:bookmarkEnd w:id="1204"/>
      <w:bookmarkEnd w:id="1205"/>
      <w:bookmarkEnd w:id="1206"/>
    </w:p>
    <w:p w14:paraId="0813DEF3" w14:textId="06810A13" w:rsidR="00BF1CFD" w:rsidRPr="00D3062E" w:rsidRDefault="00BF1CFD" w:rsidP="00BF1CFD">
      <w:pPr>
        <w:pStyle w:val="51"/>
      </w:pPr>
      <w:bookmarkStart w:id="1207" w:name="_Toc67903525"/>
      <w:bookmarkStart w:id="1208" w:name="_Toc96843417"/>
      <w:bookmarkStart w:id="1209" w:name="_Toc96844392"/>
      <w:bookmarkStart w:id="1210" w:name="_Toc100739965"/>
      <w:bookmarkStart w:id="1211" w:name="_Toc129252538"/>
      <w:bookmarkStart w:id="1212" w:name="_Toc144024237"/>
      <w:bookmarkStart w:id="1213" w:name="_Toc144459669"/>
      <w:bookmarkStart w:id="1214" w:name="_Toc151743185"/>
      <w:bookmarkStart w:id="1215" w:name="_Toc151743650"/>
      <w:bookmarkStart w:id="1216" w:name="_Toc157434647"/>
      <w:bookmarkStart w:id="1217" w:name="_Toc157436362"/>
      <w:bookmarkStart w:id="1218" w:name="_Toc157440202"/>
      <w:bookmarkStart w:id="1219" w:name="_Toc160649870"/>
      <w:bookmarkStart w:id="1220" w:name="_Toc160651745"/>
      <w:r w:rsidRPr="00D3062E">
        <w:rPr>
          <w:noProof/>
          <w:lang w:eastAsia="zh-CN"/>
        </w:rPr>
        <w:t>6.3</w:t>
      </w:r>
      <w:r w:rsidRPr="00D3062E">
        <w:t>.3.2.1</w:t>
      </w:r>
      <w:r w:rsidRPr="00D3062E">
        <w:tab/>
        <w:t>Description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1221" w:name="_Toc67903526"/>
      <w:bookmarkStart w:id="1222" w:name="_Toc96843418"/>
      <w:bookmarkStart w:id="1223" w:name="_Toc96844393"/>
      <w:bookmarkStart w:id="1224" w:name="_Toc100739966"/>
      <w:bookmarkStart w:id="1225" w:name="_Toc129252539"/>
      <w:bookmarkStart w:id="1226" w:name="_Toc144024238"/>
      <w:bookmarkStart w:id="1227" w:name="_Toc144459670"/>
      <w:bookmarkStart w:id="1228" w:name="_Toc151743186"/>
      <w:bookmarkStart w:id="1229" w:name="_Toc151743651"/>
      <w:bookmarkStart w:id="1230" w:name="_Toc157434648"/>
      <w:bookmarkStart w:id="1231" w:name="_Toc157436363"/>
      <w:bookmarkStart w:id="1232" w:name="_Toc157440203"/>
      <w:bookmarkStart w:id="1233" w:name="_Toc160649871"/>
      <w:bookmarkStart w:id="1234" w:name="_Toc160651746"/>
      <w:r w:rsidRPr="00D3062E">
        <w:rPr>
          <w:noProof/>
          <w:lang w:eastAsia="zh-CN"/>
        </w:rPr>
        <w:t>6.3</w:t>
      </w:r>
      <w:r w:rsidRPr="00D3062E">
        <w:t>.3.2.2</w:t>
      </w:r>
      <w:r w:rsidRPr="00D3062E">
        <w:tab/>
        <w:t>Resource Definition</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1235" w:name="_Hlk131952354"/>
      <w:r w:rsidRPr="00D3062E">
        <w:rPr>
          <w:b/>
          <w:noProof/>
          <w:lang w:val="en-US"/>
        </w:rPr>
        <w:t>&lt;apiVersion&gt;</w:t>
      </w:r>
      <w:bookmarkEnd w:id="1235"/>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1236" w:name="_Toc67903527"/>
      <w:bookmarkStart w:id="1237" w:name="_Toc96843419"/>
      <w:bookmarkStart w:id="1238" w:name="_Toc96844394"/>
      <w:bookmarkStart w:id="1239" w:name="_Toc100739967"/>
      <w:bookmarkStart w:id="1240" w:name="_Toc129252540"/>
      <w:bookmarkStart w:id="1241" w:name="_Toc144024239"/>
      <w:bookmarkStart w:id="1242" w:name="_Toc144459671"/>
      <w:bookmarkStart w:id="1243" w:name="_Toc151743187"/>
      <w:bookmarkStart w:id="1244" w:name="_Toc151743652"/>
      <w:bookmarkStart w:id="1245" w:name="_Toc157434649"/>
      <w:bookmarkStart w:id="1246" w:name="_Toc157436364"/>
      <w:bookmarkStart w:id="1247" w:name="_Toc157440204"/>
      <w:bookmarkStart w:id="1248" w:name="_Toc160649872"/>
      <w:bookmarkStart w:id="1249" w:name="_Toc160651747"/>
      <w:r w:rsidRPr="00D3062E">
        <w:rPr>
          <w:noProof/>
          <w:lang w:eastAsia="zh-CN"/>
        </w:rPr>
        <w:t>6.3</w:t>
      </w:r>
      <w:r w:rsidRPr="00D3062E">
        <w:t>.3.2.3</w:t>
      </w:r>
      <w:r w:rsidRPr="00D3062E">
        <w:tab/>
        <w:t>Resource Standard Methods</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50B57EF5" w14:textId="649D1AD7" w:rsidR="00BF1CFD" w:rsidRPr="00D3062E" w:rsidRDefault="00BF1CFD" w:rsidP="000B7712">
      <w:pPr>
        <w:pStyle w:val="6"/>
      </w:pPr>
      <w:bookmarkStart w:id="1250" w:name="_Toc96843421"/>
      <w:bookmarkStart w:id="1251" w:name="_Toc96844396"/>
      <w:bookmarkStart w:id="1252" w:name="_Toc100739969"/>
      <w:bookmarkStart w:id="1253" w:name="_Toc129252542"/>
      <w:bookmarkStart w:id="1254" w:name="_Toc144024240"/>
      <w:bookmarkStart w:id="1255" w:name="_Toc144459672"/>
      <w:bookmarkStart w:id="1256" w:name="_Toc151743188"/>
      <w:bookmarkStart w:id="1257" w:name="_Toc151743653"/>
      <w:bookmarkStart w:id="1258" w:name="_Toc157434650"/>
      <w:bookmarkStart w:id="1259" w:name="_Toc157436365"/>
      <w:bookmarkStart w:id="1260" w:name="_Toc157440205"/>
      <w:bookmarkStart w:id="1261" w:name="_Toc160649873"/>
      <w:bookmarkStart w:id="1262" w:name="_Toc160651748"/>
      <w:r w:rsidRPr="00D3062E">
        <w:t>6.3.3.2.3.1</w:t>
      </w:r>
      <w:r w:rsidRPr="00D3062E">
        <w:tab/>
        <w:t>POST</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5DD4592A" w14:textId="1113F960" w:rsidR="00BF1CFD" w:rsidRPr="00D3062E" w:rsidRDefault="00BF1CFD" w:rsidP="00BF1CFD">
      <w:pPr>
        <w:rPr>
          <w:noProof/>
          <w:lang w:eastAsia="zh-CN"/>
        </w:rPr>
      </w:pPr>
      <w:bookmarkStart w:id="1263"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1264" w:name="_Hlk150001571"/>
            <w:r w:rsidRPr="00D3062E">
              <w:t>Policy</w:t>
            </w:r>
            <w:bookmarkEnd w:id="1264"/>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1265" w:name="_Toc96843422"/>
      <w:bookmarkStart w:id="1266" w:name="_Toc96844397"/>
      <w:bookmarkStart w:id="1267" w:name="_Toc100739970"/>
      <w:bookmarkStart w:id="1268" w:name="_Toc129252543"/>
      <w:bookmarkStart w:id="1269" w:name="_Toc144024241"/>
      <w:bookmarkStart w:id="1270" w:name="_Toc144459673"/>
      <w:bookmarkStart w:id="1271" w:name="_Toc151743189"/>
      <w:bookmarkStart w:id="1272" w:name="_Toc151743654"/>
      <w:bookmarkStart w:id="1273" w:name="_Toc157434651"/>
      <w:bookmarkStart w:id="1274" w:name="_Toc157436366"/>
      <w:bookmarkStart w:id="1275" w:name="_Toc157440206"/>
      <w:bookmarkStart w:id="1276" w:name="_Toc160649874"/>
      <w:bookmarkStart w:id="1277" w:name="_Toc160651749"/>
      <w:r w:rsidRPr="00D3062E">
        <w:rPr>
          <w:noProof/>
          <w:lang w:eastAsia="zh-CN"/>
        </w:rPr>
        <w:t>6.3</w:t>
      </w:r>
      <w:r w:rsidRPr="00D3062E">
        <w:t>.3.2.4</w:t>
      </w:r>
      <w:r w:rsidRPr="00D3062E">
        <w:tab/>
        <w:t>Resource Custom Operations</w:t>
      </w:r>
      <w:bookmarkEnd w:id="1263"/>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3B370B1F" w14:textId="77777777" w:rsidR="00BF1CFD" w:rsidRPr="00D3062E" w:rsidRDefault="00BF1CFD" w:rsidP="00B13605">
      <w:pPr>
        <w:pStyle w:val="6"/>
      </w:pPr>
      <w:bookmarkStart w:id="1278" w:name="_Toc151885935"/>
      <w:bookmarkStart w:id="1279" w:name="_Toc152076000"/>
      <w:bookmarkStart w:id="1280" w:name="_Toc153793716"/>
      <w:bookmarkStart w:id="1281" w:name="_Toc157434652"/>
      <w:bookmarkStart w:id="1282" w:name="_Toc157436367"/>
      <w:bookmarkStart w:id="1283" w:name="_Toc157440207"/>
      <w:bookmarkStart w:id="1284" w:name="_Toc160649875"/>
      <w:bookmarkStart w:id="1285" w:name="_Toc160651750"/>
      <w:r w:rsidRPr="00D3062E">
        <w:t>6.3.3.2.4.1</w:t>
      </w:r>
      <w:r w:rsidRPr="00D3062E">
        <w:tab/>
        <w:t>Overview</w:t>
      </w:r>
      <w:bookmarkEnd w:id="1278"/>
      <w:bookmarkEnd w:id="1279"/>
      <w:bookmarkEnd w:id="1280"/>
      <w:bookmarkEnd w:id="1281"/>
      <w:bookmarkEnd w:id="1282"/>
      <w:bookmarkEnd w:id="1283"/>
      <w:bookmarkEnd w:id="1284"/>
      <w:bookmarkEnd w:id="1285"/>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1286" w:name="_Toc151885936"/>
      <w:bookmarkStart w:id="1287" w:name="_Toc152076001"/>
      <w:bookmarkStart w:id="1288" w:name="_Toc153793717"/>
      <w:bookmarkStart w:id="1289" w:name="_Toc157434653"/>
      <w:bookmarkStart w:id="1290" w:name="_Toc157436368"/>
      <w:bookmarkStart w:id="1291" w:name="_Toc157440208"/>
      <w:bookmarkStart w:id="1292" w:name="_Toc160649876"/>
      <w:bookmarkStart w:id="1293" w:name="_Toc160651751"/>
      <w:r w:rsidRPr="00D3062E">
        <w:t>6.3.3.2.4.2</w:t>
      </w:r>
      <w:r w:rsidRPr="00D3062E">
        <w:tab/>
        <w:t xml:space="preserve">Operation: </w:t>
      </w:r>
      <w:bookmarkEnd w:id="1286"/>
      <w:bookmarkEnd w:id="1287"/>
      <w:bookmarkEnd w:id="1288"/>
      <w:r w:rsidRPr="00D3062E">
        <w:t>Delete</w:t>
      </w:r>
      <w:bookmarkEnd w:id="1289"/>
      <w:bookmarkEnd w:id="1290"/>
      <w:bookmarkEnd w:id="1291"/>
      <w:bookmarkEnd w:id="1292"/>
      <w:bookmarkEnd w:id="1293"/>
    </w:p>
    <w:p w14:paraId="5B365A63" w14:textId="77777777" w:rsidR="00BF1CFD" w:rsidRPr="00D3062E" w:rsidRDefault="00BF1CFD" w:rsidP="00CA1157">
      <w:pPr>
        <w:pStyle w:val="7"/>
        <w:rPr>
          <w:noProof/>
        </w:rPr>
      </w:pPr>
      <w:bookmarkStart w:id="1294" w:name="_Toc157434654"/>
      <w:bookmarkStart w:id="1295" w:name="_Toc157436369"/>
      <w:bookmarkStart w:id="1296" w:name="_Toc157440209"/>
      <w:bookmarkStart w:id="1297" w:name="_Toc160649877"/>
      <w:bookmarkStart w:id="1298" w:name="_Toc160651752"/>
      <w:r w:rsidRPr="00D3062E">
        <w:rPr>
          <w:noProof/>
        </w:rPr>
        <w:t>6.3.3.2.4.2.1</w:t>
      </w:r>
      <w:r w:rsidRPr="00D3062E">
        <w:rPr>
          <w:noProof/>
        </w:rPr>
        <w:tab/>
        <w:t>Description</w:t>
      </w:r>
      <w:bookmarkEnd w:id="1294"/>
      <w:bookmarkEnd w:id="1295"/>
      <w:bookmarkEnd w:id="1296"/>
      <w:bookmarkEnd w:id="1297"/>
      <w:bookmarkEnd w:id="1298"/>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1299" w:name="_Toc157434655"/>
      <w:bookmarkStart w:id="1300" w:name="_Toc157436370"/>
      <w:bookmarkStart w:id="1301" w:name="_Toc157440210"/>
      <w:bookmarkStart w:id="1302" w:name="_Toc160649878"/>
      <w:bookmarkStart w:id="1303" w:name="_Toc160651753"/>
      <w:r w:rsidRPr="00D3062E">
        <w:rPr>
          <w:noProof/>
        </w:rPr>
        <w:t>6.3.3.2.4.2.2</w:t>
      </w:r>
      <w:r w:rsidRPr="00D3062E">
        <w:rPr>
          <w:noProof/>
        </w:rPr>
        <w:tab/>
        <w:t>Operation Definition</w:t>
      </w:r>
      <w:bookmarkEnd w:id="1299"/>
      <w:bookmarkEnd w:id="1300"/>
      <w:bookmarkEnd w:id="1301"/>
      <w:bookmarkEnd w:id="1302"/>
      <w:bookmarkEnd w:id="1303"/>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1304" w:name="_Hlk156065862"/>
            <w:r w:rsidRPr="00D3062E">
              <w:t>PolDeleteReq</w:t>
            </w:r>
            <w:bookmarkEnd w:id="1304"/>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1305" w:name="_Toc67903529"/>
      <w:bookmarkStart w:id="1306" w:name="_Toc96843423"/>
      <w:bookmarkStart w:id="1307" w:name="_Toc96844398"/>
      <w:bookmarkStart w:id="1308" w:name="_Toc100739971"/>
      <w:bookmarkStart w:id="1309" w:name="_Toc129252544"/>
      <w:bookmarkStart w:id="1310" w:name="_Toc144024242"/>
      <w:bookmarkStart w:id="1311" w:name="_Toc144459674"/>
      <w:bookmarkStart w:id="1312" w:name="_Toc157434656"/>
      <w:bookmarkStart w:id="1313" w:name="_Toc151743190"/>
      <w:bookmarkStart w:id="1314" w:name="_Toc151743655"/>
      <w:bookmarkStart w:id="1315" w:name="_Toc157436371"/>
      <w:bookmarkStart w:id="1316" w:name="_Toc157440211"/>
      <w:bookmarkStart w:id="1317" w:name="_Toc160649879"/>
      <w:bookmarkStart w:id="1318" w:name="_Toc160651754"/>
      <w:r w:rsidRPr="00D3062E">
        <w:rPr>
          <w:noProof/>
          <w:lang w:eastAsia="zh-CN"/>
        </w:rPr>
        <w:t>6.3</w:t>
      </w:r>
      <w:r w:rsidRPr="00D3062E">
        <w:t>.3.3</w:t>
      </w:r>
      <w:r w:rsidRPr="00D3062E">
        <w:tab/>
        <w:t xml:space="preserve">Resource: </w:t>
      </w:r>
      <w:bookmarkEnd w:id="1305"/>
      <w:bookmarkEnd w:id="1306"/>
      <w:bookmarkEnd w:id="1307"/>
      <w:bookmarkEnd w:id="1308"/>
      <w:bookmarkEnd w:id="1309"/>
      <w:r w:rsidRPr="00D3062E">
        <w:t xml:space="preserve">Individual </w:t>
      </w:r>
      <w:bookmarkEnd w:id="1310"/>
      <w:bookmarkEnd w:id="1311"/>
      <w:r w:rsidRPr="00D3062E">
        <w:t>Policy</w:t>
      </w:r>
      <w:bookmarkEnd w:id="1312"/>
      <w:bookmarkEnd w:id="1313"/>
      <w:bookmarkEnd w:id="1314"/>
      <w:bookmarkEnd w:id="1315"/>
      <w:bookmarkEnd w:id="1316"/>
      <w:bookmarkEnd w:id="1317"/>
      <w:bookmarkEnd w:id="1318"/>
    </w:p>
    <w:p w14:paraId="2D6EE2F0" w14:textId="3E9DE5BE" w:rsidR="00BF1CFD" w:rsidRPr="00D3062E" w:rsidRDefault="00BF1CFD" w:rsidP="00BF1CFD">
      <w:pPr>
        <w:pStyle w:val="51"/>
      </w:pPr>
      <w:bookmarkStart w:id="1319" w:name="_Toc96843424"/>
      <w:bookmarkStart w:id="1320" w:name="_Toc96844399"/>
      <w:bookmarkStart w:id="1321" w:name="_Toc100739972"/>
      <w:bookmarkStart w:id="1322" w:name="_Toc129252545"/>
      <w:bookmarkStart w:id="1323" w:name="_Toc144024243"/>
      <w:bookmarkStart w:id="1324" w:name="_Toc144459675"/>
      <w:bookmarkStart w:id="1325" w:name="_Toc151743191"/>
      <w:bookmarkStart w:id="1326" w:name="_Toc151743656"/>
      <w:bookmarkStart w:id="1327" w:name="_Toc157434657"/>
      <w:bookmarkStart w:id="1328" w:name="_Toc157436372"/>
      <w:bookmarkStart w:id="1329" w:name="_Toc157440212"/>
      <w:bookmarkStart w:id="1330" w:name="_Toc160649880"/>
      <w:bookmarkStart w:id="1331" w:name="_Toc160651755"/>
      <w:r w:rsidRPr="00D3062E">
        <w:rPr>
          <w:noProof/>
          <w:lang w:eastAsia="zh-CN"/>
        </w:rPr>
        <w:t>6.3</w:t>
      </w:r>
      <w:r w:rsidRPr="00D3062E">
        <w:t>.3.3.1</w:t>
      </w:r>
      <w:r w:rsidRPr="00D3062E">
        <w:tab/>
        <w:t>Description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1332" w:name="_Toc96843425"/>
      <w:bookmarkStart w:id="1333" w:name="_Toc96844400"/>
      <w:bookmarkStart w:id="1334" w:name="_Toc100739973"/>
      <w:bookmarkStart w:id="1335" w:name="_Toc129252546"/>
      <w:bookmarkStart w:id="1336" w:name="_Toc144024244"/>
      <w:bookmarkStart w:id="1337" w:name="_Toc144459676"/>
      <w:bookmarkStart w:id="1338" w:name="_Toc151743192"/>
      <w:bookmarkStart w:id="1339" w:name="_Toc151743657"/>
      <w:bookmarkStart w:id="1340" w:name="_Toc157434658"/>
      <w:bookmarkStart w:id="1341" w:name="_Toc157436373"/>
      <w:bookmarkStart w:id="1342" w:name="_Toc157440213"/>
      <w:bookmarkStart w:id="1343" w:name="_Toc160649881"/>
      <w:bookmarkStart w:id="1344" w:name="_Toc160651756"/>
      <w:r w:rsidRPr="00D3062E">
        <w:rPr>
          <w:noProof/>
          <w:lang w:eastAsia="zh-CN"/>
        </w:rPr>
        <w:t>6.3</w:t>
      </w:r>
      <w:r w:rsidRPr="00D3062E">
        <w:t>.3.3.2</w:t>
      </w:r>
      <w:r w:rsidRPr="00D3062E">
        <w:tab/>
        <w:t>Resource Definition</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1345" w:name="_Toc96843426"/>
      <w:bookmarkStart w:id="1346" w:name="_Toc96844401"/>
      <w:bookmarkStart w:id="1347" w:name="_Toc100739974"/>
      <w:bookmarkStart w:id="1348" w:name="_Toc129252547"/>
      <w:bookmarkStart w:id="1349" w:name="_Toc144024245"/>
      <w:bookmarkStart w:id="1350" w:name="_Toc144459677"/>
      <w:bookmarkStart w:id="1351" w:name="_Toc151743193"/>
      <w:bookmarkStart w:id="1352" w:name="_Toc151743658"/>
      <w:bookmarkStart w:id="1353" w:name="_Toc157434659"/>
      <w:bookmarkStart w:id="1354" w:name="_Toc157436374"/>
      <w:bookmarkStart w:id="1355" w:name="_Toc157440214"/>
      <w:bookmarkStart w:id="1356" w:name="_Toc160649882"/>
      <w:bookmarkStart w:id="1357" w:name="_Toc160651757"/>
      <w:r w:rsidRPr="00D3062E">
        <w:rPr>
          <w:noProof/>
          <w:lang w:eastAsia="zh-CN"/>
        </w:rPr>
        <w:t>6.3</w:t>
      </w:r>
      <w:r w:rsidRPr="00D3062E">
        <w:t>.3.3.3</w:t>
      </w:r>
      <w:r w:rsidRPr="00D3062E">
        <w:tab/>
        <w:t>Resource Standard Methods</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50016639" w14:textId="7004FE22" w:rsidR="00BF1CFD" w:rsidRPr="00D3062E" w:rsidRDefault="00BF1CFD" w:rsidP="000B7712">
      <w:pPr>
        <w:pStyle w:val="6"/>
      </w:pPr>
      <w:bookmarkStart w:id="1358" w:name="_Toc96843427"/>
      <w:bookmarkStart w:id="1359" w:name="_Toc96844402"/>
      <w:bookmarkStart w:id="1360" w:name="_Toc100739975"/>
      <w:bookmarkStart w:id="1361" w:name="_Toc129252548"/>
      <w:bookmarkStart w:id="1362" w:name="_Toc144024246"/>
      <w:bookmarkStart w:id="1363" w:name="_Toc144459678"/>
      <w:bookmarkStart w:id="1364" w:name="_Toc151743194"/>
      <w:bookmarkStart w:id="1365" w:name="_Toc151743659"/>
      <w:bookmarkStart w:id="1366" w:name="_Toc157434660"/>
      <w:bookmarkStart w:id="1367" w:name="_Toc157436375"/>
      <w:bookmarkStart w:id="1368" w:name="_Toc157440215"/>
      <w:bookmarkStart w:id="1369" w:name="_Toc160649883"/>
      <w:bookmarkStart w:id="1370" w:name="_Toc160651758"/>
      <w:r w:rsidRPr="00D3062E">
        <w:t>6.3.3.3.3.1</w:t>
      </w:r>
      <w:r w:rsidRPr="00D3062E">
        <w:tab/>
        <w:t>GET</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1371" w:name="_Toc96843428"/>
      <w:bookmarkStart w:id="1372" w:name="_Toc96844403"/>
      <w:bookmarkStart w:id="1373" w:name="_Toc100739976"/>
      <w:bookmarkStart w:id="1374" w:name="_Toc129252549"/>
      <w:bookmarkStart w:id="1375" w:name="_Toc144024247"/>
      <w:bookmarkStart w:id="1376" w:name="_Toc144459679"/>
      <w:bookmarkStart w:id="1377" w:name="_Toc151743195"/>
      <w:bookmarkStart w:id="1378" w:name="_Toc151743660"/>
      <w:bookmarkStart w:id="1379" w:name="_Toc157434661"/>
      <w:bookmarkStart w:id="1380" w:name="_Toc157436376"/>
      <w:bookmarkStart w:id="1381" w:name="_Toc157440216"/>
      <w:bookmarkStart w:id="1382" w:name="_Toc160649884"/>
      <w:bookmarkStart w:id="1383" w:name="_Toc160651759"/>
      <w:r w:rsidRPr="00D3062E">
        <w:t>6.3.3.3.3.2</w:t>
      </w:r>
      <w:r w:rsidRPr="00D3062E">
        <w:tab/>
        <w:t>PUT</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1384" w:name="_Toc144024248"/>
      <w:bookmarkStart w:id="1385" w:name="_Toc144459680"/>
      <w:bookmarkStart w:id="1386" w:name="_Toc151743196"/>
      <w:bookmarkStart w:id="1387" w:name="_Toc151743661"/>
      <w:bookmarkStart w:id="1388" w:name="_Toc157434662"/>
      <w:bookmarkStart w:id="1389" w:name="_Toc157436377"/>
      <w:bookmarkStart w:id="1390" w:name="_Toc157440217"/>
      <w:bookmarkStart w:id="1391" w:name="_Toc96843429"/>
      <w:bookmarkStart w:id="1392" w:name="_Toc96844404"/>
      <w:bookmarkStart w:id="1393" w:name="_Toc100739977"/>
      <w:bookmarkStart w:id="1394" w:name="_Toc129252550"/>
      <w:bookmarkStart w:id="1395" w:name="_Toc160649885"/>
      <w:bookmarkStart w:id="1396" w:name="_Toc160651760"/>
      <w:r w:rsidRPr="00D3062E">
        <w:t>6.3.3.3.3.3</w:t>
      </w:r>
      <w:r w:rsidRPr="00D3062E">
        <w:tab/>
        <w:t>PATCH</w:t>
      </w:r>
      <w:bookmarkEnd w:id="1384"/>
      <w:bookmarkEnd w:id="1385"/>
      <w:bookmarkEnd w:id="1386"/>
      <w:bookmarkEnd w:id="1387"/>
      <w:bookmarkEnd w:id="1388"/>
      <w:bookmarkEnd w:id="1389"/>
      <w:bookmarkEnd w:id="1390"/>
      <w:bookmarkEnd w:id="1395"/>
      <w:bookmarkEnd w:id="1396"/>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1397" w:name="_Toc96843430"/>
      <w:bookmarkStart w:id="1398" w:name="_Toc96844405"/>
      <w:bookmarkStart w:id="1399" w:name="_Toc100739978"/>
      <w:bookmarkStart w:id="1400" w:name="_Toc129252551"/>
      <w:bookmarkStart w:id="1401" w:name="_Toc144024250"/>
      <w:bookmarkStart w:id="1402" w:name="_Toc144459682"/>
      <w:bookmarkStart w:id="1403" w:name="_Toc151743198"/>
      <w:bookmarkStart w:id="1404" w:name="_Toc151743663"/>
      <w:bookmarkStart w:id="1405" w:name="_Toc157434663"/>
      <w:bookmarkStart w:id="1406" w:name="_Toc157436378"/>
      <w:bookmarkStart w:id="1407" w:name="_Toc157440218"/>
      <w:bookmarkStart w:id="1408" w:name="_Toc160649886"/>
      <w:bookmarkStart w:id="1409" w:name="_Toc160651761"/>
      <w:bookmarkEnd w:id="1391"/>
      <w:bookmarkEnd w:id="1392"/>
      <w:bookmarkEnd w:id="1393"/>
      <w:bookmarkEnd w:id="1394"/>
      <w:r w:rsidRPr="00D3062E">
        <w:rPr>
          <w:noProof/>
          <w:lang w:eastAsia="zh-CN"/>
        </w:rPr>
        <w:t>6.3</w:t>
      </w:r>
      <w:r w:rsidRPr="00D3062E">
        <w:t>.3.3.4</w:t>
      </w:r>
      <w:r w:rsidRPr="00D3062E">
        <w:tab/>
        <w:t>Resource Custom Operations</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1410" w:name="_Toc151743199"/>
      <w:bookmarkStart w:id="1411" w:name="_Toc151743664"/>
      <w:bookmarkStart w:id="1412" w:name="_Toc157434664"/>
      <w:bookmarkStart w:id="1413" w:name="_Toc157436379"/>
      <w:bookmarkStart w:id="1414" w:name="_Toc157440219"/>
      <w:bookmarkStart w:id="1415" w:name="_Toc93679383"/>
      <w:bookmarkStart w:id="1416" w:name="_Toc96843431"/>
      <w:bookmarkStart w:id="1417" w:name="_Toc96844406"/>
      <w:bookmarkStart w:id="1418" w:name="_Toc100739979"/>
      <w:bookmarkStart w:id="1419" w:name="_Toc129252552"/>
      <w:bookmarkStart w:id="1420" w:name="_Toc144024257"/>
      <w:bookmarkStart w:id="1421" w:name="_Toc144459689"/>
      <w:bookmarkStart w:id="1422" w:name="_Toc160649887"/>
      <w:bookmarkStart w:id="1423" w:name="_Toc160651762"/>
      <w:r w:rsidRPr="00D3062E">
        <w:rPr>
          <w:noProof/>
          <w:lang w:eastAsia="zh-CN"/>
        </w:rPr>
        <w:t>6.3</w:t>
      </w:r>
      <w:r w:rsidRPr="00D3062E">
        <w:t>.3.4</w:t>
      </w:r>
      <w:r w:rsidRPr="00D3062E">
        <w:tab/>
        <w:t>Resource: Policy Usage</w:t>
      </w:r>
      <w:r w:rsidRPr="00D3062E">
        <w:rPr>
          <w:rFonts w:eastAsia="等线"/>
        </w:rPr>
        <w:t xml:space="preserve"> Subscriptions</w:t>
      </w:r>
      <w:bookmarkEnd w:id="1410"/>
      <w:bookmarkEnd w:id="1411"/>
      <w:bookmarkEnd w:id="1412"/>
      <w:bookmarkEnd w:id="1413"/>
      <w:bookmarkEnd w:id="1414"/>
      <w:bookmarkEnd w:id="1422"/>
      <w:bookmarkEnd w:id="1423"/>
    </w:p>
    <w:p w14:paraId="2FDF34CF" w14:textId="5C2E87E0" w:rsidR="00BF1CFD" w:rsidRPr="00D3062E" w:rsidRDefault="00BF1CFD" w:rsidP="00BF1CFD">
      <w:pPr>
        <w:pStyle w:val="51"/>
      </w:pPr>
      <w:bookmarkStart w:id="1424" w:name="_Toc151743200"/>
      <w:bookmarkStart w:id="1425" w:name="_Toc151743665"/>
      <w:bookmarkStart w:id="1426" w:name="_Toc157434665"/>
      <w:bookmarkStart w:id="1427" w:name="_Toc157436380"/>
      <w:bookmarkStart w:id="1428" w:name="_Toc157440220"/>
      <w:bookmarkStart w:id="1429" w:name="_Toc160649888"/>
      <w:bookmarkStart w:id="1430" w:name="_Toc160651763"/>
      <w:r w:rsidRPr="00D3062E">
        <w:rPr>
          <w:noProof/>
          <w:lang w:eastAsia="zh-CN"/>
        </w:rPr>
        <w:t>6.3</w:t>
      </w:r>
      <w:r w:rsidRPr="00D3062E">
        <w:t>.3.4.1</w:t>
      </w:r>
      <w:r w:rsidRPr="00D3062E">
        <w:tab/>
        <w:t>Description</w:t>
      </w:r>
      <w:bookmarkEnd w:id="1424"/>
      <w:bookmarkEnd w:id="1425"/>
      <w:bookmarkEnd w:id="1426"/>
      <w:bookmarkEnd w:id="1427"/>
      <w:bookmarkEnd w:id="1428"/>
      <w:bookmarkEnd w:id="1429"/>
      <w:bookmarkEnd w:id="1430"/>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1431" w:name="_Toc151743201"/>
      <w:bookmarkStart w:id="1432" w:name="_Toc151743666"/>
      <w:bookmarkStart w:id="1433" w:name="_Toc157434666"/>
      <w:bookmarkStart w:id="1434" w:name="_Toc157436381"/>
      <w:bookmarkStart w:id="1435" w:name="_Toc157440221"/>
      <w:bookmarkStart w:id="1436" w:name="_Toc160649889"/>
      <w:bookmarkStart w:id="1437" w:name="_Toc160651764"/>
      <w:r w:rsidRPr="00D3062E">
        <w:rPr>
          <w:noProof/>
          <w:lang w:eastAsia="zh-CN"/>
        </w:rPr>
        <w:t>6.3</w:t>
      </w:r>
      <w:r w:rsidRPr="00D3062E">
        <w:t>.3.4.2</w:t>
      </w:r>
      <w:r w:rsidRPr="00D3062E">
        <w:tab/>
        <w:t>Resource Definition</w:t>
      </w:r>
      <w:bookmarkEnd w:id="1431"/>
      <w:bookmarkEnd w:id="1432"/>
      <w:bookmarkEnd w:id="1433"/>
      <w:bookmarkEnd w:id="1434"/>
      <w:bookmarkEnd w:id="1435"/>
      <w:bookmarkEnd w:id="1436"/>
      <w:bookmarkEnd w:id="1437"/>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1438" w:name="_Toc151743202"/>
      <w:bookmarkStart w:id="1439" w:name="_Toc151743667"/>
      <w:bookmarkStart w:id="1440" w:name="_Toc157434667"/>
      <w:bookmarkStart w:id="1441" w:name="_Toc157436382"/>
      <w:bookmarkStart w:id="1442" w:name="_Toc157440222"/>
      <w:bookmarkStart w:id="1443" w:name="_Toc160649890"/>
      <w:bookmarkStart w:id="1444" w:name="_Toc160651765"/>
      <w:r w:rsidRPr="00D3062E">
        <w:rPr>
          <w:noProof/>
          <w:lang w:eastAsia="zh-CN"/>
        </w:rPr>
        <w:t>6.3</w:t>
      </w:r>
      <w:r w:rsidRPr="00D3062E">
        <w:t>.3.4.3</w:t>
      </w:r>
      <w:r w:rsidRPr="00D3062E">
        <w:tab/>
        <w:t>Resource Standard Methods</w:t>
      </w:r>
      <w:bookmarkEnd w:id="1438"/>
      <w:bookmarkEnd w:id="1439"/>
      <w:bookmarkEnd w:id="1440"/>
      <w:bookmarkEnd w:id="1441"/>
      <w:bookmarkEnd w:id="1442"/>
      <w:bookmarkEnd w:id="1443"/>
      <w:bookmarkEnd w:id="1444"/>
    </w:p>
    <w:p w14:paraId="78BFFE1F" w14:textId="351293DA" w:rsidR="00BF1CFD" w:rsidRPr="00D3062E" w:rsidRDefault="00BF1CFD" w:rsidP="000B7712">
      <w:pPr>
        <w:pStyle w:val="6"/>
      </w:pPr>
      <w:bookmarkStart w:id="1445" w:name="_Toc151743203"/>
      <w:bookmarkStart w:id="1446" w:name="_Toc151743668"/>
      <w:bookmarkStart w:id="1447" w:name="_Toc157434668"/>
      <w:bookmarkStart w:id="1448" w:name="_Toc157436383"/>
      <w:bookmarkStart w:id="1449" w:name="_Toc157440223"/>
      <w:bookmarkStart w:id="1450" w:name="_Toc160649891"/>
      <w:bookmarkStart w:id="1451" w:name="_Toc160651766"/>
      <w:r w:rsidRPr="00D3062E">
        <w:t>6.3.3.4.3.2</w:t>
      </w:r>
      <w:r w:rsidRPr="00D3062E">
        <w:tab/>
        <w:t>POST</w:t>
      </w:r>
      <w:bookmarkEnd w:id="1445"/>
      <w:bookmarkEnd w:id="1446"/>
      <w:bookmarkEnd w:id="1447"/>
      <w:bookmarkEnd w:id="1448"/>
      <w:bookmarkEnd w:id="1449"/>
      <w:bookmarkEnd w:id="1450"/>
      <w:bookmarkEnd w:id="1451"/>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1452" w:name="_Hlk150003525"/>
            <w:r w:rsidRPr="00D3062E">
              <w:t>PolUsageSubsc</w:t>
            </w:r>
            <w:bookmarkEnd w:id="1452"/>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1453" w:name="_Toc151743204"/>
      <w:bookmarkStart w:id="1454" w:name="_Toc151743669"/>
      <w:bookmarkStart w:id="1455" w:name="_Toc157434669"/>
      <w:bookmarkStart w:id="1456" w:name="_Toc157436384"/>
      <w:bookmarkStart w:id="1457" w:name="_Toc157440224"/>
      <w:bookmarkStart w:id="1458" w:name="_Toc160649892"/>
      <w:bookmarkStart w:id="1459" w:name="_Toc160651767"/>
      <w:r w:rsidRPr="00D3062E">
        <w:rPr>
          <w:noProof/>
          <w:lang w:eastAsia="zh-CN"/>
        </w:rPr>
        <w:t>6.3</w:t>
      </w:r>
      <w:r w:rsidRPr="00D3062E">
        <w:t>.3.4.4</w:t>
      </w:r>
      <w:r w:rsidRPr="00D3062E">
        <w:tab/>
        <w:t>Resource Custom Operations</w:t>
      </w:r>
      <w:bookmarkEnd w:id="1453"/>
      <w:bookmarkEnd w:id="1454"/>
      <w:bookmarkEnd w:id="1455"/>
      <w:bookmarkEnd w:id="1456"/>
      <w:bookmarkEnd w:id="1457"/>
      <w:bookmarkEnd w:id="1458"/>
      <w:bookmarkEnd w:id="1459"/>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1460" w:name="_Toc151743205"/>
      <w:bookmarkStart w:id="1461" w:name="_Toc151743670"/>
      <w:bookmarkStart w:id="1462" w:name="_Toc157434670"/>
      <w:bookmarkStart w:id="1463" w:name="_Toc157436385"/>
      <w:bookmarkStart w:id="1464" w:name="_Toc157440225"/>
      <w:bookmarkStart w:id="1465" w:name="_Toc160649893"/>
      <w:bookmarkStart w:id="1466" w:name="_Toc160651768"/>
      <w:r w:rsidRPr="00D3062E">
        <w:rPr>
          <w:noProof/>
          <w:lang w:eastAsia="zh-CN"/>
        </w:rPr>
        <w:t>6.3</w:t>
      </w:r>
      <w:r w:rsidRPr="00D3062E">
        <w:t>.3.5</w:t>
      </w:r>
      <w:r w:rsidRPr="00D3062E">
        <w:tab/>
        <w:t>Resource: Individual Policy Usage</w:t>
      </w:r>
      <w:r w:rsidRPr="00D3062E">
        <w:rPr>
          <w:rFonts w:eastAsia="等线"/>
        </w:rPr>
        <w:t xml:space="preserve"> Subscription</w:t>
      </w:r>
      <w:bookmarkEnd w:id="1460"/>
      <w:bookmarkEnd w:id="1461"/>
      <w:bookmarkEnd w:id="1462"/>
      <w:bookmarkEnd w:id="1463"/>
      <w:bookmarkEnd w:id="1464"/>
      <w:bookmarkEnd w:id="1465"/>
      <w:bookmarkEnd w:id="1466"/>
    </w:p>
    <w:p w14:paraId="2F5F180F" w14:textId="646EC4E8" w:rsidR="00BF1CFD" w:rsidRPr="00D3062E" w:rsidRDefault="00BF1CFD" w:rsidP="00BF1CFD">
      <w:pPr>
        <w:pStyle w:val="51"/>
      </w:pPr>
      <w:bookmarkStart w:id="1467" w:name="_Toc151743206"/>
      <w:bookmarkStart w:id="1468" w:name="_Toc151743671"/>
      <w:bookmarkStart w:id="1469" w:name="_Toc157434671"/>
      <w:bookmarkStart w:id="1470" w:name="_Toc157436386"/>
      <w:bookmarkStart w:id="1471" w:name="_Toc157440226"/>
      <w:bookmarkStart w:id="1472" w:name="_Toc160649894"/>
      <w:bookmarkStart w:id="1473" w:name="_Toc160651769"/>
      <w:r w:rsidRPr="00D3062E">
        <w:rPr>
          <w:noProof/>
          <w:lang w:eastAsia="zh-CN"/>
        </w:rPr>
        <w:t>6.3</w:t>
      </w:r>
      <w:r w:rsidRPr="00D3062E">
        <w:t>.3.5.1</w:t>
      </w:r>
      <w:r w:rsidRPr="00D3062E">
        <w:tab/>
        <w:t>Description</w:t>
      </w:r>
      <w:bookmarkEnd w:id="1467"/>
      <w:bookmarkEnd w:id="1468"/>
      <w:bookmarkEnd w:id="1469"/>
      <w:bookmarkEnd w:id="1470"/>
      <w:bookmarkEnd w:id="1471"/>
      <w:bookmarkEnd w:id="1472"/>
      <w:bookmarkEnd w:id="1473"/>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1474" w:name="_Toc151743207"/>
      <w:bookmarkStart w:id="1475" w:name="_Toc151743672"/>
      <w:bookmarkStart w:id="1476" w:name="_Toc157434672"/>
      <w:bookmarkStart w:id="1477" w:name="_Toc157436387"/>
      <w:bookmarkStart w:id="1478" w:name="_Toc157440227"/>
      <w:bookmarkStart w:id="1479" w:name="_Toc160649895"/>
      <w:bookmarkStart w:id="1480" w:name="_Toc160651770"/>
      <w:r w:rsidRPr="00D3062E">
        <w:rPr>
          <w:noProof/>
          <w:lang w:eastAsia="zh-CN"/>
        </w:rPr>
        <w:lastRenderedPageBreak/>
        <w:t>6.3</w:t>
      </w:r>
      <w:r w:rsidRPr="00D3062E">
        <w:t>.3.5.2</w:t>
      </w:r>
      <w:r w:rsidRPr="00D3062E">
        <w:tab/>
        <w:t>Resource Definition</w:t>
      </w:r>
      <w:bookmarkEnd w:id="1474"/>
      <w:bookmarkEnd w:id="1475"/>
      <w:bookmarkEnd w:id="1476"/>
      <w:bookmarkEnd w:id="1477"/>
      <w:bookmarkEnd w:id="1478"/>
      <w:bookmarkEnd w:id="1479"/>
      <w:bookmarkEnd w:id="1480"/>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1481" w:name="_Toc151743208"/>
      <w:bookmarkStart w:id="1482" w:name="_Toc151743673"/>
      <w:bookmarkStart w:id="1483" w:name="_Toc157434673"/>
      <w:bookmarkStart w:id="1484" w:name="_Toc157436388"/>
      <w:bookmarkStart w:id="1485" w:name="_Toc157440228"/>
      <w:bookmarkStart w:id="1486" w:name="_Toc160649896"/>
      <w:bookmarkStart w:id="1487" w:name="_Toc160651771"/>
      <w:r w:rsidRPr="00D3062E">
        <w:rPr>
          <w:noProof/>
          <w:lang w:eastAsia="zh-CN"/>
        </w:rPr>
        <w:t>6.3</w:t>
      </w:r>
      <w:r w:rsidRPr="00D3062E">
        <w:t>.3.5.3</w:t>
      </w:r>
      <w:r w:rsidRPr="00D3062E">
        <w:tab/>
        <w:t>Resource Standard Methods</w:t>
      </w:r>
      <w:bookmarkEnd w:id="1481"/>
      <w:bookmarkEnd w:id="1482"/>
      <w:bookmarkEnd w:id="1483"/>
      <w:bookmarkEnd w:id="1484"/>
      <w:bookmarkEnd w:id="1485"/>
      <w:bookmarkEnd w:id="1486"/>
      <w:bookmarkEnd w:id="1487"/>
    </w:p>
    <w:p w14:paraId="74C6F6E3" w14:textId="01176E36" w:rsidR="00BF1CFD" w:rsidRPr="00D3062E" w:rsidRDefault="00BF1CFD" w:rsidP="000B7712">
      <w:pPr>
        <w:pStyle w:val="6"/>
      </w:pPr>
      <w:bookmarkStart w:id="1488" w:name="_Toc151743209"/>
      <w:bookmarkStart w:id="1489" w:name="_Toc151743674"/>
      <w:bookmarkStart w:id="1490" w:name="_Toc157434674"/>
      <w:bookmarkStart w:id="1491" w:name="_Toc157436389"/>
      <w:bookmarkStart w:id="1492" w:name="_Toc157440229"/>
      <w:bookmarkStart w:id="1493" w:name="_Toc160649897"/>
      <w:bookmarkStart w:id="1494" w:name="_Toc160651772"/>
      <w:r w:rsidRPr="00D3062E">
        <w:t>6.3.3.5.3.1</w:t>
      </w:r>
      <w:r w:rsidRPr="00D3062E">
        <w:tab/>
        <w:t>GET</w:t>
      </w:r>
      <w:bookmarkEnd w:id="1488"/>
      <w:bookmarkEnd w:id="1489"/>
      <w:bookmarkEnd w:id="1490"/>
      <w:bookmarkEnd w:id="1491"/>
      <w:bookmarkEnd w:id="1492"/>
      <w:bookmarkEnd w:id="1493"/>
      <w:bookmarkEnd w:id="1494"/>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1495" w:name="_Toc151743210"/>
      <w:bookmarkStart w:id="1496" w:name="_Toc151743675"/>
      <w:bookmarkStart w:id="1497" w:name="_Toc157434675"/>
      <w:bookmarkStart w:id="1498" w:name="_Toc157436390"/>
      <w:bookmarkStart w:id="1499" w:name="_Toc157440230"/>
      <w:bookmarkStart w:id="1500" w:name="_Toc160649898"/>
      <w:bookmarkStart w:id="1501" w:name="_Toc160651773"/>
      <w:r w:rsidRPr="00D3062E">
        <w:t>6.3.3.5.3.2</w:t>
      </w:r>
      <w:r w:rsidRPr="00D3062E">
        <w:tab/>
        <w:t>PUT</w:t>
      </w:r>
      <w:bookmarkEnd w:id="1495"/>
      <w:bookmarkEnd w:id="1496"/>
      <w:bookmarkEnd w:id="1497"/>
      <w:bookmarkEnd w:id="1498"/>
      <w:bookmarkEnd w:id="1499"/>
      <w:bookmarkEnd w:id="1500"/>
      <w:bookmarkEnd w:id="1501"/>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1502" w:name="_Toc151743211"/>
      <w:bookmarkStart w:id="1503" w:name="_Toc151743676"/>
      <w:bookmarkStart w:id="1504" w:name="_Toc157434676"/>
      <w:bookmarkStart w:id="1505" w:name="_Toc157436391"/>
      <w:bookmarkStart w:id="1506" w:name="_Toc157440231"/>
      <w:bookmarkStart w:id="1507" w:name="_Toc160649899"/>
      <w:bookmarkStart w:id="1508" w:name="_Toc160651774"/>
      <w:r w:rsidRPr="00D3062E">
        <w:t>6.3.3.5.3.3</w:t>
      </w:r>
      <w:r w:rsidRPr="00D3062E">
        <w:tab/>
        <w:t>PATCH</w:t>
      </w:r>
      <w:bookmarkEnd w:id="1502"/>
      <w:bookmarkEnd w:id="1503"/>
      <w:bookmarkEnd w:id="1504"/>
      <w:bookmarkEnd w:id="1505"/>
      <w:bookmarkEnd w:id="1506"/>
      <w:bookmarkEnd w:id="1507"/>
      <w:bookmarkEnd w:id="1508"/>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1509" w:name="_Toc151743212"/>
      <w:bookmarkStart w:id="1510" w:name="_Toc151743677"/>
      <w:bookmarkStart w:id="1511" w:name="_Toc157434677"/>
      <w:bookmarkStart w:id="1512" w:name="_Toc157436392"/>
      <w:bookmarkStart w:id="1513" w:name="_Toc157440232"/>
      <w:bookmarkStart w:id="1514" w:name="_Toc160649900"/>
      <w:bookmarkStart w:id="1515" w:name="_Toc160651775"/>
      <w:r w:rsidRPr="00D3062E">
        <w:t>6.3.3.5.3.4</w:t>
      </w:r>
      <w:r w:rsidRPr="00D3062E">
        <w:tab/>
        <w:t>DELETE</w:t>
      </w:r>
      <w:bookmarkEnd w:id="1509"/>
      <w:bookmarkEnd w:id="1510"/>
      <w:bookmarkEnd w:id="1511"/>
      <w:bookmarkEnd w:id="1512"/>
      <w:bookmarkEnd w:id="1513"/>
      <w:bookmarkEnd w:id="1514"/>
      <w:bookmarkEnd w:id="1515"/>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1516" w:name="_Toc151743213"/>
      <w:bookmarkStart w:id="1517" w:name="_Toc151743678"/>
      <w:bookmarkStart w:id="1518" w:name="_Toc157434678"/>
      <w:bookmarkStart w:id="1519" w:name="_Toc157436393"/>
      <w:bookmarkStart w:id="1520" w:name="_Toc157440233"/>
      <w:bookmarkStart w:id="1521" w:name="_Toc160649901"/>
      <w:bookmarkStart w:id="1522" w:name="_Toc160651776"/>
      <w:r w:rsidRPr="00D3062E">
        <w:rPr>
          <w:noProof/>
          <w:lang w:eastAsia="zh-CN"/>
        </w:rPr>
        <w:t>6.3</w:t>
      </w:r>
      <w:r w:rsidRPr="00D3062E">
        <w:t>.3.5.4</w:t>
      </w:r>
      <w:r w:rsidRPr="00D3062E">
        <w:tab/>
        <w:t>Resource Custom Operations</w:t>
      </w:r>
      <w:bookmarkEnd w:id="1516"/>
      <w:bookmarkEnd w:id="1517"/>
      <w:bookmarkEnd w:id="1518"/>
      <w:bookmarkEnd w:id="1519"/>
      <w:bookmarkEnd w:id="1520"/>
      <w:bookmarkEnd w:id="1521"/>
      <w:bookmarkEnd w:id="1522"/>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1523" w:name="_Toc151743214"/>
      <w:bookmarkStart w:id="1524" w:name="_Toc151743679"/>
      <w:bookmarkStart w:id="1525" w:name="_Toc157434679"/>
      <w:bookmarkStart w:id="1526" w:name="_Toc157436394"/>
      <w:bookmarkStart w:id="1527" w:name="_Toc157440234"/>
      <w:bookmarkStart w:id="1528" w:name="_Toc160649902"/>
      <w:bookmarkStart w:id="1529" w:name="_Toc160651777"/>
      <w:r w:rsidRPr="00D3062E">
        <w:rPr>
          <w:noProof/>
          <w:lang w:eastAsia="zh-CN"/>
        </w:rPr>
        <w:t>6.3</w:t>
      </w:r>
      <w:r w:rsidRPr="00D3062E">
        <w:t>.4</w:t>
      </w:r>
      <w:r w:rsidRPr="00D3062E">
        <w:tab/>
      </w:r>
      <w:bookmarkEnd w:id="1415"/>
      <w:r w:rsidRPr="00D3062E">
        <w:t>Custom Operations without associated resources</w:t>
      </w:r>
      <w:bookmarkEnd w:id="1416"/>
      <w:bookmarkEnd w:id="1417"/>
      <w:bookmarkEnd w:id="1418"/>
      <w:bookmarkEnd w:id="1419"/>
      <w:bookmarkEnd w:id="1420"/>
      <w:bookmarkEnd w:id="1421"/>
      <w:bookmarkEnd w:id="1523"/>
      <w:bookmarkEnd w:id="1524"/>
      <w:bookmarkEnd w:id="1525"/>
      <w:bookmarkEnd w:id="1526"/>
      <w:bookmarkEnd w:id="1527"/>
      <w:bookmarkEnd w:id="1528"/>
      <w:bookmarkEnd w:id="1529"/>
    </w:p>
    <w:p w14:paraId="11A306A9" w14:textId="77777777" w:rsidR="00BF1CFD" w:rsidRPr="00D3062E" w:rsidRDefault="00BF1CFD" w:rsidP="00BF1CFD">
      <w:bookmarkStart w:id="1530" w:name="_Toc96843432"/>
      <w:bookmarkStart w:id="1531" w:name="_Toc96844407"/>
      <w:bookmarkStart w:id="1532" w:name="_Toc100739980"/>
      <w:bookmarkStart w:id="1533" w:name="_Toc129252553"/>
      <w:bookmarkStart w:id="1534" w:name="_Toc144024258"/>
      <w:bookmarkStart w:id="1535"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1536" w:name="_Toc151743215"/>
      <w:bookmarkStart w:id="1537" w:name="_Toc151743680"/>
      <w:bookmarkStart w:id="1538" w:name="_Toc157434680"/>
      <w:bookmarkStart w:id="1539" w:name="_Toc157436395"/>
      <w:bookmarkStart w:id="1540" w:name="_Toc157440235"/>
      <w:bookmarkStart w:id="1541" w:name="_Toc160649903"/>
      <w:bookmarkStart w:id="1542" w:name="_Toc160651778"/>
      <w:r w:rsidRPr="00D3062E">
        <w:rPr>
          <w:noProof/>
          <w:lang w:eastAsia="zh-CN"/>
        </w:rPr>
        <w:t>6.3</w:t>
      </w:r>
      <w:r w:rsidRPr="00D3062E">
        <w:t>.5</w:t>
      </w:r>
      <w:r w:rsidRPr="00D3062E">
        <w:tab/>
        <w:t>Notifications</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2ABBC05E" w14:textId="77777777" w:rsidR="00311EA5" w:rsidRPr="00D3062E" w:rsidRDefault="00311EA5" w:rsidP="00311EA5">
      <w:pPr>
        <w:pStyle w:val="41"/>
      </w:pPr>
      <w:bookmarkStart w:id="1543" w:name="_Toc144024265"/>
      <w:bookmarkStart w:id="1544" w:name="_Toc144459697"/>
      <w:bookmarkStart w:id="1545" w:name="_Toc96843453"/>
      <w:bookmarkStart w:id="1546" w:name="_Toc96844428"/>
      <w:bookmarkStart w:id="1547" w:name="_Toc100740001"/>
      <w:bookmarkStart w:id="1548" w:name="_Toc129252574"/>
      <w:bookmarkStart w:id="1549" w:name="_Toc144024163"/>
      <w:bookmarkStart w:id="1550" w:name="_Toc148176876"/>
      <w:bookmarkStart w:id="1551" w:name="_Toc148358926"/>
      <w:bookmarkStart w:id="1552" w:name="_Toc151743216"/>
      <w:bookmarkStart w:id="1553" w:name="_Toc151743681"/>
      <w:bookmarkStart w:id="1554" w:name="_Toc157434681"/>
      <w:bookmarkStart w:id="1555" w:name="_Toc157436396"/>
      <w:bookmarkStart w:id="1556" w:name="_Toc157440236"/>
      <w:bookmarkStart w:id="1557" w:name="_Toc160649904"/>
      <w:bookmarkStart w:id="1558" w:name="_Toc160651779"/>
      <w:r w:rsidRPr="00D3062E">
        <w:rPr>
          <w:noProof/>
          <w:lang w:eastAsia="zh-CN"/>
        </w:rPr>
        <w:t>6.3</w:t>
      </w:r>
      <w:r w:rsidRPr="00D3062E">
        <w:t>.5.1</w:t>
      </w:r>
      <w:r w:rsidRPr="00D3062E">
        <w:tab/>
        <w:t>General</w:t>
      </w:r>
      <w:bookmarkEnd w:id="1549"/>
      <w:bookmarkEnd w:id="1550"/>
      <w:bookmarkEnd w:id="1551"/>
      <w:bookmarkEnd w:id="1552"/>
      <w:bookmarkEnd w:id="1553"/>
      <w:bookmarkEnd w:id="1554"/>
      <w:bookmarkEnd w:id="1555"/>
      <w:bookmarkEnd w:id="1556"/>
      <w:bookmarkEnd w:id="1557"/>
      <w:bookmarkEnd w:id="1558"/>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1559" w:name="_Toc151743217"/>
      <w:bookmarkStart w:id="1560" w:name="_Toc151743682"/>
      <w:bookmarkStart w:id="1561" w:name="_Toc157434682"/>
      <w:bookmarkStart w:id="1562" w:name="_Toc157436397"/>
      <w:bookmarkStart w:id="1563" w:name="_Toc157440237"/>
      <w:bookmarkStart w:id="1564" w:name="_Toc160649905"/>
      <w:bookmarkStart w:id="1565" w:name="_Toc160651780"/>
      <w:r w:rsidRPr="00D3062E">
        <w:rPr>
          <w:noProof/>
          <w:lang w:eastAsia="zh-CN"/>
        </w:rPr>
        <w:t>6.3</w:t>
      </w:r>
      <w:r w:rsidRPr="00D3062E">
        <w:t>.5.2</w:t>
      </w:r>
      <w:r w:rsidRPr="00D3062E">
        <w:tab/>
        <w:t>Policy Usage Notification</w:t>
      </w:r>
      <w:bookmarkEnd w:id="1559"/>
      <w:bookmarkEnd w:id="1560"/>
      <w:bookmarkEnd w:id="1561"/>
      <w:bookmarkEnd w:id="1562"/>
      <w:bookmarkEnd w:id="1563"/>
      <w:bookmarkEnd w:id="1564"/>
      <w:bookmarkEnd w:id="1565"/>
    </w:p>
    <w:p w14:paraId="19B1B248" w14:textId="2C55B7A5" w:rsidR="00BF1CFD" w:rsidRPr="00D3062E" w:rsidRDefault="00BF1CFD" w:rsidP="00BF1CFD">
      <w:pPr>
        <w:pStyle w:val="51"/>
        <w:rPr>
          <w:noProof/>
        </w:rPr>
      </w:pPr>
      <w:bookmarkStart w:id="1566" w:name="_Toc151743218"/>
      <w:bookmarkStart w:id="1567" w:name="_Toc151743683"/>
      <w:bookmarkStart w:id="1568" w:name="_Toc157434683"/>
      <w:bookmarkStart w:id="1569" w:name="_Toc157436398"/>
      <w:bookmarkStart w:id="1570" w:name="_Toc157440238"/>
      <w:bookmarkStart w:id="1571" w:name="_Toc160649906"/>
      <w:bookmarkStart w:id="1572" w:name="_Toc160651781"/>
      <w:r w:rsidRPr="00D3062E">
        <w:rPr>
          <w:noProof/>
          <w:lang w:eastAsia="zh-CN"/>
        </w:rPr>
        <w:t>6.3</w:t>
      </w:r>
      <w:r w:rsidRPr="00D3062E">
        <w:t>.5.2</w:t>
      </w:r>
      <w:r w:rsidRPr="00D3062E">
        <w:rPr>
          <w:noProof/>
        </w:rPr>
        <w:t>.1</w:t>
      </w:r>
      <w:r w:rsidRPr="00D3062E">
        <w:rPr>
          <w:noProof/>
        </w:rPr>
        <w:tab/>
        <w:t>Description</w:t>
      </w:r>
      <w:bookmarkEnd w:id="1566"/>
      <w:bookmarkEnd w:id="1567"/>
      <w:bookmarkEnd w:id="1568"/>
      <w:bookmarkEnd w:id="1569"/>
      <w:bookmarkEnd w:id="1570"/>
      <w:bookmarkEnd w:id="1571"/>
      <w:bookmarkEnd w:id="1572"/>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1573" w:name="_Toc151743219"/>
      <w:bookmarkStart w:id="1574" w:name="_Toc151743684"/>
      <w:bookmarkStart w:id="1575" w:name="_Toc157434684"/>
      <w:bookmarkStart w:id="1576" w:name="_Toc157436399"/>
      <w:bookmarkStart w:id="1577" w:name="_Toc157440239"/>
      <w:bookmarkStart w:id="1578" w:name="_Toc160649907"/>
      <w:bookmarkStart w:id="1579" w:name="_Toc160651782"/>
      <w:r w:rsidRPr="00D3062E">
        <w:rPr>
          <w:noProof/>
          <w:lang w:eastAsia="zh-CN"/>
        </w:rPr>
        <w:t>6.3</w:t>
      </w:r>
      <w:r w:rsidRPr="00D3062E">
        <w:t>.5.2</w:t>
      </w:r>
      <w:r w:rsidRPr="00D3062E">
        <w:rPr>
          <w:noProof/>
        </w:rPr>
        <w:t>.2</w:t>
      </w:r>
      <w:r w:rsidRPr="00D3062E">
        <w:rPr>
          <w:noProof/>
        </w:rPr>
        <w:tab/>
        <w:t>Target URI</w:t>
      </w:r>
      <w:bookmarkEnd w:id="1573"/>
      <w:bookmarkEnd w:id="1574"/>
      <w:bookmarkEnd w:id="1575"/>
      <w:bookmarkEnd w:id="1576"/>
      <w:bookmarkEnd w:id="1577"/>
      <w:bookmarkEnd w:id="1578"/>
      <w:bookmarkEnd w:id="1579"/>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1580" w:name="_Toc151743220"/>
      <w:bookmarkStart w:id="1581" w:name="_Toc151743685"/>
      <w:bookmarkStart w:id="1582" w:name="_Toc157434685"/>
      <w:bookmarkStart w:id="1583" w:name="_Toc157436400"/>
      <w:bookmarkStart w:id="1584" w:name="_Toc157440240"/>
      <w:bookmarkStart w:id="1585" w:name="_Toc160649908"/>
      <w:bookmarkStart w:id="1586" w:name="_Toc160651783"/>
      <w:r w:rsidRPr="00D3062E">
        <w:rPr>
          <w:noProof/>
          <w:lang w:eastAsia="zh-CN"/>
        </w:rPr>
        <w:t>6.3</w:t>
      </w:r>
      <w:r w:rsidRPr="00D3062E">
        <w:t>.5.2</w:t>
      </w:r>
      <w:r w:rsidRPr="00D3062E">
        <w:rPr>
          <w:noProof/>
        </w:rPr>
        <w:t>.3</w:t>
      </w:r>
      <w:r w:rsidRPr="00D3062E">
        <w:rPr>
          <w:noProof/>
        </w:rPr>
        <w:tab/>
        <w:t>Standard Methods</w:t>
      </w:r>
      <w:bookmarkEnd w:id="1580"/>
      <w:bookmarkEnd w:id="1581"/>
      <w:bookmarkEnd w:id="1582"/>
      <w:bookmarkEnd w:id="1583"/>
      <w:bookmarkEnd w:id="1584"/>
      <w:bookmarkEnd w:id="1585"/>
      <w:bookmarkEnd w:id="1586"/>
    </w:p>
    <w:p w14:paraId="662967C8" w14:textId="77777777" w:rsidR="00311EA5" w:rsidRPr="00D3062E" w:rsidRDefault="00311EA5" w:rsidP="00311EA5">
      <w:pPr>
        <w:pStyle w:val="H6"/>
        <w:rPr>
          <w:noProof/>
        </w:rPr>
      </w:pPr>
      <w:bookmarkStart w:id="1587" w:name="_Toc157434686"/>
      <w:bookmarkStart w:id="1588" w:name="_Toc157436401"/>
      <w:bookmarkStart w:id="1589" w:name="_Toc157440241"/>
      <w:bookmarkStart w:id="1590" w:name="_Toc151743221"/>
      <w:bookmarkStart w:id="1591"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1592" w:name="_Toc160649909"/>
      <w:bookmarkStart w:id="1593" w:name="_Toc160651784"/>
      <w:r w:rsidRPr="00D3062E">
        <w:rPr>
          <w:noProof/>
          <w:lang w:eastAsia="zh-CN"/>
        </w:rPr>
        <w:t>6.3</w:t>
      </w:r>
      <w:r w:rsidRPr="00D3062E">
        <w:t>.5.3</w:t>
      </w:r>
      <w:r w:rsidRPr="00D3062E">
        <w:tab/>
        <w:t>Policy Harmonization Notification</w:t>
      </w:r>
      <w:bookmarkEnd w:id="1587"/>
      <w:bookmarkEnd w:id="1588"/>
      <w:bookmarkEnd w:id="1589"/>
      <w:bookmarkEnd w:id="1592"/>
      <w:bookmarkEnd w:id="1593"/>
    </w:p>
    <w:p w14:paraId="4E81CDC6" w14:textId="77777777" w:rsidR="00311EA5" w:rsidRPr="00D3062E" w:rsidRDefault="00311EA5" w:rsidP="00311EA5">
      <w:pPr>
        <w:pStyle w:val="51"/>
        <w:rPr>
          <w:noProof/>
        </w:rPr>
      </w:pPr>
      <w:bookmarkStart w:id="1594" w:name="_Toc157434688"/>
      <w:bookmarkStart w:id="1595" w:name="_Toc157436403"/>
      <w:bookmarkStart w:id="1596" w:name="_Toc157440243"/>
      <w:bookmarkStart w:id="1597" w:name="_Toc157434687"/>
      <w:bookmarkStart w:id="1598" w:name="_Toc157436402"/>
      <w:bookmarkStart w:id="1599" w:name="_Toc157440242"/>
      <w:bookmarkStart w:id="1600" w:name="_Toc160649910"/>
      <w:bookmarkStart w:id="1601" w:name="_Toc160651785"/>
      <w:r w:rsidRPr="00D3062E">
        <w:rPr>
          <w:noProof/>
          <w:lang w:eastAsia="zh-CN"/>
        </w:rPr>
        <w:t>6.3</w:t>
      </w:r>
      <w:r w:rsidRPr="00D3062E">
        <w:t>.5.3</w:t>
      </w:r>
      <w:r w:rsidRPr="00D3062E">
        <w:rPr>
          <w:noProof/>
        </w:rPr>
        <w:t>.1</w:t>
      </w:r>
      <w:r w:rsidRPr="00D3062E">
        <w:rPr>
          <w:noProof/>
        </w:rPr>
        <w:tab/>
        <w:t>Description</w:t>
      </w:r>
      <w:bookmarkEnd w:id="1597"/>
      <w:bookmarkEnd w:id="1598"/>
      <w:bookmarkEnd w:id="1599"/>
      <w:bookmarkEnd w:id="1600"/>
      <w:bookmarkEnd w:id="1601"/>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1602" w:name="_Toc160649911"/>
      <w:bookmarkStart w:id="1603" w:name="_Toc160651786"/>
      <w:r w:rsidRPr="00D3062E">
        <w:rPr>
          <w:noProof/>
          <w:lang w:eastAsia="zh-CN"/>
        </w:rPr>
        <w:t>6.3</w:t>
      </w:r>
      <w:r w:rsidRPr="00D3062E">
        <w:t>.5.3</w:t>
      </w:r>
      <w:r w:rsidRPr="00D3062E">
        <w:rPr>
          <w:noProof/>
        </w:rPr>
        <w:t>.2</w:t>
      </w:r>
      <w:r w:rsidRPr="00D3062E">
        <w:rPr>
          <w:noProof/>
        </w:rPr>
        <w:tab/>
        <w:t>Target URI</w:t>
      </w:r>
      <w:bookmarkEnd w:id="1594"/>
      <w:bookmarkEnd w:id="1595"/>
      <w:bookmarkEnd w:id="1596"/>
      <w:bookmarkEnd w:id="1602"/>
      <w:bookmarkEnd w:id="1603"/>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1604" w:name="_Toc157434689"/>
      <w:bookmarkStart w:id="1605" w:name="_Toc157436404"/>
      <w:bookmarkStart w:id="1606" w:name="_Toc157440244"/>
      <w:bookmarkStart w:id="1607" w:name="_Toc160649912"/>
      <w:bookmarkStart w:id="1608" w:name="_Toc160651787"/>
      <w:r w:rsidRPr="00D3062E">
        <w:rPr>
          <w:noProof/>
          <w:lang w:eastAsia="zh-CN"/>
        </w:rPr>
        <w:lastRenderedPageBreak/>
        <w:t>6.3</w:t>
      </w:r>
      <w:r w:rsidRPr="00D3062E">
        <w:t>.5.3</w:t>
      </w:r>
      <w:r w:rsidRPr="00D3062E">
        <w:rPr>
          <w:noProof/>
        </w:rPr>
        <w:t>.3</w:t>
      </w:r>
      <w:r w:rsidRPr="00D3062E">
        <w:rPr>
          <w:noProof/>
        </w:rPr>
        <w:tab/>
        <w:t>Standard Methods</w:t>
      </w:r>
      <w:bookmarkEnd w:id="1604"/>
      <w:bookmarkEnd w:id="1605"/>
      <w:bookmarkEnd w:id="1606"/>
      <w:bookmarkEnd w:id="1607"/>
      <w:bookmarkEnd w:id="1608"/>
    </w:p>
    <w:p w14:paraId="50478BA7" w14:textId="77777777" w:rsidR="00311EA5" w:rsidRPr="00D3062E" w:rsidRDefault="00311EA5" w:rsidP="00311EA5">
      <w:pPr>
        <w:pStyle w:val="H6"/>
        <w:rPr>
          <w:noProof/>
        </w:rPr>
      </w:pPr>
      <w:bookmarkStart w:id="1609" w:name="_Toc157434690"/>
      <w:bookmarkStart w:id="1610" w:name="_Toc157436405"/>
      <w:bookmarkStart w:id="1611"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1612" w:name="_Toc160649913"/>
      <w:bookmarkStart w:id="1613" w:name="_Toc160651788"/>
      <w:r w:rsidRPr="00D3062E">
        <w:rPr>
          <w:noProof/>
          <w:lang w:eastAsia="zh-CN"/>
        </w:rPr>
        <w:lastRenderedPageBreak/>
        <w:t>6.3</w:t>
      </w:r>
      <w:r w:rsidRPr="00D3062E">
        <w:t>.6</w:t>
      </w:r>
      <w:r w:rsidRPr="00D3062E">
        <w:tab/>
        <w:t>Data Model</w:t>
      </w:r>
      <w:bookmarkEnd w:id="1543"/>
      <w:bookmarkEnd w:id="1544"/>
      <w:bookmarkEnd w:id="1590"/>
      <w:bookmarkEnd w:id="1591"/>
      <w:bookmarkEnd w:id="1609"/>
      <w:bookmarkEnd w:id="1610"/>
      <w:bookmarkEnd w:id="1611"/>
      <w:bookmarkEnd w:id="1612"/>
      <w:bookmarkEnd w:id="1613"/>
    </w:p>
    <w:p w14:paraId="3A737CD9" w14:textId="77777777" w:rsidR="00311EA5" w:rsidRPr="00D3062E" w:rsidRDefault="00311EA5" w:rsidP="00311EA5">
      <w:pPr>
        <w:pStyle w:val="41"/>
      </w:pPr>
      <w:bookmarkStart w:id="1614" w:name="_Toc96843440"/>
      <w:bookmarkStart w:id="1615" w:name="_Toc96844415"/>
      <w:bookmarkStart w:id="1616" w:name="_Toc100739988"/>
      <w:bookmarkStart w:id="1617" w:name="_Toc129252561"/>
      <w:bookmarkStart w:id="1618" w:name="_Toc144024266"/>
      <w:bookmarkStart w:id="1619" w:name="_Toc144459698"/>
      <w:bookmarkStart w:id="1620" w:name="_Toc151743222"/>
      <w:bookmarkStart w:id="1621" w:name="_Toc151743687"/>
      <w:bookmarkStart w:id="1622" w:name="_Toc157434691"/>
      <w:bookmarkStart w:id="1623" w:name="_Toc157436406"/>
      <w:bookmarkStart w:id="1624" w:name="_Toc157440246"/>
      <w:bookmarkStart w:id="1625" w:name="_Toc160649914"/>
      <w:bookmarkStart w:id="1626" w:name="_Toc160651789"/>
      <w:r w:rsidRPr="00D3062E">
        <w:rPr>
          <w:noProof/>
          <w:lang w:eastAsia="zh-CN"/>
        </w:rPr>
        <w:t>6.3</w:t>
      </w:r>
      <w:r w:rsidRPr="00D3062E">
        <w:t>.6.1</w:t>
      </w:r>
      <w:r w:rsidRPr="00D3062E">
        <w:tab/>
        <w:t>General</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1627" w:name="_Hlk150010960"/>
            <w:r w:rsidRPr="00D3062E">
              <w:t>Represents policy usage reporting data.</w:t>
            </w:r>
            <w:bookmarkEnd w:id="1627"/>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1628" w:name="_Toc96843441"/>
      <w:bookmarkStart w:id="1629" w:name="_Toc96844416"/>
      <w:bookmarkStart w:id="1630" w:name="_Toc100739989"/>
      <w:bookmarkStart w:id="1631" w:name="_Toc129252562"/>
      <w:bookmarkStart w:id="1632" w:name="_Toc144024267"/>
      <w:bookmarkStart w:id="1633" w:name="_Toc144459699"/>
      <w:bookmarkStart w:id="1634" w:name="_Toc151743223"/>
      <w:bookmarkStart w:id="1635" w:name="_Toc151743688"/>
      <w:bookmarkStart w:id="1636" w:name="_Toc157434692"/>
      <w:bookmarkStart w:id="1637" w:name="_Toc157436407"/>
      <w:bookmarkStart w:id="1638" w:name="_Toc157440247"/>
      <w:bookmarkStart w:id="1639" w:name="_Toc160649915"/>
      <w:bookmarkStart w:id="1640" w:name="_Toc160651790"/>
      <w:r w:rsidRPr="00D3062E">
        <w:rPr>
          <w:noProof/>
          <w:lang w:eastAsia="zh-CN"/>
        </w:rPr>
        <w:t>6.3</w:t>
      </w:r>
      <w:r w:rsidRPr="00D3062E">
        <w:rPr>
          <w:lang w:val="en-US"/>
        </w:rPr>
        <w:t>.6.2</w:t>
      </w:r>
      <w:r w:rsidRPr="00D3062E">
        <w:rPr>
          <w:lang w:val="en-US"/>
        </w:rPr>
        <w:tab/>
        <w:t>Structured data types</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4DA4FBBE" w14:textId="716D336B" w:rsidR="00BF1CFD" w:rsidRPr="00D3062E" w:rsidRDefault="00BF1CFD" w:rsidP="00BF1CFD">
      <w:pPr>
        <w:pStyle w:val="51"/>
      </w:pPr>
      <w:bookmarkStart w:id="1641" w:name="_Toc96843442"/>
      <w:bookmarkStart w:id="1642" w:name="_Toc96844417"/>
      <w:bookmarkStart w:id="1643" w:name="_Toc100739990"/>
      <w:bookmarkStart w:id="1644" w:name="_Toc129252563"/>
      <w:bookmarkStart w:id="1645" w:name="_Toc144024268"/>
      <w:bookmarkStart w:id="1646" w:name="_Toc144459700"/>
      <w:bookmarkStart w:id="1647" w:name="_Toc151743224"/>
      <w:bookmarkStart w:id="1648" w:name="_Toc151743689"/>
      <w:bookmarkStart w:id="1649" w:name="_Toc157434693"/>
      <w:bookmarkStart w:id="1650" w:name="_Toc157436408"/>
      <w:bookmarkStart w:id="1651" w:name="_Toc157440248"/>
      <w:bookmarkStart w:id="1652" w:name="_Toc160649916"/>
      <w:bookmarkStart w:id="1653" w:name="_Toc160651791"/>
      <w:r w:rsidRPr="00D3062E">
        <w:rPr>
          <w:noProof/>
          <w:lang w:eastAsia="zh-CN"/>
        </w:rPr>
        <w:t>6.3</w:t>
      </w:r>
      <w:r w:rsidRPr="00D3062E">
        <w:t>.6.2.1</w:t>
      </w:r>
      <w:r w:rsidRPr="00D3062E">
        <w:tab/>
        <w:t>Introduction</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1654" w:name="_Toc96843444"/>
      <w:bookmarkStart w:id="1655" w:name="_Toc96844419"/>
      <w:bookmarkStart w:id="1656" w:name="_Toc100739992"/>
      <w:bookmarkStart w:id="1657" w:name="_Toc129252565"/>
      <w:bookmarkStart w:id="1658" w:name="_Toc144024270"/>
      <w:bookmarkStart w:id="1659" w:name="_Toc144459702"/>
      <w:bookmarkStart w:id="1660" w:name="_Toc151743226"/>
      <w:bookmarkStart w:id="1661" w:name="_Toc151743691"/>
      <w:bookmarkStart w:id="1662" w:name="_Toc157434695"/>
      <w:bookmarkStart w:id="1663" w:name="_Toc157436410"/>
      <w:bookmarkStart w:id="1664" w:name="_Toc157440250"/>
      <w:bookmarkStart w:id="1665" w:name="_Toc157434694"/>
      <w:bookmarkStart w:id="1666" w:name="_Toc151743225"/>
      <w:bookmarkStart w:id="1667" w:name="_Toc151743690"/>
      <w:bookmarkStart w:id="1668" w:name="_Toc157436409"/>
      <w:bookmarkStart w:id="1669" w:name="_Toc157440249"/>
      <w:bookmarkStart w:id="1670" w:name="_Toc160649917"/>
      <w:bookmarkStart w:id="1671" w:name="_Toc160651792"/>
      <w:r w:rsidRPr="00D3062E">
        <w:rPr>
          <w:noProof/>
          <w:lang w:eastAsia="zh-CN"/>
        </w:rPr>
        <w:lastRenderedPageBreak/>
        <w:t>6.3</w:t>
      </w:r>
      <w:r w:rsidRPr="00D3062E">
        <w:t>.6.2.2</w:t>
      </w:r>
      <w:r w:rsidRPr="00D3062E">
        <w:tab/>
        <w:t>Type: Policy</w:t>
      </w:r>
      <w:bookmarkEnd w:id="1665"/>
      <w:bookmarkEnd w:id="1666"/>
      <w:bookmarkEnd w:id="1667"/>
      <w:bookmarkEnd w:id="1668"/>
      <w:bookmarkEnd w:id="1669"/>
      <w:bookmarkEnd w:id="1670"/>
      <w:bookmarkEnd w:id="1671"/>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1672" w:name="_Toc160649918"/>
      <w:bookmarkStart w:id="1673" w:name="_Toc160651793"/>
      <w:r w:rsidRPr="00D3062E">
        <w:rPr>
          <w:noProof/>
          <w:lang w:eastAsia="zh-CN"/>
        </w:rPr>
        <w:t>6.3</w:t>
      </w:r>
      <w:r w:rsidRPr="00D3062E">
        <w:t>.6.2.3</w:t>
      </w:r>
      <w:r w:rsidRPr="00D3062E">
        <w:tab/>
        <w:t>Type: PolicyPatch</w:t>
      </w:r>
      <w:bookmarkEnd w:id="1660"/>
      <w:bookmarkEnd w:id="1661"/>
      <w:bookmarkEnd w:id="1662"/>
      <w:bookmarkEnd w:id="1663"/>
      <w:bookmarkEnd w:id="1664"/>
      <w:bookmarkEnd w:id="1672"/>
      <w:bookmarkEnd w:id="1673"/>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1674" w:name="_Toc151743228"/>
      <w:bookmarkStart w:id="1675" w:name="_Toc151743693"/>
      <w:bookmarkStart w:id="1676" w:name="_Toc157434697"/>
      <w:bookmarkStart w:id="1677" w:name="_Toc157436412"/>
      <w:bookmarkStart w:id="1678" w:name="_Toc157440252"/>
      <w:bookmarkStart w:id="1679" w:name="_Toc96843447"/>
      <w:bookmarkStart w:id="1680" w:name="_Toc96844422"/>
      <w:bookmarkStart w:id="1681" w:name="_Toc100739995"/>
      <w:bookmarkStart w:id="1682" w:name="_Toc129252568"/>
      <w:bookmarkStart w:id="1683" w:name="_Toc144024278"/>
      <w:bookmarkStart w:id="1684" w:name="_Toc144459710"/>
      <w:bookmarkStart w:id="1685" w:name="_Toc160649919"/>
      <w:bookmarkStart w:id="1686" w:name="_Toc160651794"/>
      <w:bookmarkEnd w:id="1654"/>
      <w:bookmarkEnd w:id="1655"/>
      <w:bookmarkEnd w:id="1656"/>
      <w:bookmarkEnd w:id="1657"/>
      <w:bookmarkEnd w:id="1658"/>
      <w:bookmarkEnd w:id="1659"/>
      <w:r w:rsidRPr="00D3062E">
        <w:rPr>
          <w:noProof/>
          <w:lang w:eastAsia="zh-CN"/>
        </w:rPr>
        <w:lastRenderedPageBreak/>
        <w:t>6.3</w:t>
      </w:r>
      <w:r w:rsidRPr="00D3062E">
        <w:t>.6.2.4</w:t>
      </w:r>
      <w:r w:rsidRPr="00D3062E">
        <w:tab/>
        <w:t>Type: PolicyData</w:t>
      </w:r>
      <w:bookmarkEnd w:id="1685"/>
      <w:bookmarkEnd w:id="1686"/>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7777777" w:rsidR="00311EA5" w:rsidRPr="00D3062E" w:rsidRDefault="00311EA5" w:rsidP="003C3912">
            <w:pPr>
              <w:pStyle w:val="TAC"/>
            </w:pP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1687" w:name="_Toc151743229"/>
      <w:bookmarkStart w:id="1688" w:name="_Toc151743694"/>
      <w:bookmarkStart w:id="1689" w:name="_Toc157434698"/>
      <w:bookmarkStart w:id="1690" w:name="_Toc157436413"/>
      <w:bookmarkStart w:id="1691" w:name="_Toc157440253"/>
      <w:bookmarkStart w:id="1692" w:name="_Toc160649920"/>
      <w:bookmarkStart w:id="1693" w:name="_Toc160651795"/>
      <w:bookmarkEnd w:id="1674"/>
      <w:bookmarkEnd w:id="1675"/>
      <w:bookmarkEnd w:id="1676"/>
      <w:bookmarkEnd w:id="1677"/>
      <w:bookmarkEnd w:id="1678"/>
      <w:r w:rsidRPr="00D3062E">
        <w:rPr>
          <w:noProof/>
          <w:lang w:eastAsia="zh-CN"/>
        </w:rPr>
        <w:t>6.3</w:t>
      </w:r>
      <w:r w:rsidRPr="00D3062E">
        <w:t>.6.2.5</w:t>
      </w:r>
      <w:r w:rsidRPr="00D3062E">
        <w:tab/>
        <w:t>Type: PolUsageSubsc</w:t>
      </w:r>
      <w:bookmarkEnd w:id="1692"/>
      <w:bookmarkEnd w:id="1693"/>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1694" w:name="_Hlk149565478"/>
            <w:r w:rsidRPr="00D3062E">
              <w:rPr>
                <w:rFonts w:cs="Arial"/>
                <w:szCs w:val="18"/>
              </w:rPr>
              <w:t xml:space="preserve">the </w:t>
            </w:r>
            <w:r w:rsidRPr="00D3062E">
              <w:rPr>
                <w:lang w:val="en-US"/>
              </w:rPr>
              <w:t>Policy Usage</w:t>
            </w:r>
            <w:r w:rsidRPr="00D3062E">
              <w:rPr>
                <w:rFonts w:cs="Arial"/>
                <w:szCs w:val="18"/>
              </w:rPr>
              <w:t xml:space="preserve"> </w:t>
            </w:r>
            <w:bookmarkEnd w:id="1694"/>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1695" w:name="_Toc160649921"/>
      <w:bookmarkStart w:id="1696" w:name="_Toc160651796"/>
      <w:r w:rsidRPr="00D3062E">
        <w:rPr>
          <w:noProof/>
          <w:lang w:eastAsia="zh-CN"/>
        </w:rPr>
        <w:t>6.3</w:t>
      </w:r>
      <w:r w:rsidRPr="00D3062E">
        <w:t>.6.2.6</w:t>
      </w:r>
      <w:r w:rsidRPr="00D3062E">
        <w:tab/>
        <w:t>Type: PolUsageSubscPatch</w:t>
      </w:r>
      <w:bookmarkEnd w:id="1687"/>
      <w:bookmarkEnd w:id="1688"/>
      <w:bookmarkEnd w:id="1689"/>
      <w:bookmarkEnd w:id="1690"/>
      <w:bookmarkEnd w:id="1691"/>
      <w:bookmarkEnd w:id="1695"/>
      <w:bookmarkEnd w:id="1696"/>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1697" w:name="_Toc151743230"/>
      <w:bookmarkStart w:id="1698" w:name="_Toc151743695"/>
      <w:bookmarkStart w:id="1699" w:name="_Toc157434699"/>
      <w:bookmarkStart w:id="1700" w:name="_Toc157436414"/>
      <w:bookmarkStart w:id="1701" w:name="_Toc157440254"/>
      <w:bookmarkStart w:id="1702" w:name="_Toc160649922"/>
      <w:bookmarkStart w:id="1703" w:name="_Toc160651797"/>
      <w:r w:rsidRPr="00D3062E">
        <w:rPr>
          <w:noProof/>
          <w:lang w:eastAsia="zh-CN"/>
        </w:rPr>
        <w:lastRenderedPageBreak/>
        <w:t>6.3</w:t>
      </w:r>
      <w:r w:rsidRPr="00D3062E">
        <w:t>.6.2.7</w:t>
      </w:r>
      <w:r w:rsidRPr="00D3062E">
        <w:tab/>
        <w:t>Type: ReqPolRep</w:t>
      </w:r>
      <w:bookmarkEnd w:id="1697"/>
      <w:bookmarkEnd w:id="1698"/>
      <w:bookmarkEnd w:id="1699"/>
      <w:bookmarkEnd w:id="1700"/>
      <w:bookmarkEnd w:id="1701"/>
      <w:bookmarkEnd w:id="1702"/>
      <w:bookmarkEnd w:id="1703"/>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1704" w:name="_Toc151743231"/>
      <w:bookmarkStart w:id="1705" w:name="_Toc151743696"/>
      <w:bookmarkStart w:id="1706" w:name="_Toc157434700"/>
      <w:bookmarkStart w:id="1707" w:name="_Toc157436415"/>
      <w:bookmarkStart w:id="1708" w:name="_Toc157440255"/>
      <w:bookmarkStart w:id="1709" w:name="_Toc160649923"/>
      <w:bookmarkStart w:id="1710" w:name="_Toc160651798"/>
      <w:r w:rsidRPr="00D3062E">
        <w:rPr>
          <w:noProof/>
          <w:lang w:eastAsia="zh-CN"/>
        </w:rPr>
        <w:t>6.3</w:t>
      </w:r>
      <w:r w:rsidRPr="00D3062E">
        <w:t>.6.2.8</w:t>
      </w:r>
      <w:r w:rsidRPr="00D3062E">
        <w:tab/>
        <w:t xml:space="preserve">Type: </w:t>
      </w:r>
      <w:bookmarkStart w:id="1711" w:name="_Hlk149565294"/>
      <w:r w:rsidRPr="00D3062E">
        <w:t>PolUsageNotif</w:t>
      </w:r>
      <w:bookmarkEnd w:id="1704"/>
      <w:bookmarkEnd w:id="1705"/>
      <w:bookmarkEnd w:id="1706"/>
      <w:bookmarkEnd w:id="1707"/>
      <w:bookmarkEnd w:id="1708"/>
      <w:bookmarkEnd w:id="1709"/>
      <w:bookmarkEnd w:id="1710"/>
      <w:bookmarkEnd w:id="171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1712" w:name="_Toc151743232"/>
      <w:bookmarkStart w:id="1713" w:name="_Toc151743697"/>
      <w:bookmarkStart w:id="1714" w:name="_Toc157434701"/>
      <w:bookmarkStart w:id="1715" w:name="_Toc157436416"/>
      <w:bookmarkStart w:id="1716" w:name="_Toc157440256"/>
      <w:bookmarkStart w:id="1717" w:name="_Toc160649924"/>
      <w:bookmarkStart w:id="1718" w:name="_Toc160651799"/>
      <w:r w:rsidRPr="00D3062E">
        <w:rPr>
          <w:noProof/>
          <w:lang w:eastAsia="zh-CN"/>
        </w:rPr>
        <w:t>6.3</w:t>
      </w:r>
      <w:r w:rsidRPr="00D3062E">
        <w:t>.6.2.9</w:t>
      </w:r>
      <w:r w:rsidRPr="00D3062E">
        <w:tab/>
        <w:t>Type: PolRepData</w:t>
      </w:r>
      <w:bookmarkEnd w:id="1712"/>
      <w:bookmarkEnd w:id="1713"/>
      <w:bookmarkEnd w:id="1714"/>
      <w:bookmarkEnd w:id="1715"/>
      <w:bookmarkEnd w:id="1716"/>
      <w:bookmarkEnd w:id="1717"/>
      <w:bookmarkEnd w:id="1718"/>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1719" w:name="_Hlk150011030"/>
            <w:r w:rsidRPr="00D3062E">
              <w:t>count</w:t>
            </w:r>
            <w:bookmarkEnd w:id="1719"/>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1720" w:name="_Hlk150011074"/>
            <w:r w:rsidRPr="00D3062E">
              <w:t>timeSpent</w:t>
            </w:r>
            <w:bookmarkEnd w:id="1720"/>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1721" w:name="_Hlk150011098"/>
            <w:r w:rsidRPr="00D3062E">
              <w:t>preEmptCount</w:t>
            </w:r>
            <w:bookmarkEnd w:id="1721"/>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1722" w:name="_Hlk150011103"/>
            <w:r w:rsidRPr="00D3062E">
              <w:t>preEmptPolId</w:t>
            </w:r>
            <w:bookmarkEnd w:id="1722"/>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1723" w:name="_Toc151743233"/>
      <w:bookmarkStart w:id="1724" w:name="_Toc151743698"/>
      <w:bookmarkStart w:id="1725" w:name="_Toc157434703"/>
      <w:bookmarkStart w:id="1726" w:name="_Toc157436418"/>
      <w:bookmarkStart w:id="1727" w:name="_Toc157440258"/>
      <w:bookmarkStart w:id="1728" w:name="_Toc157434702"/>
      <w:bookmarkStart w:id="1729" w:name="_Toc157436417"/>
      <w:bookmarkStart w:id="1730" w:name="_Toc157440257"/>
      <w:bookmarkStart w:id="1731" w:name="_Toc160649925"/>
      <w:bookmarkStart w:id="1732" w:name="_Toc160651800"/>
      <w:r w:rsidRPr="00D3062E">
        <w:rPr>
          <w:noProof/>
          <w:lang w:eastAsia="zh-CN"/>
        </w:rPr>
        <w:lastRenderedPageBreak/>
        <w:t>6.3</w:t>
      </w:r>
      <w:r w:rsidRPr="00D3062E">
        <w:t>.6.2.10</w:t>
      </w:r>
      <w:r w:rsidRPr="00D3062E">
        <w:tab/>
        <w:t>Type: PolDeleteReq</w:t>
      </w:r>
      <w:bookmarkEnd w:id="1728"/>
      <w:bookmarkEnd w:id="1729"/>
      <w:bookmarkEnd w:id="1730"/>
      <w:bookmarkEnd w:id="1731"/>
      <w:bookmarkEnd w:id="1732"/>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311EA5" w:rsidRPr="00D3062E" w14:paraId="40B2F130" w14:textId="77777777" w:rsidTr="003C3912">
        <w:trPr>
          <w:jc w:val="center"/>
        </w:trPr>
        <w:tc>
          <w:tcPr>
            <w:tcW w:w="1555" w:type="dxa"/>
            <w:vAlign w:val="center"/>
          </w:tcPr>
          <w:p w14:paraId="38F3DF47" w14:textId="77777777" w:rsidR="00311EA5" w:rsidRPr="00D3062E" w:rsidRDefault="00311EA5" w:rsidP="003C3912">
            <w:pPr>
              <w:pStyle w:val="TAL"/>
              <w:rPr>
                <w:lang w:eastAsia="zh-CN"/>
              </w:rPr>
            </w:pPr>
            <w:r w:rsidRPr="00D3062E">
              <w:t>defPolicyIds</w:t>
            </w:r>
          </w:p>
        </w:tc>
        <w:tc>
          <w:tcPr>
            <w:tcW w:w="1417" w:type="dxa"/>
            <w:vAlign w:val="center"/>
          </w:tcPr>
          <w:p w14:paraId="7EC98B91" w14:textId="77777777" w:rsidR="00311EA5" w:rsidRPr="00D3062E" w:rsidRDefault="00311EA5" w:rsidP="003C3912">
            <w:pPr>
              <w:pStyle w:val="TAL"/>
            </w:pPr>
            <w:r w:rsidRPr="00D3062E">
              <w:t>map(string)</w:t>
            </w:r>
          </w:p>
        </w:tc>
        <w:tc>
          <w:tcPr>
            <w:tcW w:w="425" w:type="dxa"/>
            <w:vAlign w:val="center"/>
          </w:tcPr>
          <w:p w14:paraId="14FC45A5" w14:textId="77777777" w:rsidR="00311EA5" w:rsidRPr="00D3062E" w:rsidRDefault="00311EA5" w:rsidP="003C3912">
            <w:pPr>
              <w:pStyle w:val="TAC"/>
              <w:rPr>
                <w:lang w:eastAsia="zh-CN"/>
              </w:rPr>
            </w:pPr>
            <w:r w:rsidRPr="00D3062E">
              <w:t>C</w:t>
            </w:r>
          </w:p>
        </w:tc>
        <w:tc>
          <w:tcPr>
            <w:tcW w:w="1134" w:type="dxa"/>
            <w:vAlign w:val="center"/>
          </w:tcPr>
          <w:p w14:paraId="2D088A1C" w14:textId="77777777" w:rsidR="00311EA5" w:rsidRPr="00D3062E" w:rsidRDefault="00311EA5" w:rsidP="003C3912">
            <w:pPr>
              <w:pStyle w:val="TAC"/>
              <w:rPr>
                <w:lang w:eastAsia="zh-CN"/>
              </w:rPr>
            </w:pPr>
            <w:r w:rsidRPr="00D3062E">
              <w:t>1..N</w:t>
            </w:r>
          </w:p>
        </w:tc>
        <w:tc>
          <w:tcPr>
            <w:tcW w:w="3686" w:type="dxa"/>
            <w:vAlign w:val="center"/>
          </w:tcPr>
          <w:p w14:paraId="3BA70C5E" w14:textId="254D9BAD" w:rsidR="00311EA5" w:rsidRPr="00D3062E" w:rsidRDefault="00311EA5" w:rsidP="003C3912">
            <w:pPr>
              <w:pStyle w:val="TAL"/>
              <w:rPr>
                <w:rFonts w:cs="Arial"/>
                <w:szCs w:val="18"/>
              </w:rPr>
            </w:pPr>
            <w:r w:rsidRPr="00D3062E">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129254D5" w14:textId="77777777" w:rsidR="00311EA5" w:rsidRPr="00D3062E" w:rsidRDefault="00311EA5" w:rsidP="003C3912">
            <w:pPr>
              <w:pStyle w:val="TAL"/>
              <w:rPr>
                <w:rFonts w:cs="Arial"/>
                <w:szCs w:val="18"/>
              </w:rPr>
            </w:pPr>
          </w:p>
          <w:p w14:paraId="12CD2B53" w14:textId="77777777" w:rsidR="00311EA5" w:rsidRPr="00D3062E" w:rsidRDefault="00311EA5" w:rsidP="003C3912">
            <w:pPr>
              <w:pStyle w:val="TAL"/>
              <w:rPr>
                <w:rFonts w:cs="Arial"/>
                <w:szCs w:val="18"/>
              </w:rPr>
            </w:pPr>
            <w:r w:rsidRPr="00D3062E">
              <w:rPr>
                <w:rFonts w:cs="Arial"/>
                <w:szCs w:val="18"/>
              </w:rPr>
              <w:t>This attribute shall be present only when at least one of the deleted policies provided within the "policyIds" is the current default Policy for a policy type.</w:t>
            </w:r>
          </w:p>
          <w:p w14:paraId="6403CE9D" w14:textId="77777777" w:rsidR="00311EA5" w:rsidRPr="00D3062E" w:rsidRDefault="00311EA5" w:rsidP="003C3912">
            <w:pPr>
              <w:pStyle w:val="TAL"/>
              <w:rPr>
                <w:rFonts w:cs="Arial"/>
                <w:szCs w:val="18"/>
              </w:rPr>
            </w:pPr>
          </w:p>
          <w:p w14:paraId="011A5779" w14:textId="26257EB1" w:rsidR="00311EA5" w:rsidRPr="00D3062E" w:rsidRDefault="00311EA5" w:rsidP="003C3912">
            <w:pPr>
              <w:pStyle w:val="TAL"/>
              <w:rPr>
                <w:rFonts w:cs="Arial"/>
                <w:szCs w:val="18"/>
              </w:rPr>
            </w:pPr>
            <w:r w:rsidRPr="00D3062E">
              <w:rPr>
                <w:rFonts w:cs="Arial"/>
                <w:szCs w:val="18"/>
              </w:rPr>
              <w:t xml:space="preserve">The key of the map shall be the policy type (encoded using the </w:t>
            </w:r>
            <w:r w:rsidRPr="00D3062E">
              <w:t>PolicyType enumeration data type defined in clause </w:t>
            </w:r>
            <w:r w:rsidRPr="00D3062E">
              <w:rPr>
                <w:noProof/>
                <w:lang w:eastAsia="zh-CN"/>
              </w:rPr>
              <w:t>6.3</w:t>
            </w:r>
            <w:r w:rsidRPr="00D3062E">
              <w:t xml:space="preserve">.6.3.3) </w:t>
            </w:r>
            <w:r w:rsidRPr="00D3062E">
              <w:rPr>
                <w:rFonts w:cs="Arial"/>
                <w:szCs w:val="18"/>
              </w:rPr>
              <w:t>for which the provided new default policy identified by the corresponding map value is related.</w:t>
            </w:r>
            <w:r w:rsidRPr="00D3062E">
              <w:t>.</w:t>
            </w:r>
          </w:p>
        </w:tc>
        <w:tc>
          <w:tcPr>
            <w:tcW w:w="1307" w:type="dxa"/>
            <w:vAlign w:val="center"/>
          </w:tcPr>
          <w:p w14:paraId="6A9A68CA" w14:textId="77777777" w:rsidR="00311EA5" w:rsidRPr="00D3062E" w:rsidRDefault="00311EA5" w:rsidP="003C3912">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1733" w:name="_Toc157434704"/>
      <w:bookmarkStart w:id="1734" w:name="_Toc157436419"/>
      <w:bookmarkStart w:id="1735" w:name="_Toc157440259"/>
      <w:bookmarkStart w:id="1736" w:name="_Toc160649926"/>
      <w:bookmarkStart w:id="1737" w:name="_Toc160651801"/>
      <w:bookmarkEnd w:id="1725"/>
      <w:bookmarkEnd w:id="1726"/>
      <w:bookmarkEnd w:id="1727"/>
      <w:r w:rsidRPr="00D3062E">
        <w:rPr>
          <w:noProof/>
          <w:lang w:eastAsia="zh-CN"/>
        </w:rPr>
        <w:t>6.3</w:t>
      </w:r>
      <w:r w:rsidRPr="00D3062E">
        <w:t>.6.2.11</w:t>
      </w:r>
      <w:r w:rsidRPr="00D3062E">
        <w:tab/>
        <w:t>Type: PolDeleteResp</w:t>
      </w:r>
      <w:bookmarkEnd w:id="1736"/>
      <w:bookmarkEnd w:id="1737"/>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1738" w:name="_Toc160649927"/>
      <w:bookmarkStart w:id="1739" w:name="_Toc160651802"/>
      <w:r w:rsidRPr="00D3062E">
        <w:rPr>
          <w:noProof/>
          <w:lang w:eastAsia="zh-CN"/>
        </w:rPr>
        <w:t>6.3</w:t>
      </w:r>
      <w:r w:rsidRPr="00D3062E">
        <w:t>.6.2.12</w:t>
      </w:r>
      <w:r w:rsidRPr="00D3062E">
        <w:tab/>
        <w:t>Type: DefaultPolInfo</w:t>
      </w:r>
      <w:bookmarkEnd w:id="1733"/>
      <w:bookmarkEnd w:id="1734"/>
      <w:bookmarkEnd w:id="1735"/>
      <w:bookmarkEnd w:id="1738"/>
      <w:bookmarkEnd w:id="1739"/>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1740" w:name="_Toc157434705"/>
      <w:bookmarkStart w:id="1741" w:name="_Toc157436420"/>
      <w:bookmarkStart w:id="1742" w:name="_Toc157440260"/>
      <w:bookmarkStart w:id="1743" w:name="_Toc160649928"/>
      <w:bookmarkStart w:id="1744" w:name="_Toc160651803"/>
      <w:r w:rsidRPr="00D3062E">
        <w:rPr>
          <w:noProof/>
          <w:lang w:eastAsia="zh-CN"/>
        </w:rPr>
        <w:lastRenderedPageBreak/>
        <w:t>6.3</w:t>
      </w:r>
      <w:r w:rsidRPr="00D3062E">
        <w:t>.6.2.13</w:t>
      </w:r>
      <w:r w:rsidRPr="00D3062E">
        <w:tab/>
        <w:t>Type: HarmonizationNotif</w:t>
      </w:r>
      <w:bookmarkEnd w:id="1740"/>
      <w:bookmarkEnd w:id="1741"/>
      <w:bookmarkEnd w:id="1742"/>
      <w:bookmarkEnd w:id="1743"/>
      <w:bookmarkEnd w:id="1744"/>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1745" w:name="_Toc157434706"/>
      <w:bookmarkStart w:id="1746" w:name="_Toc157436421"/>
      <w:bookmarkStart w:id="1747" w:name="_Toc157440261"/>
      <w:bookmarkStart w:id="1748" w:name="_Toc160649929"/>
      <w:bookmarkStart w:id="1749" w:name="_Toc160651804"/>
      <w:r w:rsidRPr="00D3062E">
        <w:rPr>
          <w:noProof/>
          <w:lang w:eastAsia="zh-CN"/>
        </w:rPr>
        <w:t>6.3</w:t>
      </w:r>
      <w:r w:rsidRPr="00D3062E">
        <w:t>.6.2.14</w:t>
      </w:r>
      <w:r w:rsidRPr="00D3062E">
        <w:tab/>
        <w:t>Type: HarmonizationResp</w:t>
      </w:r>
      <w:bookmarkEnd w:id="1745"/>
      <w:bookmarkEnd w:id="1746"/>
      <w:bookmarkEnd w:id="1747"/>
      <w:bookmarkEnd w:id="1748"/>
      <w:bookmarkEnd w:id="1749"/>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1750" w:name="_Toc157434707"/>
      <w:bookmarkStart w:id="1751" w:name="_Toc157436422"/>
      <w:bookmarkStart w:id="1752" w:name="_Toc157440262"/>
      <w:bookmarkStart w:id="1753" w:name="_Toc160649930"/>
      <w:bookmarkStart w:id="1754" w:name="_Toc160651805"/>
      <w:r w:rsidRPr="00D3062E">
        <w:rPr>
          <w:noProof/>
          <w:lang w:eastAsia="zh-CN"/>
        </w:rPr>
        <w:t>6.3</w:t>
      </w:r>
      <w:r w:rsidRPr="00D3062E">
        <w:t>.6.2.15</w:t>
      </w:r>
      <w:r w:rsidRPr="00D3062E">
        <w:tab/>
        <w:t>Type: NetSliceId</w:t>
      </w:r>
      <w:bookmarkEnd w:id="1750"/>
      <w:bookmarkEnd w:id="1751"/>
      <w:bookmarkEnd w:id="1752"/>
      <w:bookmarkEnd w:id="1753"/>
      <w:bookmarkEnd w:id="1754"/>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1755" w:name="_Toc157434708"/>
      <w:bookmarkStart w:id="1756" w:name="_Toc157436423"/>
      <w:bookmarkStart w:id="1757" w:name="_Toc157440263"/>
      <w:bookmarkStart w:id="1758" w:name="_Toc160649931"/>
      <w:bookmarkStart w:id="1759" w:name="_Toc160651806"/>
      <w:r w:rsidRPr="00D3062E">
        <w:rPr>
          <w:noProof/>
          <w:lang w:eastAsia="zh-CN"/>
        </w:rPr>
        <w:lastRenderedPageBreak/>
        <w:t>6.3</w:t>
      </w:r>
      <w:r w:rsidRPr="00D3062E">
        <w:t>.6.2.16</w:t>
      </w:r>
      <w:r w:rsidRPr="00D3062E">
        <w:tab/>
        <w:t>Type: PolicyTriggers</w:t>
      </w:r>
      <w:bookmarkEnd w:id="1758"/>
      <w:bookmarkEnd w:id="1759"/>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1760" w:name="_Toc160649932"/>
      <w:bookmarkStart w:id="1761" w:name="_Toc160651807"/>
      <w:r w:rsidRPr="00D3062E">
        <w:rPr>
          <w:noProof/>
          <w:lang w:eastAsia="zh-CN"/>
        </w:rPr>
        <w:lastRenderedPageBreak/>
        <w:t>6.3</w:t>
      </w:r>
      <w:r w:rsidRPr="00D3062E">
        <w:t>.6.2.17</w:t>
      </w:r>
      <w:r w:rsidRPr="00D3062E">
        <w:tab/>
        <w:t>Type: PolicyActions</w:t>
      </w:r>
      <w:bookmarkEnd w:id="1760"/>
      <w:bookmarkEnd w:id="1761"/>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1762" w:name="_Toc160649933"/>
      <w:bookmarkStart w:id="1763" w:name="_Toc160651808"/>
      <w:r w:rsidRPr="00D3062E">
        <w:rPr>
          <w:noProof/>
          <w:lang w:eastAsia="zh-CN"/>
        </w:rPr>
        <w:lastRenderedPageBreak/>
        <w:t>6.3</w:t>
      </w:r>
      <w:r w:rsidRPr="00D3062E">
        <w:t>.6.2.18</w:t>
      </w:r>
      <w:r w:rsidRPr="00D3062E">
        <w:tab/>
        <w:t>Type: TimePeriodInfo</w:t>
      </w:r>
      <w:bookmarkEnd w:id="1762"/>
      <w:bookmarkEnd w:id="1763"/>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61923337" w14:textId="77777777" w:rsidR="00311EA5" w:rsidRPr="00D3062E" w:rsidRDefault="00311EA5" w:rsidP="003C3912">
            <w:pPr>
              <w:pStyle w:val="TAN"/>
            </w:pPr>
            <w:r w:rsidRPr="00D3062E">
              <w:t>NOTE 1:</w:t>
            </w:r>
            <w:r w:rsidRPr="00D3062E">
              <w:tab/>
              <w:t>At least one of these attributes shall be present.</w:t>
            </w:r>
          </w:p>
          <w:p w14:paraId="40C39F58" w14:textId="77777777" w:rsidR="00311EA5" w:rsidRPr="00D3062E" w:rsidRDefault="00311EA5" w:rsidP="003C3912">
            <w:pPr>
              <w:pStyle w:val="TAN"/>
            </w:pPr>
            <w:r w:rsidRPr="00D3062E">
              <w:t>NOTE 2:</w:t>
            </w:r>
            <w:r w:rsidRPr="00D3062E">
              <w:tab/>
              <w:t>When the "daysOfWeek" attribute is present, then if the "startTime" attribute is absent, this means that applicable start time is the start of the day, and/or if the "endTime" attribute is absent, this means that the applicable end time is the end of the day, for each applicable day.</w:t>
            </w:r>
          </w:p>
          <w:p w14:paraId="2BC4CF0F" w14:textId="77777777" w:rsidR="00311EA5" w:rsidRPr="00D3062E" w:rsidRDefault="00311EA5" w:rsidP="003C3912">
            <w:pPr>
              <w:pStyle w:val="TAN"/>
            </w:pPr>
            <w:r w:rsidRPr="00D3062E">
              <w:t>NOTE 3:</w:t>
            </w:r>
            <w:r w:rsidRPr="00D3062E">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1764" w:name="_Toc160649934"/>
      <w:bookmarkStart w:id="1765" w:name="_Toc160651809"/>
      <w:r w:rsidRPr="00D3062E">
        <w:rPr>
          <w:noProof/>
          <w:lang w:eastAsia="zh-CN"/>
        </w:rPr>
        <w:t>6.3</w:t>
      </w:r>
      <w:r w:rsidRPr="00D3062E">
        <w:rPr>
          <w:lang w:val="en-US"/>
        </w:rPr>
        <w:t>.6.3</w:t>
      </w:r>
      <w:r w:rsidRPr="00D3062E">
        <w:rPr>
          <w:lang w:val="en-US"/>
        </w:rPr>
        <w:tab/>
        <w:t>Simple data types and enumerations</w:t>
      </w:r>
      <w:bookmarkEnd w:id="1679"/>
      <w:bookmarkEnd w:id="1680"/>
      <w:bookmarkEnd w:id="1681"/>
      <w:bookmarkEnd w:id="1682"/>
      <w:bookmarkEnd w:id="1683"/>
      <w:bookmarkEnd w:id="1684"/>
      <w:bookmarkEnd w:id="1723"/>
      <w:bookmarkEnd w:id="1724"/>
      <w:bookmarkEnd w:id="1755"/>
      <w:bookmarkEnd w:id="1756"/>
      <w:bookmarkEnd w:id="1757"/>
      <w:bookmarkEnd w:id="1764"/>
      <w:bookmarkEnd w:id="1765"/>
    </w:p>
    <w:p w14:paraId="506624E7" w14:textId="09CD52B1" w:rsidR="00BF1CFD" w:rsidRPr="00D3062E" w:rsidRDefault="00BF1CFD" w:rsidP="00BF1CFD">
      <w:pPr>
        <w:pStyle w:val="51"/>
      </w:pPr>
      <w:bookmarkStart w:id="1766" w:name="_Toc96843448"/>
      <w:bookmarkStart w:id="1767" w:name="_Toc96844423"/>
      <w:bookmarkStart w:id="1768" w:name="_Toc100739996"/>
      <w:bookmarkStart w:id="1769" w:name="_Toc129252569"/>
      <w:bookmarkStart w:id="1770" w:name="_Toc144024279"/>
      <w:bookmarkStart w:id="1771" w:name="_Toc144459711"/>
      <w:bookmarkStart w:id="1772" w:name="_Toc151743234"/>
      <w:bookmarkStart w:id="1773" w:name="_Toc151743699"/>
      <w:bookmarkStart w:id="1774" w:name="_Toc157434709"/>
      <w:bookmarkStart w:id="1775" w:name="_Toc157436424"/>
      <w:bookmarkStart w:id="1776" w:name="_Toc157440264"/>
      <w:bookmarkStart w:id="1777" w:name="_Toc160649935"/>
      <w:bookmarkStart w:id="1778" w:name="_Toc160651810"/>
      <w:r w:rsidRPr="00D3062E">
        <w:rPr>
          <w:noProof/>
          <w:lang w:eastAsia="zh-CN"/>
        </w:rPr>
        <w:t>6.3</w:t>
      </w:r>
      <w:r w:rsidRPr="00D3062E">
        <w:t>.6.3.1</w:t>
      </w:r>
      <w:r w:rsidRPr="00D3062E">
        <w:tab/>
        <w:t>Introduction</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1779" w:name="_Toc96843449"/>
      <w:bookmarkStart w:id="1780" w:name="_Toc96844424"/>
      <w:bookmarkStart w:id="1781" w:name="_Toc100739997"/>
      <w:bookmarkStart w:id="1782" w:name="_Toc129252570"/>
      <w:bookmarkStart w:id="1783" w:name="_Toc144024280"/>
      <w:bookmarkStart w:id="1784" w:name="_Toc144459712"/>
      <w:bookmarkStart w:id="1785" w:name="_Toc151743235"/>
      <w:bookmarkStart w:id="1786" w:name="_Toc151743700"/>
      <w:bookmarkStart w:id="1787" w:name="_Toc157434710"/>
      <w:bookmarkStart w:id="1788" w:name="_Toc157436425"/>
      <w:bookmarkStart w:id="1789" w:name="_Toc157440265"/>
      <w:bookmarkStart w:id="1790" w:name="_Toc160649936"/>
      <w:bookmarkStart w:id="1791" w:name="_Toc160651811"/>
      <w:r w:rsidRPr="00D3062E">
        <w:rPr>
          <w:noProof/>
          <w:lang w:eastAsia="zh-CN"/>
        </w:rPr>
        <w:t>6.3</w:t>
      </w:r>
      <w:r w:rsidRPr="00D3062E">
        <w:t>.6.3.2</w:t>
      </w:r>
      <w:r w:rsidRPr="00D3062E">
        <w:tab/>
        <w:t>Simple data types</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1792" w:name="_Toc96843450"/>
      <w:bookmarkStart w:id="1793" w:name="_Toc96844425"/>
      <w:bookmarkStart w:id="1794" w:name="_Toc100739998"/>
      <w:bookmarkStart w:id="1795" w:name="_Toc129252571"/>
      <w:bookmarkStart w:id="1796" w:name="_Toc144024283"/>
      <w:bookmarkStart w:id="1797" w:name="_Toc144459715"/>
      <w:bookmarkStart w:id="1798" w:name="_Toc151743236"/>
      <w:bookmarkStart w:id="1799" w:name="_Toc151743701"/>
      <w:bookmarkStart w:id="1800" w:name="_Toc157434712"/>
      <w:bookmarkStart w:id="1801" w:name="_Toc157436427"/>
      <w:bookmarkStart w:id="1802" w:name="_Toc157440267"/>
      <w:bookmarkStart w:id="1803" w:name="_Toc157434711"/>
      <w:bookmarkStart w:id="1804" w:name="_Toc157436426"/>
      <w:bookmarkStart w:id="1805" w:name="_Toc157440266"/>
      <w:bookmarkStart w:id="1806" w:name="_Toc160649937"/>
      <w:bookmarkStart w:id="1807" w:name="_Toc160651812"/>
      <w:r w:rsidRPr="00D3062E">
        <w:rPr>
          <w:noProof/>
          <w:lang w:eastAsia="zh-CN"/>
        </w:rPr>
        <w:t>6.3</w:t>
      </w:r>
      <w:r w:rsidRPr="00D3062E">
        <w:t>.6.3.3</w:t>
      </w:r>
      <w:r w:rsidRPr="00D3062E">
        <w:tab/>
        <w:t>Enumeration: PolicyType</w:t>
      </w:r>
      <w:bookmarkEnd w:id="1803"/>
      <w:bookmarkEnd w:id="1804"/>
      <w:bookmarkEnd w:id="1805"/>
      <w:bookmarkEnd w:id="1806"/>
      <w:bookmarkEnd w:id="1807"/>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1808" w:name="_Toc160649938"/>
      <w:bookmarkStart w:id="1809" w:name="_Toc160651813"/>
      <w:r w:rsidRPr="00D3062E">
        <w:rPr>
          <w:noProof/>
          <w:lang w:eastAsia="zh-CN"/>
        </w:rPr>
        <w:t>6.3</w:t>
      </w:r>
      <w:r w:rsidRPr="00D3062E">
        <w:t>.6.3.4</w:t>
      </w:r>
      <w:r w:rsidRPr="00D3062E">
        <w:tab/>
        <w:t>Enumeration: QoSAction</w:t>
      </w:r>
      <w:bookmarkEnd w:id="1808"/>
      <w:bookmarkEnd w:id="1809"/>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1810" w:name="_Toc160649939"/>
      <w:bookmarkStart w:id="1811" w:name="_Toc160651814"/>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792"/>
      <w:bookmarkEnd w:id="1793"/>
      <w:bookmarkEnd w:id="1794"/>
      <w:bookmarkEnd w:id="1795"/>
      <w:bookmarkEnd w:id="1796"/>
      <w:bookmarkEnd w:id="1797"/>
      <w:bookmarkEnd w:id="1798"/>
      <w:bookmarkEnd w:id="1799"/>
      <w:bookmarkEnd w:id="1800"/>
      <w:bookmarkEnd w:id="1801"/>
      <w:bookmarkEnd w:id="1802"/>
      <w:bookmarkEnd w:id="1810"/>
      <w:bookmarkEnd w:id="1811"/>
    </w:p>
    <w:p w14:paraId="1C4A0CBC" w14:textId="77777777" w:rsidR="00BF1CFD" w:rsidRPr="00D3062E" w:rsidRDefault="00BF1CFD" w:rsidP="00BF1CFD">
      <w:bookmarkStart w:id="1812" w:name="_Toc96843451"/>
      <w:bookmarkStart w:id="1813" w:name="_Toc96844426"/>
      <w:bookmarkStart w:id="1814" w:name="_Toc100739999"/>
      <w:bookmarkStart w:id="1815" w:name="_Toc129252572"/>
      <w:bookmarkStart w:id="1816" w:name="_Toc144024284"/>
      <w:bookmarkStart w:id="1817"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1818" w:name="_Toc151743237"/>
      <w:bookmarkStart w:id="1819" w:name="_Toc151743702"/>
      <w:bookmarkStart w:id="1820" w:name="_Toc157434713"/>
      <w:bookmarkStart w:id="1821" w:name="_Toc157436428"/>
      <w:bookmarkStart w:id="1822" w:name="_Toc157440268"/>
      <w:bookmarkStart w:id="1823" w:name="_Toc160649940"/>
      <w:bookmarkStart w:id="1824" w:name="_Toc160651815"/>
      <w:r w:rsidRPr="00D3062E">
        <w:rPr>
          <w:noProof/>
          <w:lang w:eastAsia="zh-CN"/>
        </w:rPr>
        <w:t>6.3</w:t>
      </w:r>
      <w:r w:rsidRPr="00D3062E">
        <w:t>.6.5</w:t>
      </w:r>
      <w:r w:rsidRPr="00D3062E">
        <w:tab/>
        <w:t>Binary data</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63613B75" w14:textId="111E6446" w:rsidR="00BF1CFD" w:rsidRPr="00D3062E" w:rsidRDefault="00BF1CFD" w:rsidP="00BF1CFD">
      <w:pPr>
        <w:pStyle w:val="51"/>
      </w:pPr>
      <w:bookmarkStart w:id="1825" w:name="_Toc96843452"/>
      <w:bookmarkStart w:id="1826" w:name="_Toc96844427"/>
      <w:bookmarkStart w:id="1827" w:name="_Toc100740000"/>
      <w:bookmarkStart w:id="1828" w:name="_Toc129252573"/>
      <w:bookmarkStart w:id="1829" w:name="_Toc144024285"/>
      <w:bookmarkStart w:id="1830" w:name="_Toc144459717"/>
      <w:bookmarkStart w:id="1831" w:name="_Toc151743238"/>
      <w:bookmarkStart w:id="1832" w:name="_Toc151743703"/>
      <w:bookmarkStart w:id="1833" w:name="_Toc157434714"/>
      <w:bookmarkStart w:id="1834" w:name="_Toc157436429"/>
      <w:bookmarkStart w:id="1835" w:name="_Toc157440269"/>
      <w:bookmarkStart w:id="1836" w:name="_Toc160649941"/>
      <w:bookmarkStart w:id="1837" w:name="_Toc160651816"/>
      <w:r w:rsidRPr="00D3062E">
        <w:rPr>
          <w:noProof/>
          <w:lang w:eastAsia="zh-CN"/>
        </w:rPr>
        <w:t>6.3</w:t>
      </w:r>
      <w:r w:rsidRPr="00D3062E">
        <w:t>.6.5.1</w:t>
      </w:r>
      <w:r w:rsidRPr="00D3062E">
        <w:tab/>
        <w:t>Binary Data Types</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1838" w:name="_Toc144024286"/>
      <w:bookmarkStart w:id="1839" w:name="_Toc144459718"/>
      <w:bookmarkStart w:id="1840" w:name="_Toc151743239"/>
      <w:bookmarkStart w:id="1841" w:name="_Toc151743704"/>
      <w:bookmarkStart w:id="1842" w:name="_Toc157434715"/>
      <w:bookmarkStart w:id="1843" w:name="_Toc157436430"/>
      <w:bookmarkStart w:id="1844" w:name="_Toc157440270"/>
      <w:bookmarkStart w:id="1845" w:name="_Toc160649942"/>
      <w:bookmarkStart w:id="1846" w:name="_Toc160651817"/>
      <w:r w:rsidRPr="00D3062E">
        <w:rPr>
          <w:noProof/>
          <w:lang w:eastAsia="zh-CN"/>
        </w:rPr>
        <w:t>6.3</w:t>
      </w:r>
      <w:r w:rsidRPr="00D3062E">
        <w:t>.7</w:t>
      </w:r>
      <w:r w:rsidRPr="00D3062E">
        <w:tab/>
        <w:t>Error Handling</w:t>
      </w:r>
      <w:bookmarkEnd w:id="1545"/>
      <w:bookmarkEnd w:id="1546"/>
      <w:bookmarkEnd w:id="1547"/>
      <w:bookmarkEnd w:id="1548"/>
      <w:bookmarkEnd w:id="1838"/>
      <w:bookmarkEnd w:id="1839"/>
      <w:bookmarkEnd w:id="1840"/>
      <w:bookmarkEnd w:id="1841"/>
      <w:bookmarkEnd w:id="1842"/>
      <w:bookmarkEnd w:id="1843"/>
      <w:bookmarkEnd w:id="1844"/>
      <w:bookmarkEnd w:id="1845"/>
      <w:bookmarkEnd w:id="1846"/>
    </w:p>
    <w:p w14:paraId="132C5840" w14:textId="3B2766E7" w:rsidR="00BF1CFD" w:rsidRPr="00D3062E" w:rsidRDefault="00BF1CFD" w:rsidP="00BF1CFD">
      <w:pPr>
        <w:pStyle w:val="41"/>
      </w:pPr>
      <w:bookmarkStart w:id="1847" w:name="_Toc96843454"/>
      <w:bookmarkStart w:id="1848" w:name="_Toc96844429"/>
      <w:bookmarkStart w:id="1849" w:name="_Toc100740002"/>
      <w:bookmarkStart w:id="1850" w:name="_Toc129252575"/>
      <w:bookmarkStart w:id="1851" w:name="_Toc144024287"/>
      <w:bookmarkStart w:id="1852" w:name="_Toc144459719"/>
      <w:bookmarkStart w:id="1853" w:name="_Toc151743240"/>
      <w:bookmarkStart w:id="1854" w:name="_Toc151743705"/>
      <w:bookmarkStart w:id="1855" w:name="_Toc157434716"/>
      <w:bookmarkStart w:id="1856" w:name="_Toc157436431"/>
      <w:bookmarkStart w:id="1857" w:name="_Toc157440271"/>
      <w:bookmarkStart w:id="1858" w:name="_Toc160649943"/>
      <w:bookmarkStart w:id="1859" w:name="_Toc160651818"/>
      <w:r w:rsidRPr="00D3062E">
        <w:rPr>
          <w:noProof/>
          <w:lang w:eastAsia="zh-CN"/>
        </w:rPr>
        <w:t>6.3</w:t>
      </w:r>
      <w:r w:rsidRPr="00D3062E">
        <w:t>.7.1</w:t>
      </w:r>
      <w:r w:rsidRPr="00D3062E">
        <w:tab/>
        <w:t>General</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1860" w:name="_Toc96843455"/>
      <w:bookmarkStart w:id="1861" w:name="_Toc96844430"/>
      <w:bookmarkStart w:id="1862" w:name="_Toc100740003"/>
      <w:bookmarkStart w:id="1863" w:name="_Toc129252576"/>
      <w:bookmarkStart w:id="1864" w:name="_Toc144024288"/>
      <w:bookmarkStart w:id="1865" w:name="_Toc144459720"/>
      <w:bookmarkStart w:id="1866" w:name="_Toc151743241"/>
      <w:bookmarkStart w:id="1867" w:name="_Toc151743706"/>
      <w:bookmarkStart w:id="1868" w:name="_Toc157434717"/>
      <w:bookmarkStart w:id="1869" w:name="_Toc157436432"/>
      <w:bookmarkStart w:id="1870" w:name="_Toc157440272"/>
      <w:bookmarkStart w:id="1871" w:name="_Toc160649944"/>
      <w:bookmarkStart w:id="1872" w:name="_Toc160651819"/>
      <w:r w:rsidRPr="00D3062E">
        <w:rPr>
          <w:noProof/>
          <w:lang w:eastAsia="zh-CN"/>
        </w:rPr>
        <w:t>6.3</w:t>
      </w:r>
      <w:r w:rsidRPr="00D3062E">
        <w:t>.7.2</w:t>
      </w:r>
      <w:r w:rsidRPr="00D3062E">
        <w:tab/>
        <w:t>Protocol Errors</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1873" w:name="_Toc96843456"/>
      <w:bookmarkStart w:id="1874" w:name="_Toc96844431"/>
      <w:bookmarkStart w:id="1875" w:name="_Toc100740004"/>
      <w:bookmarkStart w:id="1876" w:name="_Toc129252577"/>
      <w:bookmarkStart w:id="1877" w:name="_Toc144024289"/>
      <w:bookmarkStart w:id="1878" w:name="_Toc144459721"/>
      <w:bookmarkStart w:id="1879" w:name="_Toc151743242"/>
      <w:bookmarkStart w:id="1880" w:name="_Toc151743707"/>
      <w:bookmarkStart w:id="1881" w:name="_Toc157434718"/>
      <w:bookmarkStart w:id="1882" w:name="_Toc157436433"/>
      <w:bookmarkStart w:id="1883" w:name="_Toc157440273"/>
      <w:bookmarkStart w:id="1884" w:name="_Toc160649945"/>
      <w:bookmarkStart w:id="1885" w:name="_Toc160651820"/>
      <w:r w:rsidRPr="00D3062E">
        <w:rPr>
          <w:noProof/>
          <w:lang w:eastAsia="zh-CN"/>
        </w:rPr>
        <w:t>6.3</w:t>
      </w:r>
      <w:r w:rsidRPr="00D3062E">
        <w:t>.7.3</w:t>
      </w:r>
      <w:r w:rsidRPr="00D3062E">
        <w:tab/>
        <w:t>Application Errors</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1886" w:name="_Toc96843457"/>
            <w:bookmarkStart w:id="1887" w:name="_Toc96844432"/>
            <w:bookmarkStart w:id="1888" w:name="_Toc100740005"/>
            <w:bookmarkStart w:id="1889" w:name="_Toc129252578"/>
            <w:bookmarkStart w:id="1890" w:name="_Toc144024290"/>
            <w:bookmarkStart w:id="1891"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1892" w:name="_Toc151743243"/>
      <w:bookmarkStart w:id="1893" w:name="_Toc151743708"/>
      <w:bookmarkStart w:id="1894" w:name="_Toc157434719"/>
      <w:bookmarkStart w:id="1895" w:name="_Toc157436434"/>
      <w:bookmarkStart w:id="1896" w:name="_Toc157440274"/>
      <w:bookmarkStart w:id="1897" w:name="_Toc160649946"/>
      <w:bookmarkStart w:id="1898" w:name="_Toc160651821"/>
      <w:r w:rsidRPr="00D3062E">
        <w:rPr>
          <w:noProof/>
          <w:lang w:eastAsia="zh-CN"/>
        </w:rPr>
        <w:t>6.3</w:t>
      </w:r>
      <w:r w:rsidRPr="00D3062E">
        <w:t>.8</w:t>
      </w:r>
      <w:r w:rsidRPr="00D3062E">
        <w:rPr>
          <w:lang w:eastAsia="zh-CN"/>
        </w:rPr>
        <w:tab/>
        <w:t>Feature negotiation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1899" w:name="_Toc96843458"/>
      <w:bookmarkStart w:id="1900" w:name="_Toc96844433"/>
      <w:bookmarkStart w:id="1901" w:name="_Toc100740006"/>
      <w:bookmarkStart w:id="1902" w:name="_Toc129252579"/>
      <w:bookmarkStart w:id="1903" w:name="_Toc144024291"/>
      <w:bookmarkStart w:id="1904" w:name="_Toc144459723"/>
      <w:bookmarkStart w:id="1905" w:name="_Toc151743244"/>
      <w:bookmarkStart w:id="1906" w:name="_Toc151743709"/>
      <w:bookmarkStart w:id="1907" w:name="_Toc157434720"/>
      <w:bookmarkStart w:id="1908" w:name="_Toc157436435"/>
      <w:bookmarkStart w:id="1909" w:name="_Toc157440275"/>
      <w:bookmarkStart w:id="1910" w:name="_Toc160649947"/>
      <w:bookmarkStart w:id="1911" w:name="_Toc160651822"/>
      <w:r w:rsidRPr="00D3062E">
        <w:rPr>
          <w:noProof/>
          <w:lang w:eastAsia="zh-CN"/>
        </w:rPr>
        <w:t>6.3</w:t>
      </w:r>
      <w:r w:rsidRPr="00D3062E">
        <w:t>.9</w:t>
      </w:r>
      <w:r w:rsidRPr="00D3062E">
        <w:tab/>
        <w:t>Security</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1912" w:name="_Toc157434721"/>
      <w:bookmarkStart w:id="1913" w:name="_Toc157436436"/>
      <w:bookmarkStart w:id="1914" w:name="_Toc157440276"/>
      <w:bookmarkStart w:id="1915" w:name="_Toc148176945"/>
      <w:bookmarkStart w:id="1916" w:name="_Toc148358995"/>
      <w:bookmarkStart w:id="1917" w:name="_Toc151743134"/>
      <w:bookmarkStart w:id="1918" w:name="_Toc151743599"/>
      <w:bookmarkStart w:id="1919" w:name="_Toc160649948"/>
      <w:bookmarkStart w:id="1920" w:name="_Toc160651823"/>
      <w:bookmarkEnd w:id="1068"/>
      <w:bookmarkEnd w:id="1069"/>
      <w:r w:rsidRPr="00D3062E">
        <w:t>6.4</w:t>
      </w:r>
      <w:r w:rsidRPr="00D3062E">
        <w:tab/>
        <w:t>NSCE_NSOptimization API</w:t>
      </w:r>
      <w:bookmarkEnd w:id="1912"/>
      <w:bookmarkEnd w:id="1913"/>
      <w:bookmarkEnd w:id="1914"/>
      <w:bookmarkEnd w:id="1919"/>
      <w:bookmarkEnd w:id="1920"/>
    </w:p>
    <w:p w14:paraId="76D11936" w14:textId="59A47530" w:rsidR="000A0449" w:rsidRPr="00D3062E" w:rsidRDefault="000A0449" w:rsidP="000A0449">
      <w:pPr>
        <w:pStyle w:val="31"/>
      </w:pPr>
      <w:bookmarkStart w:id="1921" w:name="_Toc157434722"/>
      <w:bookmarkStart w:id="1922" w:name="_Toc157436437"/>
      <w:bookmarkStart w:id="1923" w:name="_Toc157440277"/>
      <w:bookmarkStart w:id="1924" w:name="_Toc144311618"/>
      <w:bookmarkStart w:id="1925" w:name="_Toc151743135"/>
      <w:bookmarkStart w:id="1926" w:name="_Toc151743600"/>
      <w:bookmarkStart w:id="1927" w:name="_Toc160649949"/>
      <w:bookmarkStart w:id="1928" w:name="_Toc160651824"/>
      <w:bookmarkEnd w:id="1915"/>
      <w:bookmarkEnd w:id="1916"/>
      <w:bookmarkEnd w:id="1917"/>
      <w:bookmarkEnd w:id="1918"/>
      <w:r w:rsidRPr="00D3062E">
        <w:t>6.4.1</w:t>
      </w:r>
      <w:r w:rsidRPr="00D3062E">
        <w:tab/>
        <w:t>Introduction</w:t>
      </w:r>
      <w:bookmarkEnd w:id="1921"/>
      <w:bookmarkEnd w:id="1922"/>
      <w:bookmarkEnd w:id="1923"/>
      <w:bookmarkEnd w:id="1927"/>
      <w:bookmarkEnd w:id="1928"/>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929" w:name="_Hlk149916059"/>
      <w:r w:rsidRPr="00D3062E">
        <w:rPr>
          <w:noProof/>
        </w:rPr>
        <w:t>nsce-nso</w:t>
      </w:r>
      <w:bookmarkEnd w:id="1929"/>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1930" w:name="_Toc157434723"/>
      <w:bookmarkStart w:id="1931" w:name="_Toc157436438"/>
      <w:bookmarkStart w:id="1932" w:name="_Toc157440278"/>
      <w:bookmarkStart w:id="1933" w:name="_Toc148176947"/>
      <w:bookmarkStart w:id="1934" w:name="_Toc148358997"/>
      <w:bookmarkStart w:id="1935" w:name="_Toc151743136"/>
      <w:bookmarkStart w:id="1936" w:name="_Toc151743601"/>
      <w:bookmarkStart w:id="1937" w:name="_Toc160649950"/>
      <w:bookmarkStart w:id="1938" w:name="_Toc160651825"/>
      <w:bookmarkEnd w:id="1924"/>
      <w:bookmarkEnd w:id="1925"/>
      <w:bookmarkEnd w:id="1926"/>
      <w:r w:rsidRPr="00D3062E">
        <w:lastRenderedPageBreak/>
        <w:t>6.4.2</w:t>
      </w:r>
      <w:r w:rsidRPr="00D3062E">
        <w:tab/>
        <w:t>Usage of HTTP</w:t>
      </w:r>
      <w:bookmarkEnd w:id="1930"/>
      <w:bookmarkEnd w:id="1931"/>
      <w:bookmarkEnd w:id="1932"/>
      <w:bookmarkEnd w:id="1937"/>
      <w:bookmarkEnd w:id="1938"/>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1939" w:name="_Toc157434724"/>
      <w:bookmarkStart w:id="1940" w:name="_Toc157436439"/>
      <w:bookmarkStart w:id="1941" w:name="_Toc157440279"/>
      <w:bookmarkStart w:id="1942" w:name="_Toc148176948"/>
      <w:bookmarkStart w:id="1943" w:name="_Toc148358998"/>
      <w:bookmarkStart w:id="1944" w:name="_Toc151743137"/>
      <w:bookmarkStart w:id="1945" w:name="_Toc151743602"/>
      <w:bookmarkStart w:id="1946" w:name="_Toc160649951"/>
      <w:bookmarkStart w:id="1947" w:name="_Toc160651826"/>
      <w:bookmarkEnd w:id="1933"/>
      <w:bookmarkEnd w:id="1934"/>
      <w:bookmarkEnd w:id="1935"/>
      <w:bookmarkEnd w:id="1936"/>
      <w:r w:rsidRPr="00D3062E">
        <w:t>6.4.3</w:t>
      </w:r>
      <w:r w:rsidRPr="00D3062E">
        <w:tab/>
        <w:t>Resources</w:t>
      </w:r>
      <w:bookmarkEnd w:id="1939"/>
      <w:bookmarkEnd w:id="1940"/>
      <w:bookmarkEnd w:id="1941"/>
      <w:bookmarkEnd w:id="1946"/>
      <w:bookmarkEnd w:id="1947"/>
    </w:p>
    <w:p w14:paraId="37CDC62B" w14:textId="2197A4BB" w:rsidR="000A0449" w:rsidRPr="00D3062E" w:rsidRDefault="000A0449" w:rsidP="000A0449">
      <w:pPr>
        <w:pStyle w:val="41"/>
      </w:pPr>
      <w:bookmarkStart w:id="1948" w:name="_Toc157434725"/>
      <w:bookmarkStart w:id="1949" w:name="_Toc157436440"/>
      <w:bookmarkStart w:id="1950" w:name="_Toc157440280"/>
      <w:bookmarkStart w:id="1951" w:name="_Toc160649952"/>
      <w:bookmarkStart w:id="1952" w:name="_Toc160651827"/>
      <w:bookmarkEnd w:id="1942"/>
      <w:bookmarkEnd w:id="1943"/>
      <w:bookmarkEnd w:id="1944"/>
      <w:bookmarkEnd w:id="1945"/>
      <w:r w:rsidRPr="00D3062E">
        <w:t>6.4.3.1</w:t>
      </w:r>
      <w:r w:rsidRPr="00D3062E">
        <w:tab/>
        <w:t>Overview</w:t>
      </w:r>
      <w:bookmarkEnd w:id="1948"/>
      <w:bookmarkEnd w:id="1949"/>
      <w:bookmarkEnd w:id="1950"/>
      <w:bookmarkEnd w:id="1951"/>
      <w:bookmarkEnd w:id="1952"/>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74" type="#_x0000_t75" alt="" style="width:402pt;height:170.4pt;mso-width-percent:0;mso-height-percent:0;mso-width-percent:0;mso-height-percent:0" o:ole="">
            <v:imagedata r:id="rId118" o:title=""/>
          </v:shape>
          <o:OLEObject Type="Embed" ProgID="Visio.Drawing.15" ShapeID="_x0000_i1074" DrawAspect="Content" ObjectID="_1771264812" r:id="rId119"/>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1953" w:name="_Hlk150155735"/>
            <w:r w:rsidRPr="00D3062E">
              <w:t>Network Slice Optimization Subscriptions</w:t>
            </w:r>
            <w:bookmarkEnd w:id="1953"/>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1954" w:name="_Toc151743603"/>
      <w:bookmarkStart w:id="1955" w:name="_Toc151743138"/>
      <w:bookmarkStart w:id="1956" w:name="_Toc157434726"/>
      <w:bookmarkStart w:id="1957" w:name="_Toc157436441"/>
      <w:bookmarkStart w:id="1958" w:name="_Toc157440281"/>
      <w:bookmarkStart w:id="1959" w:name="_Toc85734329"/>
      <w:bookmarkStart w:id="1960" w:name="_Toc89431628"/>
      <w:bookmarkStart w:id="1961" w:name="_Toc97042440"/>
      <w:bookmarkStart w:id="1962" w:name="_Toc97045584"/>
      <w:bookmarkStart w:id="1963" w:name="_Toc97155329"/>
      <w:bookmarkStart w:id="1964" w:name="_Toc101521466"/>
      <w:bookmarkStart w:id="1965" w:name="_Toc120537576"/>
      <w:bookmarkStart w:id="1966" w:name="_Toc151743139"/>
      <w:bookmarkStart w:id="1967" w:name="_Toc151743604"/>
      <w:bookmarkStart w:id="1968" w:name="_Toc160649953"/>
      <w:bookmarkStart w:id="1969" w:name="_Toc160651828"/>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1954"/>
      <w:bookmarkEnd w:id="1955"/>
      <w:bookmarkEnd w:id="1956"/>
      <w:bookmarkEnd w:id="1957"/>
      <w:bookmarkEnd w:id="1958"/>
      <w:bookmarkEnd w:id="1968"/>
      <w:bookmarkEnd w:id="1969"/>
    </w:p>
    <w:p w14:paraId="561E6B3F" w14:textId="02CA1D0D" w:rsidR="003654E0" w:rsidRPr="00D3062E" w:rsidRDefault="003654E0" w:rsidP="003654E0">
      <w:pPr>
        <w:pStyle w:val="51"/>
      </w:pPr>
      <w:bookmarkStart w:id="1970" w:name="_Toc157434727"/>
      <w:bookmarkStart w:id="1971" w:name="_Toc157436442"/>
      <w:bookmarkStart w:id="1972" w:name="_Toc157440282"/>
      <w:bookmarkStart w:id="1973" w:name="_Toc85734330"/>
      <w:bookmarkStart w:id="1974" w:name="_Toc89431629"/>
      <w:bookmarkStart w:id="1975" w:name="_Toc97042441"/>
      <w:bookmarkStart w:id="1976" w:name="_Toc97045585"/>
      <w:bookmarkStart w:id="1977" w:name="_Toc97155330"/>
      <w:bookmarkStart w:id="1978" w:name="_Toc101521467"/>
      <w:bookmarkStart w:id="1979" w:name="_Toc120537577"/>
      <w:bookmarkStart w:id="1980" w:name="_Toc151743140"/>
      <w:bookmarkStart w:id="1981" w:name="_Toc151743605"/>
      <w:bookmarkStart w:id="1982" w:name="_Toc160649954"/>
      <w:bookmarkStart w:id="1983" w:name="_Toc160651829"/>
      <w:bookmarkEnd w:id="1959"/>
      <w:bookmarkEnd w:id="1960"/>
      <w:bookmarkEnd w:id="1961"/>
      <w:bookmarkEnd w:id="1962"/>
      <w:bookmarkEnd w:id="1963"/>
      <w:bookmarkEnd w:id="1964"/>
      <w:bookmarkEnd w:id="1965"/>
      <w:bookmarkEnd w:id="1966"/>
      <w:bookmarkEnd w:id="1967"/>
      <w:r w:rsidRPr="00D3062E">
        <w:t>6.4.3.2.1</w:t>
      </w:r>
      <w:r w:rsidRPr="00D3062E">
        <w:tab/>
        <w:t>Description</w:t>
      </w:r>
      <w:bookmarkEnd w:id="1970"/>
      <w:bookmarkEnd w:id="1971"/>
      <w:bookmarkEnd w:id="1972"/>
      <w:bookmarkEnd w:id="1982"/>
      <w:bookmarkEnd w:id="1983"/>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1984" w:name="_Toc157434728"/>
      <w:bookmarkStart w:id="1985" w:name="_Toc157436443"/>
      <w:bookmarkStart w:id="1986" w:name="_Toc157440283"/>
      <w:bookmarkStart w:id="1987" w:name="_Toc85734331"/>
      <w:bookmarkStart w:id="1988" w:name="_Toc89431630"/>
      <w:bookmarkStart w:id="1989" w:name="_Toc97042442"/>
      <w:bookmarkStart w:id="1990" w:name="_Toc97045586"/>
      <w:bookmarkStart w:id="1991" w:name="_Toc97155331"/>
      <w:bookmarkStart w:id="1992" w:name="_Toc101521468"/>
      <w:bookmarkStart w:id="1993" w:name="_Toc120537578"/>
      <w:bookmarkStart w:id="1994" w:name="_Toc151743141"/>
      <w:bookmarkStart w:id="1995" w:name="_Toc151743606"/>
      <w:bookmarkStart w:id="1996" w:name="_Toc160649955"/>
      <w:bookmarkStart w:id="1997" w:name="_Toc160651830"/>
      <w:bookmarkEnd w:id="1973"/>
      <w:bookmarkEnd w:id="1974"/>
      <w:bookmarkEnd w:id="1975"/>
      <w:bookmarkEnd w:id="1976"/>
      <w:bookmarkEnd w:id="1977"/>
      <w:bookmarkEnd w:id="1978"/>
      <w:bookmarkEnd w:id="1979"/>
      <w:bookmarkEnd w:id="1980"/>
      <w:bookmarkEnd w:id="1981"/>
      <w:r w:rsidRPr="00D3062E">
        <w:t>6.4.3.2.2</w:t>
      </w:r>
      <w:r w:rsidRPr="00D3062E">
        <w:rPr>
          <w:lang w:eastAsia="zh-CN"/>
        </w:rPr>
        <w:tab/>
        <w:t>Resource Definition</w:t>
      </w:r>
      <w:bookmarkEnd w:id="1984"/>
      <w:bookmarkEnd w:id="1985"/>
      <w:bookmarkEnd w:id="1986"/>
      <w:bookmarkEnd w:id="1996"/>
      <w:bookmarkEnd w:id="1997"/>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1998" w:name="_Toc157434729"/>
      <w:bookmarkStart w:id="1999" w:name="_Toc157436444"/>
      <w:bookmarkStart w:id="2000" w:name="_Toc157440284"/>
      <w:bookmarkStart w:id="2001" w:name="_Toc85734332"/>
      <w:bookmarkStart w:id="2002" w:name="_Toc89431631"/>
      <w:bookmarkStart w:id="2003" w:name="_Toc97042443"/>
      <w:bookmarkStart w:id="2004" w:name="_Toc97045587"/>
      <w:bookmarkStart w:id="2005" w:name="_Toc97155332"/>
      <w:bookmarkStart w:id="2006" w:name="_Toc101521469"/>
      <w:bookmarkStart w:id="2007" w:name="_Toc120537579"/>
      <w:bookmarkStart w:id="2008" w:name="_Toc151743142"/>
      <w:bookmarkStart w:id="2009" w:name="_Toc151743607"/>
      <w:bookmarkStart w:id="2010" w:name="_Toc160649956"/>
      <w:bookmarkStart w:id="2011" w:name="_Toc160651831"/>
      <w:bookmarkEnd w:id="1987"/>
      <w:bookmarkEnd w:id="1988"/>
      <w:bookmarkEnd w:id="1989"/>
      <w:bookmarkEnd w:id="1990"/>
      <w:bookmarkEnd w:id="1991"/>
      <w:bookmarkEnd w:id="1992"/>
      <w:bookmarkEnd w:id="1993"/>
      <w:bookmarkEnd w:id="1994"/>
      <w:bookmarkEnd w:id="1995"/>
      <w:r w:rsidRPr="00D3062E">
        <w:rPr>
          <w:lang w:eastAsia="zh-CN"/>
        </w:rPr>
        <w:t>6.4.3.2.3</w:t>
      </w:r>
      <w:r w:rsidRPr="00D3062E">
        <w:rPr>
          <w:lang w:eastAsia="zh-CN"/>
        </w:rPr>
        <w:tab/>
        <w:t>Resource Standard Methods</w:t>
      </w:r>
      <w:bookmarkEnd w:id="1998"/>
      <w:bookmarkEnd w:id="1999"/>
      <w:bookmarkEnd w:id="2000"/>
      <w:bookmarkEnd w:id="2010"/>
      <w:bookmarkEnd w:id="2011"/>
    </w:p>
    <w:p w14:paraId="3265D8FC" w14:textId="414AA3A7" w:rsidR="003654E0" w:rsidRPr="00D3062E" w:rsidRDefault="003654E0" w:rsidP="00B13605">
      <w:pPr>
        <w:pStyle w:val="6"/>
      </w:pPr>
      <w:bookmarkStart w:id="2012" w:name="_Toc157434730"/>
      <w:bookmarkStart w:id="2013" w:name="_Toc157436445"/>
      <w:bookmarkStart w:id="2014" w:name="_Toc157440285"/>
      <w:bookmarkStart w:id="2015" w:name="_Toc85734333"/>
      <w:bookmarkStart w:id="2016" w:name="_Toc89431632"/>
      <w:bookmarkStart w:id="2017" w:name="_Toc97042444"/>
      <w:bookmarkStart w:id="2018" w:name="_Toc97045588"/>
      <w:bookmarkStart w:id="2019" w:name="_Toc97155333"/>
      <w:bookmarkStart w:id="2020" w:name="_Toc101521470"/>
      <w:bookmarkStart w:id="2021" w:name="_Toc120537580"/>
      <w:bookmarkStart w:id="2022" w:name="_Toc151743143"/>
      <w:bookmarkStart w:id="2023" w:name="_Toc151743608"/>
      <w:bookmarkStart w:id="2024" w:name="_Toc160649957"/>
      <w:bookmarkStart w:id="2025" w:name="_Toc160651832"/>
      <w:bookmarkEnd w:id="2001"/>
      <w:bookmarkEnd w:id="2002"/>
      <w:bookmarkEnd w:id="2003"/>
      <w:bookmarkEnd w:id="2004"/>
      <w:bookmarkEnd w:id="2005"/>
      <w:bookmarkEnd w:id="2006"/>
      <w:bookmarkEnd w:id="2007"/>
      <w:bookmarkEnd w:id="2008"/>
      <w:bookmarkEnd w:id="2009"/>
      <w:r w:rsidRPr="00D3062E">
        <w:t>6.4.3.2.3.1</w:t>
      </w:r>
      <w:r w:rsidRPr="00D3062E">
        <w:tab/>
        <w:t>POST</w:t>
      </w:r>
      <w:bookmarkEnd w:id="2012"/>
      <w:bookmarkEnd w:id="2013"/>
      <w:bookmarkEnd w:id="2014"/>
      <w:bookmarkEnd w:id="2024"/>
      <w:bookmarkEnd w:id="2025"/>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2026" w:name="_Toc157434731"/>
      <w:bookmarkStart w:id="2027" w:name="_Toc157436446"/>
      <w:bookmarkStart w:id="2028" w:name="_Toc157440286"/>
      <w:bookmarkStart w:id="2029" w:name="_Toc85734334"/>
      <w:bookmarkStart w:id="2030" w:name="_Toc89431633"/>
      <w:bookmarkStart w:id="2031" w:name="_Toc97042445"/>
      <w:bookmarkStart w:id="2032" w:name="_Toc97045589"/>
      <w:bookmarkStart w:id="2033" w:name="_Toc97155334"/>
      <w:bookmarkStart w:id="2034" w:name="_Toc101521471"/>
      <w:bookmarkStart w:id="2035" w:name="_Toc120537581"/>
      <w:bookmarkStart w:id="2036" w:name="_Toc151743144"/>
      <w:bookmarkStart w:id="2037" w:name="_Toc151743609"/>
      <w:bookmarkStart w:id="2038" w:name="_Toc160649958"/>
      <w:bookmarkStart w:id="2039" w:name="_Toc160651833"/>
      <w:bookmarkEnd w:id="2015"/>
      <w:bookmarkEnd w:id="2016"/>
      <w:bookmarkEnd w:id="2017"/>
      <w:bookmarkEnd w:id="2018"/>
      <w:bookmarkEnd w:id="2019"/>
      <w:bookmarkEnd w:id="2020"/>
      <w:bookmarkEnd w:id="2021"/>
      <w:bookmarkEnd w:id="2022"/>
      <w:bookmarkEnd w:id="2023"/>
      <w:r w:rsidRPr="00D3062E">
        <w:rPr>
          <w:lang w:eastAsia="zh-CN"/>
        </w:rPr>
        <w:t>6.4.3.2.4</w:t>
      </w:r>
      <w:r w:rsidRPr="00D3062E">
        <w:rPr>
          <w:lang w:eastAsia="zh-CN"/>
        </w:rPr>
        <w:tab/>
        <w:t>Resource Custom Operations</w:t>
      </w:r>
      <w:bookmarkEnd w:id="2026"/>
      <w:bookmarkEnd w:id="2027"/>
      <w:bookmarkEnd w:id="2028"/>
      <w:bookmarkEnd w:id="2038"/>
      <w:bookmarkEnd w:id="2039"/>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2040" w:name="_Toc157434732"/>
      <w:bookmarkStart w:id="2041" w:name="_Toc157436447"/>
      <w:bookmarkStart w:id="2042" w:name="_Toc157440287"/>
      <w:bookmarkStart w:id="2043" w:name="_Toc85734335"/>
      <w:bookmarkStart w:id="2044" w:name="_Toc89431634"/>
      <w:bookmarkStart w:id="2045" w:name="_Toc97042446"/>
      <w:bookmarkStart w:id="2046" w:name="_Toc97045590"/>
      <w:bookmarkStart w:id="2047" w:name="_Toc97155335"/>
      <w:bookmarkStart w:id="2048" w:name="_Toc101521472"/>
      <w:bookmarkStart w:id="2049" w:name="_Toc120537582"/>
      <w:bookmarkStart w:id="2050" w:name="_Toc151743145"/>
      <w:bookmarkStart w:id="2051" w:name="_Toc151743610"/>
      <w:bookmarkStart w:id="2052" w:name="_Toc160649959"/>
      <w:bookmarkStart w:id="2053" w:name="_Toc160651834"/>
      <w:bookmarkEnd w:id="2029"/>
      <w:bookmarkEnd w:id="2030"/>
      <w:bookmarkEnd w:id="2031"/>
      <w:bookmarkEnd w:id="2032"/>
      <w:bookmarkEnd w:id="2033"/>
      <w:bookmarkEnd w:id="2034"/>
      <w:bookmarkEnd w:id="2035"/>
      <w:bookmarkEnd w:id="2036"/>
      <w:bookmarkEnd w:id="2037"/>
      <w:r w:rsidRPr="00D3062E">
        <w:t>6.4.3.3</w:t>
      </w:r>
      <w:r w:rsidRPr="00D3062E">
        <w:tab/>
        <w:t>Resource: Individual Network Slice Optimization Subscription</w:t>
      </w:r>
      <w:bookmarkEnd w:id="2040"/>
      <w:bookmarkEnd w:id="2041"/>
      <w:bookmarkEnd w:id="2042"/>
      <w:bookmarkEnd w:id="2052"/>
      <w:bookmarkEnd w:id="2053"/>
    </w:p>
    <w:p w14:paraId="585AE27F" w14:textId="3761FB34" w:rsidR="003654E0" w:rsidRPr="00D3062E" w:rsidRDefault="003654E0" w:rsidP="003654E0">
      <w:pPr>
        <w:pStyle w:val="51"/>
        <w:rPr>
          <w:lang w:eastAsia="zh-CN"/>
        </w:rPr>
      </w:pPr>
      <w:bookmarkStart w:id="2054" w:name="_Toc157434733"/>
      <w:bookmarkStart w:id="2055" w:name="_Toc157436448"/>
      <w:bookmarkStart w:id="2056" w:name="_Toc157440288"/>
      <w:bookmarkStart w:id="2057" w:name="_Toc85734336"/>
      <w:bookmarkStart w:id="2058" w:name="_Toc89431635"/>
      <w:bookmarkStart w:id="2059" w:name="_Toc97042447"/>
      <w:bookmarkStart w:id="2060" w:name="_Toc97045591"/>
      <w:bookmarkStart w:id="2061" w:name="_Toc97155336"/>
      <w:bookmarkStart w:id="2062" w:name="_Toc101521473"/>
      <w:bookmarkStart w:id="2063" w:name="_Toc120537583"/>
      <w:bookmarkStart w:id="2064" w:name="_Toc151743146"/>
      <w:bookmarkStart w:id="2065" w:name="_Toc151743611"/>
      <w:bookmarkStart w:id="2066" w:name="_Toc160649960"/>
      <w:bookmarkStart w:id="2067" w:name="_Toc160651835"/>
      <w:bookmarkEnd w:id="2043"/>
      <w:bookmarkEnd w:id="2044"/>
      <w:bookmarkEnd w:id="2045"/>
      <w:bookmarkEnd w:id="2046"/>
      <w:bookmarkEnd w:id="2047"/>
      <w:bookmarkEnd w:id="2048"/>
      <w:bookmarkEnd w:id="2049"/>
      <w:bookmarkEnd w:id="2050"/>
      <w:bookmarkEnd w:id="2051"/>
      <w:r w:rsidRPr="00D3062E">
        <w:t>6.4.3.3</w:t>
      </w:r>
      <w:r w:rsidRPr="00D3062E">
        <w:rPr>
          <w:lang w:eastAsia="zh-CN"/>
        </w:rPr>
        <w:t>.1</w:t>
      </w:r>
      <w:r w:rsidRPr="00D3062E">
        <w:rPr>
          <w:lang w:eastAsia="zh-CN"/>
        </w:rPr>
        <w:tab/>
        <w:t>Description</w:t>
      </w:r>
      <w:bookmarkEnd w:id="2054"/>
      <w:bookmarkEnd w:id="2055"/>
      <w:bookmarkEnd w:id="2056"/>
      <w:bookmarkEnd w:id="2066"/>
      <w:bookmarkEnd w:id="2067"/>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2068" w:name="_Toc157434734"/>
      <w:bookmarkStart w:id="2069" w:name="_Toc157436449"/>
      <w:bookmarkStart w:id="2070" w:name="_Toc157440289"/>
      <w:bookmarkStart w:id="2071" w:name="_Toc85734337"/>
      <w:bookmarkStart w:id="2072" w:name="_Toc89431636"/>
      <w:bookmarkStart w:id="2073" w:name="_Toc97042448"/>
      <w:bookmarkStart w:id="2074" w:name="_Toc97045592"/>
      <w:bookmarkStart w:id="2075" w:name="_Toc97155337"/>
      <w:bookmarkStart w:id="2076" w:name="_Toc101521474"/>
      <w:bookmarkStart w:id="2077" w:name="_Toc120537584"/>
      <w:bookmarkStart w:id="2078" w:name="_Toc151743147"/>
      <w:bookmarkStart w:id="2079" w:name="_Toc151743612"/>
      <w:bookmarkStart w:id="2080" w:name="_Toc160649961"/>
      <w:bookmarkStart w:id="2081" w:name="_Toc160651836"/>
      <w:bookmarkEnd w:id="2057"/>
      <w:bookmarkEnd w:id="2058"/>
      <w:bookmarkEnd w:id="2059"/>
      <w:bookmarkEnd w:id="2060"/>
      <w:bookmarkEnd w:id="2061"/>
      <w:bookmarkEnd w:id="2062"/>
      <w:bookmarkEnd w:id="2063"/>
      <w:bookmarkEnd w:id="2064"/>
      <w:bookmarkEnd w:id="2065"/>
      <w:r w:rsidRPr="00D3062E">
        <w:t>6.4.3.3</w:t>
      </w:r>
      <w:r w:rsidRPr="00D3062E">
        <w:rPr>
          <w:lang w:eastAsia="zh-CN"/>
        </w:rPr>
        <w:t>.2</w:t>
      </w:r>
      <w:r w:rsidRPr="00D3062E">
        <w:rPr>
          <w:lang w:eastAsia="zh-CN"/>
        </w:rPr>
        <w:tab/>
        <w:t>Resource Definition</w:t>
      </w:r>
      <w:bookmarkEnd w:id="2068"/>
      <w:bookmarkEnd w:id="2069"/>
      <w:bookmarkEnd w:id="2070"/>
      <w:bookmarkEnd w:id="2080"/>
      <w:bookmarkEnd w:id="2081"/>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2082" w:name="_Toc157434735"/>
      <w:bookmarkStart w:id="2083" w:name="_Toc157436450"/>
      <w:bookmarkStart w:id="2084" w:name="_Toc157440290"/>
      <w:bookmarkStart w:id="2085" w:name="_Toc85734338"/>
      <w:bookmarkStart w:id="2086" w:name="_Toc89431637"/>
      <w:bookmarkStart w:id="2087" w:name="_Toc97042449"/>
      <w:bookmarkStart w:id="2088" w:name="_Toc97045593"/>
      <w:bookmarkStart w:id="2089" w:name="_Toc97155338"/>
      <w:bookmarkStart w:id="2090" w:name="_Toc101521475"/>
      <w:bookmarkStart w:id="2091" w:name="_Toc120537585"/>
      <w:bookmarkStart w:id="2092" w:name="_Toc151743148"/>
      <w:bookmarkStart w:id="2093" w:name="_Toc151743613"/>
      <w:bookmarkStart w:id="2094" w:name="_Toc160649962"/>
      <w:bookmarkStart w:id="2095" w:name="_Toc160651837"/>
      <w:bookmarkEnd w:id="2071"/>
      <w:bookmarkEnd w:id="2072"/>
      <w:bookmarkEnd w:id="2073"/>
      <w:bookmarkEnd w:id="2074"/>
      <w:bookmarkEnd w:id="2075"/>
      <w:bookmarkEnd w:id="2076"/>
      <w:bookmarkEnd w:id="2077"/>
      <w:bookmarkEnd w:id="2078"/>
      <w:bookmarkEnd w:id="2079"/>
      <w:r w:rsidRPr="00D3062E">
        <w:t>6.4.3.3</w:t>
      </w:r>
      <w:r w:rsidRPr="00D3062E">
        <w:rPr>
          <w:lang w:eastAsia="zh-CN"/>
        </w:rPr>
        <w:t>.3</w:t>
      </w:r>
      <w:r w:rsidRPr="00D3062E">
        <w:rPr>
          <w:lang w:eastAsia="zh-CN"/>
        </w:rPr>
        <w:tab/>
        <w:t>Resource Standard Methods</w:t>
      </w:r>
      <w:bookmarkEnd w:id="2082"/>
      <w:bookmarkEnd w:id="2083"/>
      <w:bookmarkEnd w:id="2084"/>
      <w:bookmarkEnd w:id="2094"/>
      <w:bookmarkEnd w:id="2095"/>
    </w:p>
    <w:p w14:paraId="14EE58B8" w14:textId="2D8BE7D3" w:rsidR="003654E0" w:rsidRPr="00D3062E" w:rsidRDefault="003654E0" w:rsidP="000B7712">
      <w:pPr>
        <w:pStyle w:val="6"/>
      </w:pPr>
      <w:bookmarkStart w:id="2096" w:name="_Toc157434736"/>
      <w:bookmarkStart w:id="2097" w:name="_Toc157436451"/>
      <w:bookmarkStart w:id="2098" w:name="_Toc157440291"/>
      <w:bookmarkStart w:id="2099" w:name="_Toc85734340"/>
      <w:bookmarkStart w:id="2100" w:name="_Toc89431639"/>
      <w:bookmarkStart w:id="2101" w:name="_Toc97042451"/>
      <w:bookmarkStart w:id="2102" w:name="_Toc97045595"/>
      <w:bookmarkStart w:id="2103" w:name="_Toc97155340"/>
      <w:bookmarkStart w:id="2104" w:name="_Toc101521477"/>
      <w:bookmarkStart w:id="2105" w:name="_Toc120537587"/>
      <w:bookmarkStart w:id="2106" w:name="_Toc151743149"/>
      <w:bookmarkStart w:id="2107" w:name="_Toc151743614"/>
      <w:bookmarkStart w:id="2108" w:name="_Toc160649963"/>
      <w:bookmarkStart w:id="2109" w:name="_Toc160651838"/>
      <w:bookmarkEnd w:id="2085"/>
      <w:bookmarkEnd w:id="2086"/>
      <w:bookmarkEnd w:id="2087"/>
      <w:bookmarkEnd w:id="2088"/>
      <w:bookmarkEnd w:id="2089"/>
      <w:bookmarkEnd w:id="2090"/>
      <w:bookmarkEnd w:id="2091"/>
      <w:bookmarkEnd w:id="2092"/>
      <w:bookmarkEnd w:id="2093"/>
      <w:r w:rsidRPr="00D3062E">
        <w:t>6.4.3.3.3.1</w:t>
      </w:r>
      <w:r w:rsidRPr="00D3062E">
        <w:tab/>
        <w:t>GET</w:t>
      </w:r>
      <w:bookmarkEnd w:id="2096"/>
      <w:bookmarkEnd w:id="2097"/>
      <w:bookmarkEnd w:id="2098"/>
      <w:bookmarkEnd w:id="2108"/>
      <w:bookmarkEnd w:id="2109"/>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FA1BF2F" w14:textId="2ADF1CA4" w:rsidR="003654E0" w:rsidRPr="00D3062E" w:rsidRDefault="003654E0" w:rsidP="003654E0">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3654E0" w:rsidRPr="00D3062E" w14:paraId="21BBCF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B30394E"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241326E6" w14:textId="77777777" w:rsidR="003654E0" w:rsidRPr="00D3062E" w:rsidRDefault="003654E0" w:rsidP="00A66268">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0DC81CED" w14:textId="77777777" w:rsidR="003654E0" w:rsidRPr="00D3062E" w:rsidRDefault="003654E0" w:rsidP="00A66268">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510A5BA1" w14:textId="77777777" w:rsidR="003654E0" w:rsidRPr="00D3062E" w:rsidRDefault="003654E0" w:rsidP="00A66268">
            <w:pPr>
              <w:pStyle w:val="TAH"/>
            </w:pPr>
            <w:r w:rsidRPr="00D3062E">
              <w:t>Response</w:t>
            </w:r>
          </w:p>
          <w:p w14:paraId="156A1DC9" w14:textId="77777777" w:rsidR="003654E0" w:rsidRPr="00D3062E" w:rsidRDefault="003654E0" w:rsidP="00A66268">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30569E2" w14:textId="77777777" w:rsidR="003654E0" w:rsidRPr="00D3062E" w:rsidRDefault="003654E0" w:rsidP="00A66268">
            <w:pPr>
              <w:pStyle w:val="TAH"/>
            </w:pPr>
            <w:r w:rsidRPr="00D3062E">
              <w:t>Description</w:t>
            </w:r>
          </w:p>
        </w:tc>
      </w:tr>
      <w:tr w:rsidR="003654E0" w:rsidRPr="00D3062E" w14:paraId="42DE912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3D269199"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0BAC6404" w14:textId="77777777" w:rsidR="003654E0" w:rsidRPr="00D3062E" w:rsidRDefault="003654E0" w:rsidP="00A66268">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6F85A13A" w14:textId="77777777" w:rsidR="003654E0" w:rsidRPr="00D3062E" w:rsidRDefault="003654E0" w:rsidP="00A66268">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74871B9D" w14:textId="77777777" w:rsidR="003654E0" w:rsidRPr="00D3062E" w:rsidRDefault="003654E0" w:rsidP="00A66268">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7E3B454D" w14:textId="77777777" w:rsidR="003654E0" w:rsidRPr="00D3062E" w:rsidRDefault="003654E0" w:rsidP="00A66268">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3654E0" w:rsidRPr="00D3062E" w14:paraId="3F0CB7B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2B06C"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1DE70EBB"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442CDA33"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07BBAE32" w14:textId="77777777" w:rsidR="003654E0" w:rsidRPr="00D3062E" w:rsidRDefault="003654E0" w:rsidP="00A66268">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6167B9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78F6DD9" w14:textId="77777777" w:rsidR="003654E0" w:rsidRPr="00D3062E" w:rsidRDefault="003654E0" w:rsidP="00A66268">
            <w:pPr>
              <w:pStyle w:val="TAL"/>
            </w:pPr>
          </w:p>
          <w:p w14:paraId="0476078F" w14:textId="77777777" w:rsidR="003654E0" w:rsidRPr="00D3062E" w:rsidRDefault="003654E0" w:rsidP="00A66268">
            <w:pPr>
              <w:pStyle w:val="TAL"/>
            </w:pPr>
            <w:r w:rsidRPr="00D3062E">
              <w:t>Redirection handling is described in clause 5.2.10 of 3GPP TS 29.122 [2].</w:t>
            </w:r>
          </w:p>
        </w:tc>
      </w:tr>
      <w:tr w:rsidR="003654E0" w:rsidRPr="00D3062E" w14:paraId="4A2FB87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5F1AFBD"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03EFDCF3"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23FC1059"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180BF768" w14:textId="77777777" w:rsidR="003654E0" w:rsidRPr="00D3062E" w:rsidRDefault="003654E0" w:rsidP="00A66268">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E1F18CA"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2A06C637" w14:textId="77777777" w:rsidR="003654E0" w:rsidRPr="00D3062E" w:rsidRDefault="003654E0" w:rsidP="00A66268">
            <w:pPr>
              <w:pStyle w:val="TAL"/>
            </w:pPr>
          </w:p>
          <w:p w14:paraId="60EEF4BC" w14:textId="77777777" w:rsidR="003654E0" w:rsidRPr="00D3062E" w:rsidRDefault="003654E0" w:rsidP="00A66268">
            <w:pPr>
              <w:pStyle w:val="TAL"/>
            </w:pPr>
            <w:r w:rsidRPr="00D3062E">
              <w:t>Redirection handling is described in clause 5.2.10 of 3GPP TS 29.122 [2].</w:t>
            </w:r>
          </w:p>
        </w:tc>
      </w:tr>
      <w:tr w:rsidR="003654E0" w:rsidRPr="00D3062E" w14:paraId="2B82FA79"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3C3D9B0"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GET method listed in Table 5.2.6-1 of 3GPP TS 29.122 [2] shall also apply.</w:t>
            </w:r>
          </w:p>
        </w:tc>
      </w:tr>
    </w:tbl>
    <w:p w14:paraId="5ACFBD03" w14:textId="77777777" w:rsidR="003654E0" w:rsidRPr="00D3062E" w:rsidRDefault="003654E0" w:rsidP="003654E0"/>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2110" w:name="_Toc157434737"/>
      <w:bookmarkStart w:id="2111" w:name="_Toc157436452"/>
      <w:bookmarkStart w:id="2112" w:name="_Toc157440292"/>
      <w:bookmarkStart w:id="2113" w:name="_Toc148176962"/>
      <w:bookmarkStart w:id="2114" w:name="_Toc148359012"/>
      <w:bookmarkStart w:id="2115" w:name="_Toc151743150"/>
      <w:bookmarkStart w:id="2116" w:name="_Toc151743615"/>
      <w:bookmarkStart w:id="2117" w:name="_Toc160649964"/>
      <w:bookmarkStart w:id="2118" w:name="_Toc160651839"/>
      <w:bookmarkEnd w:id="2099"/>
      <w:bookmarkEnd w:id="2100"/>
      <w:bookmarkEnd w:id="2101"/>
      <w:bookmarkEnd w:id="2102"/>
      <w:bookmarkEnd w:id="2103"/>
      <w:bookmarkEnd w:id="2104"/>
      <w:bookmarkEnd w:id="2105"/>
      <w:bookmarkEnd w:id="2106"/>
      <w:bookmarkEnd w:id="2107"/>
      <w:r w:rsidRPr="00D3062E">
        <w:t>6.4.3.3.3.2</w:t>
      </w:r>
      <w:r w:rsidRPr="00D3062E">
        <w:tab/>
        <w:t>PUT</w:t>
      </w:r>
      <w:bookmarkEnd w:id="2110"/>
      <w:bookmarkEnd w:id="2111"/>
      <w:bookmarkEnd w:id="2112"/>
      <w:bookmarkEnd w:id="2117"/>
      <w:bookmarkEnd w:id="2118"/>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4B7D4521" w14:textId="15FDE3F5" w:rsidR="003654E0" w:rsidRPr="00D3062E" w:rsidRDefault="003654E0" w:rsidP="003654E0">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3654E0" w:rsidRPr="00D3062E" w14:paraId="16C703CA"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FD1D290" w14:textId="77777777" w:rsidR="003654E0" w:rsidRPr="00D3062E" w:rsidRDefault="003654E0"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4F87B468" w14:textId="77777777" w:rsidR="003654E0" w:rsidRPr="00D3062E" w:rsidRDefault="003654E0"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2420C84F" w14:textId="77777777" w:rsidR="003654E0" w:rsidRPr="00D3062E" w:rsidRDefault="003654E0"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18B13FF7" w14:textId="77777777" w:rsidR="003654E0" w:rsidRPr="00D3062E" w:rsidRDefault="003654E0" w:rsidP="00A66268">
            <w:pPr>
              <w:pStyle w:val="TAH"/>
            </w:pPr>
            <w:r w:rsidRPr="00D3062E">
              <w:t>Response</w:t>
            </w:r>
          </w:p>
          <w:p w14:paraId="62EFA239" w14:textId="77777777" w:rsidR="003654E0" w:rsidRPr="00D3062E" w:rsidRDefault="003654E0"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1E2F4717" w14:textId="77777777" w:rsidR="003654E0" w:rsidRPr="00D3062E" w:rsidRDefault="003654E0" w:rsidP="00A66268">
            <w:pPr>
              <w:pStyle w:val="TAH"/>
            </w:pPr>
            <w:r w:rsidRPr="00D3062E">
              <w:t>Description</w:t>
            </w:r>
          </w:p>
        </w:tc>
      </w:tr>
      <w:tr w:rsidR="003654E0" w:rsidRPr="00D3062E" w14:paraId="7561CDE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BE92C54" w14:textId="77777777" w:rsidR="003654E0" w:rsidRPr="00D3062E" w:rsidRDefault="003654E0" w:rsidP="00A66268">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B568B73" w14:textId="77777777" w:rsidR="003654E0" w:rsidRPr="00D3062E" w:rsidRDefault="003654E0"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72309B0F" w14:textId="77777777" w:rsidR="003654E0" w:rsidRPr="00D3062E" w:rsidRDefault="003654E0"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DB97806" w14:textId="77777777" w:rsidR="003654E0" w:rsidRPr="00D3062E" w:rsidRDefault="003654E0"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F3E5578" w14:textId="77777777" w:rsidR="003654E0" w:rsidRPr="00D3062E" w:rsidRDefault="003654E0" w:rsidP="00A66268">
            <w:pPr>
              <w:pStyle w:val="TAL"/>
            </w:pPr>
            <w:r w:rsidRPr="00D3062E">
              <w:t>Successful case. The "Individual Network Slice Optimization Subscription" resource is successfully updated and a representation of the updated resource shall be returned in the response body.</w:t>
            </w:r>
          </w:p>
        </w:tc>
      </w:tr>
      <w:tr w:rsidR="003654E0" w:rsidRPr="00D3062E" w14:paraId="4542D0C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44244984"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F2534E1"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6A731C"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BCEA4B5" w14:textId="77777777" w:rsidR="003654E0" w:rsidRPr="00D3062E" w:rsidRDefault="003654E0"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01917BB0" w14:textId="77777777" w:rsidR="003654E0" w:rsidRPr="00D3062E" w:rsidRDefault="003654E0" w:rsidP="00A66268">
            <w:pPr>
              <w:pStyle w:val="TAL"/>
            </w:pPr>
            <w:r w:rsidRPr="00D3062E">
              <w:t>Successful case. The "Individual Network Slice Optimization Subscription" resource is successfully updated and no content is returned in the response body.</w:t>
            </w:r>
          </w:p>
        </w:tc>
      </w:tr>
      <w:tr w:rsidR="003654E0" w:rsidRPr="00D3062E" w14:paraId="12FDA9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F51155A"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4ACEA92"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08AFCAD2"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5B047D5B" w14:textId="77777777" w:rsidR="003654E0" w:rsidRPr="00D3062E" w:rsidRDefault="003654E0"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649E63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C10F9B5" w14:textId="77777777" w:rsidR="003654E0" w:rsidRPr="00D3062E" w:rsidRDefault="003654E0" w:rsidP="00A66268">
            <w:pPr>
              <w:pStyle w:val="TAL"/>
            </w:pPr>
          </w:p>
          <w:p w14:paraId="62488405" w14:textId="77777777" w:rsidR="003654E0" w:rsidRPr="00D3062E" w:rsidRDefault="003654E0" w:rsidP="00A66268">
            <w:pPr>
              <w:pStyle w:val="TAL"/>
            </w:pPr>
            <w:r w:rsidRPr="00D3062E">
              <w:t>Redirection handling is described in clause 5.2.10 of 3GPP TS 29.122 [2].</w:t>
            </w:r>
          </w:p>
        </w:tc>
      </w:tr>
      <w:tr w:rsidR="003654E0" w:rsidRPr="00D3062E" w14:paraId="5F9CCA87"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86EC6D2"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CCE2874"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4BF2AC87"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7D18E56" w14:textId="77777777" w:rsidR="003654E0" w:rsidRPr="00D3062E" w:rsidRDefault="003654E0"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7D4E442B"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3E9A1809" w14:textId="77777777" w:rsidR="003654E0" w:rsidRPr="00D3062E" w:rsidRDefault="003654E0" w:rsidP="00A66268">
            <w:pPr>
              <w:pStyle w:val="TAL"/>
            </w:pPr>
          </w:p>
          <w:p w14:paraId="3898F932" w14:textId="77777777" w:rsidR="003654E0" w:rsidRPr="00D3062E" w:rsidRDefault="003654E0" w:rsidP="00A66268">
            <w:pPr>
              <w:pStyle w:val="TAL"/>
            </w:pPr>
            <w:r w:rsidRPr="00D3062E">
              <w:t>Redirection handling is described in clause 5.2.10 of 3GPP TS 29.122 [2].</w:t>
            </w:r>
          </w:p>
        </w:tc>
      </w:tr>
      <w:tr w:rsidR="003654E0" w:rsidRPr="00D3062E" w14:paraId="6CF69944"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D12954E"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PUT method listed in Table 5.2.6-1 of 3GPP TS 29.122 [2] shall also apply.</w:t>
            </w:r>
          </w:p>
        </w:tc>
      </w:tr>
    </w:tbl>
    <w:p w14:paraId="4B62ADEE" w14:textId="77777777" w:rsidR="003654E0" w:rsidRPr="00D3062E" w:rsidRDefault="003654E0" w:rsidP="003654E0"/>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2119" w:name="_Toc157434738"/>
      <w:bookmarkStart w:id="2120" w:name="_Toc157436453"/>
      <w:bookmarkStart w:id="2121" w:name="_Toc157440293"/>
      <w:bookmarkStart w:id="2122" w:name="_Toc160649965"/>
      <w:bookmarkStart w:id="2123" w:name="_Toc160651840"/>
      <w:r w:rsidRPr="00D3062E">
        <w:t>6.4.3.3.3.3</w:t>
      </w:r>
      <w:r w:rsidRPr="00D3062E">
        <w:tab/>
        <w:t>PATCH</w:t>
      </w:r>
      <w:bookmarkEnd w:id="2119"/>
      <w:bookmarkEnd w:id="2120"/>
      <w:bookmarkEnd w:id="2121"/>
      <w:bookmarkEnd w:id="2122"/>
      <w:bookmarkEnd w:id="2123"/>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2124" w:name="_Toc157434739"/>
      <w:bookmarkStart w:id="2125" w:name="_Toc157436454"/>
      <w:bookmarkStart w:id="2126" w:name="_Toc157440294"/>
      <w:bookmarkStart w:id="2127" w:name="_Toc85734342"/>
      <w:bookmarkStart w:id="2128" w:name="_Toc89431641"/>
      <w:bookmarkStart w:id="2129" w:name="_Toc97042453"/>
      <w:bookmarkStart w:id="2130" w:name="_Toc97045597"/>
      <w:bookmarkStart w:id="2131" w:name="_Toc97155342"/>
      <w:bookmarkStart w:id="2132" w:name="_Toc101521479"/>
      <w:bookmarkStart w:id="2133" w:name="_Toc120537589"/>
      <w:bookmarkStart w:id="2134" w:name="_Toc151743151"/>
      <w:bookmarkStart w:id="2135" w:name="_Toc151743616"/>
      <w:bookmarkStart w:id="2136" w:name="_Toc160649966"/>
      <w:bookmarkStart w:id="2137" w:name="_Toc160651841"/>
      <w:bookmarkEnd w:id="2113"/>
      <w:bookmarkEnd w:id="2114"/>
      <w:bookmarkEnd w:id="2115"/>
      <w:bookmarkEnd w:id="2116"/>
      <w:r w:rsidRPr="00D3062E">
        <w:t>6.4.3.3.3.4</w:t>
      </w:r>
      <w:r w:rsidRPr="00D3062E">
        <w:tab/>
        <w:t>DELETE</w:t>
      </w:r>
      <w:bookmarkEnd w:id="2124"/>
      <w:bookmarkEnd w:id="2125"/>
      <w:bookmarkEnd w:id="2126"/>
      <w:bookmarkEnd w:id="2136"/>
      <w:bookmarkEnd w:id="2137"/>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2138" w:name="_Toc157434740"/>
      <w:bookmarkStart w:id="2139" w:name="_Toc157436455"/>
      <w:bookmarkStart w:id="2140" w:name="_Toc157440295"/>
      <w:bookmarkStart w:id="2141" w:name="_Toc85734343"/>
      <w:bookmarkStart w:id="2142" w:name="_Toc89431642"/>
      <w:bookmarkStart w:id="2143" w:name="_Toc97042454"/>
      <w:bookmarkStart w:id="2144" w:name="_Toc97045598"/>
      <w:bookmarkStart w:id="2145" w:name="_Toc97155343"/>
      <w:bookmarkStart w:id="2146" w:name="_Toc101521480"/>
      <w:bookmarkStart w:id="2147" w:name="_Toc120537590"/>
      <w:bookmarkStart w:id="2148" w:name="_Toc151743152"/>
      <w:bookmarkStart w:id="2149" w:name="_Toc151743617"/>
      <w:bookmarkStart w:id="2150" w:name="_Toc160649967"/>
      <w:bookmarkStart w:id="2151" w:name="_Toc160651842"/>
      <w:bookmarkEnd w:id="2127"/>
      <w:bookmarkEnd w:id="2128"/>
      <w:bookmarkEnd w:id="2129"/>
      <w:bookmarkEnd w:id="2130"/>
      <w:bookmarkEnd w:id="2131"/>
      <w:bookmarkEnd w:id="2132"/>
      <w:bookmarkEnd w:id="2133"/>
      <w:bookmarkEnd w:id="2134"/>
      <w:bookmarkEnd w:id="2135"/>
      <w:r w:rsidRPr="00D3062E">
        <w:t>6.4.3.3</w:t>
      </w:r>
      <w:r w:rsidRPr="00D3062E">
        <w:rPr>
          <w:lang w:eastAsia="zh-CN"/>
        </w:rPr>
        <w:t>.4</w:t>
      </w:r>
      <w:r w:rsidRPr="00D3062E">
        <w:rPr>
          <w:lang w:eastAsia="zh-CN"/>
        </w:rPr>
        <w:tab/>
        <w:t>Resource Custom Operations</w:t>
      </w:r>
      <w:bookmarkEnd w:id="2138"/>
      <w:bookmarkEnd w:id="2139"/>
      <w:bookmarkEnd w:id="2140"/>
      <w:bookmarkEnd w:id="2150"/>
      <w:bookmarkEnd w:id="2151"/>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2152" w:name="_Toc157434741"/>
      <w:bookmarkStart w:id="2153" w:name="_Toc157436456"/>
      <w:bookmarkStart w:id="2154" w:name="_Toc157440296"/>
      <w:bookmarkStart w:id="2155" w:name="_Toc148176971"/>
      <w:bookmarkStart w:id="2156" w:name="_Toc148359021"/>
      <w:bookmarkStart w:id="2157" w:name="_Toc151743153"/>
      <w:bookmarkStart w:id="2158" w:name="_Toc151743618"/>
      <w:bookmarkStart w:id="2159" w:name="_Toc160649968"/>
      <w:bookmarkStart w:id="2160" w:name="_Toc160651843"/>
      <w:bookmarkEnd w:id="2141"/>
      <w:bookmarkEnd w:id="2142"/>
      <w:bookmarkEnd w:id="2143"/>
      <w:bookmarkEnd w:id="2144"/>
      <w:bookmarkEnd w:id="2145"/>
      <w:bookmarkEnd w:id="2146"/>
      <w:bookmarkEnd w:id="2147"/>
      <w:bookmarkEnd w:id="2148"/>
      <w:bookmarkEnd w:id="2149"/>
      <w:r w:rsidRPr="00D3062E">
        <w:t>6.4.4</w:t>
      </w:r>
      <w:r w:rsidRPr="00D3062E">
        <w:tab/>
        <w:t>Custom Operations without associated resources</w:t>
      </w:r>
      <w:bookmarkEnd w:id="2152"/>
      <w:bookmarkEnd w:id="2153"/>
      <w:bookmarkEnd w:id="2154"/>
      <w:bookmarkEnd w:id="2159"/>
      <w:bookmarkEnd w:id="2160"/>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2161" w:name="_Toc157434742"/>
      <w:bookmarkStart w:id="2162" w:name="_Toc157436457"/>
      <w:bookmarkStart w:id="2163" w:name="_Toc157440297"/>
      <w:bookmarkStart w:id="2164" w:name="_Toc96843433"/>
      <w:bookmarkStart w:id="2165" w:name="_Toc96844408"/>
      <w:bookmarkStart w:id="2166" w:name="_Toc100739981"/>
      <w:bookmarkStart w:id="2167" w:name="_Toc129252554"/>
      <w:bookmarkStart w:id="2168" w:name="_Toc144024259"/>
      <w:bookmarkStart w:id="2169" w:name="_Toc148176972"/>
      <w:bookmarkStart w:id="2170" w:name="_Toc148359022"/>
      <w:bookmarkStart w:id="2171" w:name="_Toc151743154"/>
      <w:bookmarkStart w:id="2172" w:name="_Toc151743619"/>
      <w:bookmarkStart w:id="2173" w:name="_Toc160649969"/>
      <w:bookmarkStart w:id="2174" w:name="_Toc160651844"/>
      <w:bookmarkEnd w:id="2155"/>
      <w:bookmarkEnd w:id="2156"/>
      <w:bookmarkEnd w:id="2157"/>
      <w:bookmarkEnd w:id="2158"/>
      <w:r w:rsidRPr="00D3062E">
        <w:t>6.4.5</w:t>
      </w:r>
      <w:r w:rsidRPr="00D3062E">
        <w:tab/>
        <w:t>Notifications</w:t>
      </w:r>
      <w:bookmarkEnd w:id="2161"/>
      <w:bookmarkEnd w:id="2162"/>
      <w:bookmarkEnd w:id="2163"/>
      <w:bookmarkEnd w:id="2173"/>
      <w:bookmarkEnd w:id="2174"/>
    </w:p>
    <w:p w14:paraId="5AA1DB94" w14:textId="37087C29" w:rsidR="003654E0" w:rsidRPr="00D3062E" w:rsidRDefault="003654E0" w:rsidP="003654E0">
      <w:pPr>
        <w:pStyle w:val="41"/>
      </w:pPr>
      <w:bookmarkStart w:id="2175" w:name="_Toc157434743"/>
      <w:bookmarkStart w:id="2176" w:name="_Toc157436458"/>
      <w:bookmarkStart w:id="2177" w:name="_Toc157440298"/>
      <w:bookmarkStart w:id="2178" w:name="_Toc96843434"/>
      <w:bookmarkStart w:id="2179" w:name="_Toc96844409"/>
      <w:bookmarkStart w:id="2180" w:name="_Toc100739982"/>
      <w:bookmarkStart w:id="2181" w:name="_Toc129252555"/>
      <w:bookmarkStart w:id="2182" w:name="_Toc144024260"/>
      <w:bookmarkStart w:id="2183" w:name="_Toc148176973"/>
      <w:bookmarkStart w:id="2184" w:name="_Toc148359023"/>
      <w:bookmarkStart w:id="2185" w:name="_Toc151743155"/>
      <w:bookmarkStart w:id="2186" w:name="_Toc151743620"/>
      <w:bookmarkStart w:id="2187" w:name="_Toc160649970"/>
      <w:bookmarkStart w:id="2188" w:name="_Toc160651845"/>
      <w:bookmarkEnd w:id="2164"/>
      <w:bookmarkEnd w:id="2165"/>
      <w:bookmarkEnd w:id="2166"/>
      <w:bookmarkEnd w:id="2167"/>
      <w:bookmarkEnd w:id="2168"/>
      <w:bookmarkEnd w:id="2169"/>
      <w:bookmarkEnd w:id="2170"/>
      <w:bookmarkEnd w:id="2171"/>
      <w:bookmarkEnd w:id="2172"/>
      <w:r w:rsidRPr="00D3062E">
        <w:t>6.4.5.1</w:t>
      </w:r>
      <w:r w:rsidRPr="00D3062E">
        <w:tab/>
        <w:t>General</w:t>
      </w:r>
      <w:bookmarkEnd w:id="2175"/>
      <w:bookmarkEnd w:id="2176"/>
      <w:bookmarkEnd w:id="2177"/>
      <w:bookmarkEnd w:id="2187"/>
      <w:bookmarkEnd w:id="2188"/>
    </w:p>
    <w:p w14:paraId="0E71B46E" w14:textId="5B900C3B" w:rsidR="003654E0" w:rsidRPr="00D3062E" w:rsidRDefault="003654E0" w:rsidP="003654E0">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3654E0" w:rsidRPr="00D3062E" w14:paraId="7C126ADA"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239682" w14:textId="77777777" w:rsidR="003654E0" w:rsidRPr="00D3062E" w:rsidRDefault="003654E0" w:rsidP="00A66268">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1DC0E" w14:textId="77777777" w:rsidR="003654E0" w:rsidRPr="00D3062E" w:rsidRDefault="003654E0" w:rsidP="00A66268">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73F554" w14:textId="77777777" w:rsidR="003654E0" w:rsidRPr="00D3062E" w:rsidRDefault="003654E0" w:rsidP="00A66268">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7751B" w14:textId="77777777" w:rsidR="003654E0" w:rsidRPr="00D3062E" w:rsidRDefault="003654E0" w:rsidP="00A66268">
            <w:pPr>
              <w:pStyle w:val="TAH"/>
            </w:pPr>
            <w:r w:rsidRPr="00D3062E">
              <w:t>Description</w:t>
            </w:r>
          </w:p>
          <w:p w14:paraId="6E743B43" w14:textId="77777777" w:rsidR="003654E0" w:rsidRPr="00D3062E" w:rsidRDefault="003654E0" w:rsidP="00A66268">
            <w:pPr>
              <w:pStyle w:val="TAH"/>
            </w:pPr>
            <w:r w:rsidRPr="00D3062E">
              <w:t>(service operation)</w:t>
            </w:r>
          </w:p>
        </w:tc>
      </w:tr>
      <w:tr w:rsidR="003654E0" w:rsidRPr="00D3062E" w14:paraId="4ED47C99"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699A3497" w14:textId="77777777" w:rsidR="003654E0" w:rsidRPr="00D3062E" w:rsidRDefault="003654E0" w:rsidP="00A66268">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5BE06763" w14:textId="77777777" w:rsidR="003654E0" w:rsidRPr="00D3062E" w:rsidRDefault="003654E0" w:rsidP="00A66268">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4AEB1555" w14:textId="77777777" w:rsidR="003654E0" w:rsidRPr="00D3062E" w:rsidRDefault="003654E0" w:rsidP="00A66268">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379E4BF3" w14:textId="40321D62" w:rsidR="003654E0" w:rsidRPr="00D3062E" w:rsidRDefault="003654E0" w:rsidP="00A66268">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48BCD2D2" w14:textId="77777777" w:rsidR="003654E0" w:rsidRPr="00D3062E" w:rsidRDefault="003654E0" w:rsidP="003654E0">
      <w:pPr>
        <w:rPr>
          <w:noProof/>
        </w:rPr>
      </w:pPr>
    </w:p>
    <w:p w14:paraId="5D6CAAAE" w14:textId="5D9E0C4C" w:rsidR="003654E0" w:rsidRPr="00D3062E" w:rsidRDefault="003654E0" w:rsidP="003654E0">
      <w:pPr>
        <w:pStyle w:val="41"/>
        <w:rPr>
          <w:lang w:val="en-US"/>
        </w:rPr>
      </w:pPr>
      <w:bookmarkStart w:id="2189" w:name="_Toc157434744"/>
      <w:bookmarkStart w:id="2190" w:name="_Toc157436459"/>
      <w:bookmarkStart w:id="2191" w:name="_Toc157440299"/>
      <w:bookmarkStart w:id="2192" w:name="_Toc96843435"/>
      <w:bookmarkStart w:id="2193" w:name="_Toc96844410"/>
      <w:bookmarkStart w:id="2194" w:name="_Toc100739983"/>
      <w:bookmarkStart w:id="2195" w:name="_Toc129252556"/>
      <w:bookmarkStart w:id="2196" w:name="_Toc144024261"/>
      <w:bookmarkStart w:id="2197" w:name="_Toc148176974"/>
      <w:bookmarkStart w:id="2198" w:name="_Toc148359024"/>
      <w:bookmarkStart w:id="2199" w:name="_Toc151743156"/>
      <w:bookmarkStart w:id="2200" w:name="_Toc151743621"/>
      <w:bookmarkStart w:id="2201" w:name="_Toc160649971"/>
      <w:bookmarkStart w:id="2202" w:name="_Toc160651846"/>
      <w:bookmarkEnd w:id="2178"/>
      <w:bookmarkEnd w:id="2179"/>
      <w:bookmarkEnd w:id="2180"/>
      <w:bookmarkEnd w:id="2181"/>
      <w:bookmarkEnd w:id="2182"/>
      <w:bookmarkEnd w:id="2183"/>
      <w:bookmarkEnd w:id="2184"/>
      <w:bookmarkEnd w:id="2185"/>
      <w:bookmarkEnd w:id="2186"/>
      <w:r w:rsidRPr="00D3062E">
        <w:lastRenderedPageBreak/>
        <w:t>6.4</w:t>
      </w:r>
      <w:r w:rsidRPr="00D3062E">
        <w:rPr>
          <w:lang w:val="en-US"/>
        </w:rPr>
        <w:t>.5.2</w:t>
      </w:r>
      <w:r w:rsidRPr="00D3062E">
        <w:rPr>
          <w:lang w:val="en-US"/>
        </w:rPr>
        <w:tab/>
      </w:r>
      <w:r w:rsidRPr="00D3062E">
        <w:t xml:space="preserve">Network Slice Optimization </w:t>
      </w:r>
      <w:r w:rsidRPr="00D3062E">
        <w:rPr>
          <w:lang w:val="en-US"/>
        </w:rPr>
        <w:t>Notification</w:t>
      </w:r>
      <w:bookmarkEnd w:id="2189"/>
      <w:bookmarkEnd w:id="2190"/>
      <w:bookmarkEnd w:id="2191"/>
      <w:bookmarkEnd w:id="2201"/>
      <w:bookmarkEnd w:id="2202"/>
    </w:p>
    <w:p w14:paraId="6C7293D2" w14:textId="134A9555" w:rsidR="003654E0" w:rsidRPr="00D3062E" w:rsidRDefault="003654E0" w:rsidP="003654E0">
      <w:pPr>
        <w:pStyle w:val="51"/>
        <w:rPr>
          <w:noProof/>
          <w:lang w:val="en-US"/>
        </w:rPr>
      </w:pPr>
      <w:bookmarkStart w:id="2203" w:name="_Toc157434745"/>
      <w:bookmarkStart w:id="2204" w:name="_Toc157436460"/>
      <w:bookmarkStart w:id="2205" w:name="_Toc157440300"/>
      <w:bookmarkStart w:id="2206" w:name="_Toc96843436"/>
      <w:bookmarkStart w:id="2207" w:name="_Toc96844411"/>
      <w:bookmarkStart w:id="2208" w:name="_Toc100739984"/>
      <w:bookmarkStart w:id="2209" w:name="_Toc129252557"/>
      <w:bookmarkStart w:id="2210" w:name="_Toc144024262"/>
      <w:bookmarkStart w:id="2211" w:name="_Toc148176975"/>
      <w:bookmarkStart w:id="2212" w:name="_Toc148359025"/>
      <w:bookmarkStart w:id="2213" w:name="_Toc151743157"/>
      <w:bookmarkStart w:id="2214" w:name="_Toc151743622"/>
      <w:bookmarkStart w:id="2215" w:name="_Toc160649972"/>
      <w:bookmarkStart w:id="2216" w:name="_Toc160651847"/>
      <w:bookmarkEnd w:id="2192"/>
      <w:bookmarkEnd w:id="2193"/>
      <w:bookmarkEnd w:id="2194"/>
      <w:bookmarkEnd w:id="2195"/>
      <w:bookmarkEnd w:id="2196"/>
      <w:bookmarkEnd w:id="2197"/>
      <w:bookmarkEnd w:id="2198"/>
      <w:bookmarkEnd w:id="2199"/>
      <w:bookmarkEnd w:id="2200"/>
      <w:r w:rsidRPr="00D3062E">
        <w:t>6.4</w:t>
      </w:r>
      <w:r w:rsidRPr="00D3062E">
        <w:rPr>
          <w:lang w:val="en-US"/>
        </w:rPr>
        <w:t>.5.2</w:t>
      </w:r>
      <w:r w:rsidRPr="00D3062E">
        <w:rPr>
          <w:noProof/>
          <w:lang w:val="en-US"/>
        </w:rPr>
        <w:t>.1</w:t>
      </w:r>
      <w:r w:rsidRPr="00D3062E">
        <w:rPr>
          <w:noProof/>
          <w:lang w:val="en-US"/>
        </w:rPr>
        <w:tab/>
        <w:t>Description</w:t>
      </w:r>
      <w:bookmarkEnd w:id="2203"/>
      <w:bookmarkEnd w:id="2204"/>
      <w:bookmarkEnd w:id="2205"/>
      <w:bookmarkEnd w:id="2215"/>
      <w:bookmarkEnd w:id="2216"/>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2217" w:name="_Toc157434746"/>
      <w:bookmarkStart w:id="2218" w:name="_Toc157436461"/>
      <w:bookmarkStart w:id="2219" w:name="_Toc157440301"/>
      <w:bookmarkStart w:id="2220" w:name="_Toc96843437"/>
      <w:bookmarkStart w:id="2221" w:name="_Toc96844412"/>
      <w:bookmarkStart w:id="2222" w:name="_Toc100739985"/>
      <w:bookmarkStart w:id="2223" w:name="_Toc129252558"/>
      <w:bookmarkStart w:id="2224" w:name="_Toc144024263"/>
      <w:bookmarkStart w:id="2225" w:name="_Toc148176976"/>
      <w:bookmarkStart w:id="2226" w:name="_Toc148359026"/>
      <w:bookmarkStart w:id="2227" w:name="_Toc151743158"/>
      <w:bookmarkStart w:id="2228" w:name="_Toc151743623"/>
      <w:bookmarkStart w:id="2229" w:name="_Toc160649973"/>
      <w:bookmarkStart w:id="2230" w:name="_Toc160651848"/>
      <w:bookmarkEnd w:id="2206"/>
      <w:bookmarkEnd w:id="2207"/>
      <w:bookmarkEnd w:id="2208"/>
      <w:bookmarkEnd w:id="2209"/>
      <w:bookmarkEnd w:id="2210"/>
      <w:bookmarkEnd w:id="2211"/>
      <w:bookmarkEnd w:id="2212"/>
      <w:bookmarkEnd w:id="2213"/>
      <w:bookmarkEnd w:id="2214"/>
      <w:r w:rsidRPr="00D3062E">
        <w:t>6.4.5.2</w:t>
      </w:r>
      <w:r w:rsidRPr="00D3062E">
        <w:rPr>
          <w:noProof/>
        </w:rPr>
        <w:t>.2</w:t>
      </w:r>
      <w:r w:rsidRPr="00D3062E">
        <w:rPr>
          <w:noProof/>
        </w:rPr>
        <w:tab/>
        <w:t>Target URI</w:t>
      </w:r>
      <w:bookmarkEnd w:id="2217"/>
      <w:bookmarkEnd w:id="2218"/>
      <w:bookmarkEnd w:id="2219"/>
      <w:bookmarkEnd w:id="2229"/>
      <w:bookmarkEnd w:id="2230"/>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2231" w:name="_Toc157434747"/>
      <w:bookmarkStart w:id="2232" w:name="_Toc157436462"/>
      <w:bookmarkStart w:id="2233" w:name="_Toc157440302"/>
      <w:bookmarkStart w:id="2234" w:name="_Toc96843438"/>
      <w:bookmarkStart w:id="2235" w:name="_Toc96844413"/>
      <w:bookmarkStart w:id="2236" w:name="_Toc100739986"/>
      <w:bookmarkStart w:id="2237" w:name="_Toc129252559"/>
      <w:bookmarkStart w:id="2238" w:name="_Toc144024264"/>
      <w:bookmarkStart w:id="2239" w:name="_Toc148176977"/>
      <w:bookmarkStart w:id="2240" w:name="_Toc148359027"/>
      <w:bookmarkStart w:id="2241" w:name="_Toc151743159"/>
      <w:bookmarkStart w:id="2242" w:name="_Toc151743624"/>
      <w:bookmarkStart w:id="2243" w:name="_Toc160649974"/>
      <w:bookmarkStart w:id="2244" w:name="_Toc160651849"/>
      <w:bookmarkEnd w:id="2220"/>
      <w:bookmarkEnd w:id="2221"/>
      <w:bookmarkEnd w:id="2222"/>
      <w:bookmarkEnd w:id="2223"/>
      <w:bookmarkEnd w:id="2224"/>
      <w:bookmarkEnd w:id="2225"/>
      <w:bookmarkEnd w:id="2226"/>
      <w:bookmarkEnd w:id="2227"/>
      <w:bookmarkEnd w:id="2228"/>
      <w:r w:rsidRPr="00D3062E">
        <w:t>6.4.5.2</w:t>
      </w:r>
      <w:r w:rsidRPr="00D3062E">
        <w:rPr>
          <w:noProof/>
        </w:rPr>
        <w:t>.3</w:t>
      </w:r>
      <w:r w:rsidRPr="00D3062E">
        <w:rPr>
          <w:noProof/>
        </w:rPr>
        <w:tab/>
        <w:t>Standard Methods</w:t>
      </w:r>
      <w:bookmarkEnd w:id="2231"/>
      <w:bookmarkEnd w:id="2232"/>
      <w:bookmarkEnd w:id="2233"/>
      <w:bookmarkEnd w:id="2243"/>
      <w:bookmarkEnd w:id="2244"/>
    </w:p>
    <w:p w14:paraId="47A1782C" w14:textId="734E189D" w:rsidR="003654E0" w:rsidRPr="00D3062E" w:rsidRDefault="003654E0" w:rsidP="000B7712">
      <w:pPr>
        <w:pStyle w:val="6"/>
      </w:pPr>
      <w:bookmarkStart w:id="2245" w:name="_Toc157434748"/>
      <w:bookmarkStart w:id="2246" w:name="_Toc157436463"/>
      <w:bookmarkStart w:id="2247" w:name="_Toc157440303"/>
      <w:bookmarkStart w:id="2248" w:name="_Toc85734349"/>
      <w:bookmarkStart w:id="2249" w:name="_Toc89431648"/>
      <w:bookmarkStart w:id="2250" w:name="_Toc97042460"/>
      <w:bookmarkStart w:id="2251" w:name="_Toc97045604"/>
      <w:bookmarkStart w:id="2252" w:name="_Toc97155349"/>
      <w:bookmarkStart w:id="2253" w:name="_Toc101521486"/>
      <w:bookmarkStart w:id="2254" w:name="_Toc120537598"/>
      <w:bookmarkStart w:id="2255" w:name="_Toc151743160"/>
      <w:bookmarkStart w:id="2256" w:name="_Toc151743625"/>
      <w:bookmarkStart w:id="2257" w:name="_Toc160649975"/>
      <w:bookmarkStart w:id="2258" w:name="_Toc160651850"/>
      <w:bookmarkEnd w:id="2234"/>
      <w:bookmarkEnd w:id="2235"/>
      <w:bookmarkEnd w:id="2236"/>
      <w:bookmarkEnd w:id="2237"/>
      <w:bookmarkEnd w:id="2238"/>
      <w:bookmarkEnd w:id="2239"/>
      <w:bookmarkEnd w:id="2240"/>
      <w:bookmarkEnd w:id="2241"/>
      <w:bookmarkEnd w:id="2242"/>
      <w:r w:rsidRPr="00D3062E">
        <w:t>6.4.5.2.3.1</w:t>
      </w:r>
      <w:r w:rsidRPr="00D3062E">
        <w:tab/>
        <w:t>POST</w:t>
      </w:r>
      <w:bookmarkEnd w:id="2245"/>
      <w:bookmarkEnd w:id="2246"/>
      <w:bookmarkEnd w:id="2247"/>
      <w:bookmarkEnd w:id="2257"/>
      <w:bookmarkEnd w:id="2258"/>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lastRenderedPageBreak/>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2259" w:name="_Toc157434749"/>
      <w:bookmarkStart w:id="2260" w:name="_Toc157436464"/>
      <w:bookmarkStart w:id="2261" w:name="_Toc157440304"/>
      <w:bookmarkStart w:id="2262" w:name="_Toc85734350"/>
      <w:bookmarkStart w:id="2263" w:name="_Toc89431649"/>
      <w:bookmarkStart w:id="2264" w:name="_Toc97042461"/>
      <w:bookmarkStart w:id="2265" w:name="_Toc97045605"/>
      <w:bookmarkStart w:id="2266" w:name="_Toc97155350"/>
      <w:bookmarkStart w:id="2267" w:name="_Toc101521487"/>
      <w:bookmarkStart w:id="2268" w:name="_Toc120537599"/>
      <w:bookmarkStart w:id="2269" w:name="_Toc151743161"/>
      <w:bookmarkStart w:id="2270" w:name="_Toc151743626"/>
      <w:bookmarkStart w:id="2271" w:name="_Toc160649976"/>
      <w:bookmarkStart w:id="2272" w:name="_Toc160651851"/>
      <w:bookmarkEnd w:id="2248"/>
      <w:bookmarkEnd w:id="2249"/>
      <w:bookmarkEnd w:id="2250"/>
      <w:bookmarkEnd w:id="2251"/>
      <w:bookmarkEnd w:id="2252"/>
      <w:bookmarkEnd w:id="2253"/>
      <w:bookmarkEnd w:id="2254"/>
      <w:bookmarkEnd w:id="2255"/>
      <w:bookmarkEnd w:id="2256"/>
      <w:r w:rsidRPr="00D3062E">
        <w:t>6.4.6</w:t>
      </w:r>
      <w:r w:rsidRPr="00D3062E">
        <w:tab/>
        <w:t>Data Model</w:t>
      </w:r>
      <w:bookmarkEnd w:id="2259"/>
      <w:bookmarkEnd w:id="2260"/>
      <w:bookmarkEnd w:id="2261"/>
      <w:bookmarkEnd w:id="2271"/>
      <w:bookmarkEnd w:id="2272"/>
    </w:p>
    <w:p w14:paraId="59999A0A" w14:textId="2636DD39" w:rsidR="003654E0" w:rsidRPr="00D3062E" w:rsidRDefault="003654E0" w:rsidP="003654E0">
      <w:pPr>
        <w:pStyle w:val="41"/>
        <w:rPr>
          <w:lang w:eastAsia="zh-CN"/>
        </w:rPr>
      </w:pPr>
      <w:bookmarkStart w:id="2273" w:name="_Toc157434750"/>
      <w:bookmarkStart w:id="2274" w:name="_Toc157436465"/>
      <w:bookmarkStart w:id="2275" w:name="_Toc157440305"/>
      <w:bookmarkStart w:id="2276" w:name="_Toc85734351"/>
      <w:bookmarkStart w:id="2277" w:name="_Toc89431650"/>
      <w:bookmarkStart w:id="2278" w:name="_Toc97042462"/>
      <w:bookmarkStart w:id="2279" w:name="_Toc97045606"/>
      <w:bookmarkStart w:id="2280" w:name="_Toc97155351"/>
      <w:bookmarkStart w:id="2281" w:name="_Toc101521488"/>
      <w:bookmarkStart w:id="2282" w:name="_Toc120537600"/>
      <w:bookmarkStart w:id="2283" w:name="_Toc151743162"/>
      <w:bookmarkStart w:id="2284" w:name="_Toc151743627"/>
      <w:bookmarkStart w:id="2285" w:name="_Toc160649977"/>
      <w:bookmarkStart w:id="2286" w:name="_Toc160651852"/>
      <w:bookmarkEnd w:id="2262"/>
      <w:bookmarkEnd w:id="2263"/>
      <w:bookmarkEnd w:id="2264"/>
      <w:bookmarkEnd w:id="2265"/>
      <w:bookmarkEnd w:id="2266"/>
      <w:bookmarkEnd w:id="2267"/>
      <w:bookmarkEnd w:id="2268"/>
      <w:bookmarkEnd w:id="2269"/>
      <w:bookmarkEnd w:id="2270"/>
      <w:r w:rsidRPr="00D3062E">
        <w:t>6.4.6</w:t>
      </w:r>
      <w:r w:rsidRPr="00D3062E">
        <w:rPr>
          <w:lang w:eastAsia="zh-CN"/>
        </w:rPr>
        <w:t>.1</w:t>
      </w:r>
      <w:r w:rsidRPr="00D3062E">
        <w:rPr>
          <w:lang w:eastAsia="zh-CN"/>
        </w:rPr>
        <w:tab/>
        <w:t>General</w:t>
      </w:r>
      <w:bookmarkEnd w:id="2273"/>
      <w:bookmarkEnd w:id="2274"/>
      <w:bookmarkEnd w:id="2275"/>
      <w:bookmarkEnd w:id="2285"/>
      <w:bookmarkEnd w:id="2286"/>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2287" w:name="_Toc157434751"/>
      <w:bookmarkStart w:id="2288" w:name="_Toc157436466"/>
      <w:bookmarkStart w:id="2289" w:name="_Toc157440306"/>
      <w:bookmarkStart w:id="2290" w:name="_Toc85734352"/>
      <w:bookmarkStart w:id="2291" w:name="_Toc89431651"/>
      <w:bookmarkStart w:id="2292" w:name="_Toc97042463"/>
      <w:bookmarkStart w:id="2293" w:name="_Toc97045607"/>
      <w:bookmarkStart w:id="2294" w:name="_Toc97155352"/>
      <w:bookmarkStart w:id="2295" w:name="_Toc101521489"/>
      <w:bookmarkStart w:id="2296" w:name="_Toc120537601"/>
      <w:bookmarkStart w:id="2297" w:name="_Toc151743163"/>
      <w:bookmarkStart w:id="2298" w:name="_Toc151743628"/>
      <w:bookmarkStart w:id="2299" w:name="_Toc160649978"/>
      <w:bookmarkStart w:id="2300" w:name="_Toc160651853"/>
      <w:bookmarkEnd w:id="2276"/>
      <w:bookmarkEnd w:id="2277"/>
      <w:bookmarkEnd w:id="2278"/>
      <w:bookmarkEnd w:id="2279"/>
      <w:bookmarkEnd w:id="2280"/>
      <w:bookmarkEnd w:id="2281"/>
      <w:bookmarkEnd w:id="2282"/>
      <w:bookmarkEnd w:id="2283"/>
      <w:bookmarkEnd w:id="2284"/>
      <w:r w:rsidRPr="00D3062E">
        <w:rPr>
          <w:lang w:eastAsia="zh-CN"/>
        </w:rPr>
        <w:t>6.4.6.2</w:t>
      </w:r>
      <w:r w:rsidRPr="00D3062E">
        <w:rPr>
          <w:lang w:eastAsia="zh-CN"/>
        </w:rPr>
        <w:tab/>
        <w:t>Structured data types</w:t>
      </w:r>
      <w:bookmarkEnd w:id="2287"/>
      <w:bookmarkEnd w:id="2288"/>
      <w:bookmarkEnd w:id="2289"/>
      <w:bookmarkEnd w:id="2299"/>
      <w:bookmarkEnd w:id="2300"/>
    </w:p>
    <w:p w14:paraId="0C2CFA79" w14:textId="48EE64FF" w:rsidR="003654E0" w:rsidRPr="00D3062E" w:rsidRDefault="003654E0" w:rsidP="003654E0">
      <w:pPr>
        <w:pStyle w:val="51"/>
        <w:rPr>
          <w:lang w:eastAsia="zh-CN"/>
        </w:rPr>
      </w:pPr>
      <w:bookmarkStart w:id="2301" w:name="_Toc157434752"/>
      <w:bookmarkStart w:id="2302" w:name="_Toc157436467"/>
      <w:bookmarkStart w:id="2303" w:name="_Toc157440307"/>
      <w:bookmarkStart w:id="2304" w:name="_Toc160649979"/>
      <w:bookmarkStart w:id="2305" w:name="_Toc160651854"/>
      <w:bookmarkEnd w:id="2290"/>
      <w:bookmarkEnd w:id="2291"/>
      <w:bookmarkEnd w:id="2292"/>
      <w:bookmarkEnd w:id="2293"/>
      <w:bookmarkEnd w:id="2294"/>
      <w:bookmarkEnd w:id="2295"/>
      <w:bookmarkEnd w:id="2296"/>
      <w:bookmarkEnd w:id="2297"/>
      <w:bookmarkEnd w:id="2298"/>
      <w:r w:rsidRPr="00D3062E">
        <w:rPr>
          <w:lang w:eastAsia="zh-CN"/>
        </w:rPr>
        <w:t>6.4.6.2.1</w:t>
      </w:r>
      <w:r w:rsidRPr="00D3062E">
        <w:rPr>
          <w:lang w:eastAsia="zh-CN"/>
        </w:rPr>
        <w:tab/>
        <w:t>Introduction</w:t>
      </w:r>
      <w:bookmarkEnd w:id="2301"/>
      <w:bookmarkEnd w:id="2302"/>
      <w:bookmarkEnd w:id="2303"/>
      <w:bookmarkEnd w:id="2304"/>
      <w:bookmarkEnd w:id="2305"/>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2306" w:name="_Toc157434753"/>
      <w:bookmarkStart w:id="2307" w:name="_Toc157436468"/>
      <w:bookmarkStart w:id="2308" w:name="_Toc157440308"/>
      <w:bookmarkStart w:id="2309" w:name="_Toc160649980"/>
      <w:bookmarkStart w:id="2310" w:name="_Toc160651855"/>
      <w:r w:rsidRPr="00D3062E">
        <w:lastRenderedPageBreak/>
        <w:t>6.4.6.2.2</w:t>
      </w:r>
      <w:r w:rsidRPr="00D3062E">
        <w:tab/>
        <w:t>Type: NetSliceOptSubsc</w:t>
      </w:r>
      <w:bookmarkEnd w:id="2306"/>
      <w:bookmarkEnd w:id="2307"/>
      <w:bookmarkEnd w:id="2308"/>
      <w:bookmarkEnd w:id="2309"/>
      <w:bookmarkEnd w:id="2310"/>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4B2B97">
      <w:pPr>
        <w:keepNext/>
        <w:keepLines/>
        <w:spacing w:before="120"/>
        <w:ind w:left="1701" w:hanging="1701"/>
        <w:outlineLvl w:val="4"/>
        <w:rPr>
          <w:rFonts w:ascii="Arial" w:hAnsi="Arial"/>
          <w:sz w:val="22"/>
        </w:rPr>
      </w:pPr>
      <w:r w:rsidRPr="00D3062E">
        <w:rPr>
          <w:rFonts w:ascii="Arial" w:hAnsi="Arial"/>
          <w:sz w:val="22"/>
        </w:rPr>
        <w:lastRenderedPageBreak/>
        <w:t>6.4.6.2.3</w:t>
      </w:r>
      <w:r w:rsidRPr="00D3062E">
        <w:rPr>
          <w:rFonts w:ascii="Arial" w:hAnsi="Arial"/>
          <w:sz w:val="22"/>
        </w:rPr>
        <w:tab/>
        <w:t>Type: NetSliceOptSubscPatch</w:t>
      </w:r>
    </w:p>
    <w:p w14:paraId="528EB196" w14:textId="77777777" w:rsidR="004B2B97" w:rsidRPr="00D3062E" w:rsidRDefault="004B2B97" w:rsidP="004B2B97">
      <w:pPr>
        <w:keepNext/>
        <w:keepLines/>
        <w:spacing w:before="60"/>
        <w:jc w:val="center"/>
        <w:rPr>
          <w:rFonts w:ascii="Arial" w:hAnsi="Arial"/>
          <w:b/>
        </w:rPr>
      </w:pPr>
      <w:r w:rsidRPr="00D3062E">
        <w:rPr>
          <w:rFonts w:ascii="Arial" w:hAnsi="Arial"/>
          <w:b/>
          <w:noProof/>
        </w:rPr>
        <w:t>Table </w:t>
      </w:r>
      <w:r w:rsidRPr="00D3062E">
        <w:rPr>
          <w:rFonts w:ascii="Arial" w:hAnsi="Arial"/>
          <w:b/>
        </w:rPr>
        <w:t xml:space="preserve">6.4.6.2.3-1: </w:t>
      </w:r>
      <w:r w:rsidRPr="00D3062E">
        <w:rPr>
          <w:rFonts w:ascii="Arial" w:hAnsi="Arial"/>
          <w:b/>
          <w:noProof/>
        </w:rPr>
        <w:t xml:space="preserve">Definition of type </w:t>
      </w:r>
      <w:r w:rsidRPr="00D3062E">
        <w:rPr>
          <w:rFonts w:ascii="Arial" w:hAnsi="Arial"/>
          <w:b/>
        </w:rPr>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A66268">
            <w:pPr>
              <w:keepNext/>
              <w:keepLines/>
              <w:spacing w:after="0"/>
              <w:jc w:val="center"/>
              <w:rPr>
                <w:rFonts w:ascii="Arial" w:hAnsi="Arial"/>
                <w:b/>
                <w:sz w:val="18"/>
              </w:rPr>
            </w:pPr>
            <w:r w:rsidRPr="00D3062E">
              <w:rPr>
                <w:rFonts w:ascii="Arial" w:hAnsi="Arial"/>
                <w:b/>
                <w:sz w:val="18"/>
              </w:rPr>
              <w:t>Attribute name</w:t>
            </w:r>
          </w:p>
        </w:tc>
        <w:tc>
          <w:tcPr>
            <w:tcW w:w="1417" w:type="dxa"/>
            <w:shd w:val="clear" w:color="auto" w:fill="C0C0C0"/>
            <w:vAlign w:val="center"/>
            <w:hideMark/>
          </w:tcPr>
          <w:p w14:paraId="72B7C209" w14:textId="77777777" w:rsidR="004B2B97" w:rsidRPr="00D3062E" w:rsidRDefault="004B2B97" w:rsidP="00A66268">
            <w:pPr>
              <w:keepNext/>
              <w:keepLines/>
              <w:spacing w:after="0"/>
              <w:jc w:val="center"/>
              <w:rPr>
                <w:rFonts w:ascii="Arial" w:hAnsi="Arial"/>
                <w:b/>
                <w:sz w:val="18"/>
              </w:rPr>
            </w:pPr>
            <w:r w:rsidRPr="00D3062E">
              <w:rPr>
                <w:rFonts w:ascii="Arial" w:hAnsi="Arial"/>
                <w:b/>
                <w:sz w:val="18"/>
              </w:rPr>
              <w:t>Data type</w:t>
            </w:r>
          </w:p>
        </w:tc>
        <w:tc>
          <w:tcPr>
            <w:tcW w:w="425" w:type="dxa"/>
            <w:shd w:val="clear" w:color="auto" w:fill="C0C0C0"/>
            <w:vAlign w:val="center"/>
            <w:hideMark/>
          </w:tcPr>
          <w:p w14:paraId="0E9BC085" w14:textId="77777777" w:rsidR="004B2B97" w:rsidRPr="00D3062E" w:rsidRDefault="004B2B97" w:rsidP="00A66268">
            <w:pPr>
              <w:keepNext/>
              <w:keepLines/>
              <w:spacing w:after="0"/>
              <w:jc w:val="center"/>
              <w:rPr>
                <w:rFonts w:ascii="Arial" w:hAnsi="Arial"/>
                <w:b/>
                <w:sz w:val="18"/>
              </w:rPr>
            </w:pPr>
            <w:r w:rsidRPr="00D3062E">
              <w:rPr>
                <w:rFonts w:ascii="Arial" w:hAnsi="Arial"/>
                <w:b/>
                <w:sz w:val="18"/>
              </w:rPr>
              <w:t>P</w:t>
            </w:r>
          </w:p>
        </w:tc>
        <w:tc>
          <w:tcPr>
            <w:tcW w:w="1134" w:type="dxa"/>
            <w:shd w:val="clear" w:color="auto" w:fill="C0C0C0"/>
            <w:vAlign w:val="center"/>
          </w:tcPr>
          <w:p w14:paraId="08355B5A" w14:textId="77777777" w:rsidR="004B2B97" w:rsidRPr="00D3062E" w:rsidRDefault="004B2B97" w:rsidP="00A66268">
            <w:pPr>
              <w:keepNext/>
              <w:keepLines/>
              <w:spacing w:after="0"/>
              <w:jc w:val="center"/>
              <w:rPr>
                <w:rFonts w:ascii="Arial" w:hAnsi="Arial"/>
                <w:b/>
                <w:sz w:val="18"/>
              </w:rPr>
            </w:pPr>
            <w:r w:rsidRPr="00D3062E">
              <w:rPr>
                <w:rFonts w:ascii="Arial" w:hAnsi="Arial"/>
                <w:b/>
                <w:sz w:val="18"/>
              </w:rPr>
              <w:t>Cardinality</w:t>
            </w:r>
          </w:p>
        </w:tc>
        <w:tc>
          <w:tcPr>
            <w:tcW w:w="3686" w:type="dxa"/>
            <w:shd w:val="clear" w:color="auto" w:fill="C0C0C0"/>
            <w:vAlign w:val="center"/>
            <w:hideMark/>
          </w:tcPr>
          <w:p w14:paraId="01FE458B" w14:textId="77777777" w:rsidR="004B2B97" w:rsidRPr="00D3062E" w:rsidRDefault="004B2B97" w:rsidP="00A66268">
            <w:pPr>
              <w:keepNext/>
              <w:keepLines/>
              <w:spacing w:after="0"/>
              <w:jc w:val="center"/>
              <w:rPr>
                <w:rFonts w:ascii="Arial" w:hAnsi="Arial" w:cs="Arial"/>
                <w:b/>
                <w:sz w:val="18"/>
                <w:szCs w:val="18"/>
              </w:rPr>
            </w:pPr>
            <w:r w:rsidRPr="00D3062E">
              <w:rPr>
                <w:rFonts w:ascii="Arial" w:hAnsi="Arial" w:cs="Arial"/>
                <w:b/>
                <w:sz w:val="18"/>
                <w:szCs w:val="18"/>
              </w:rPr>
              <w:t>Description</w:t>
            </w:r>
          </w:p>
        </w:tc>
        <w:tc>
          <w:tcPr>
            <w:tcW w:w="1307" w:type="dxa"/>
            <w:shd w:val="clear" w:color="auto" w:fill="C0C0C0"/>
            <w:vAlign w:val="center"/>
          </w:tcPr>
          <w:p w14:paraId="12BEA1AB" w14:textId="77777777" w:rsidR="004B2B97" w:rsidRPr="00D3062E" w:rsidRDefault="004B2B97" w:rsidP="00A66268">
            <w:pPr>
              <w:keepNext/>
              <w:keepLines/>
              <w:spacing w:after="0"/>
              <w:jc w:val="center"/>
              <w:rPr>
                <w:rFonts w:ascii="Arial" w:hAnsi="Arial" w:cs="Arial"/>
                <w:b/>
                <w:sz w:val="18"/>
                <w:szCs w:val="18"/>
              </w:rPr>
            </w:pPr>
            <w:r w:rsidRPr="00D3062E">
              <w:rPr>
                <w:rFonts w:ascii="Arial" w:hAnsi="Arial" w:cs="Arial"/>
                <w:b/>
                <w:sz w:val="18"/>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A66268">
            <w:pPr>
              <w:keepNext/>
              <w:keepLines/>
              <w:spacing w:after="0"/>
              <w:rPr>
                <w:rFonts w:ascii="Arial" w:hAnsi="Arial"/>
                <w:sz w:val="18"/>
              </w:rPr>
            </w:pPr>
            <w:r w:rsidRPr="00D3062E">
              <w:rPr>
                <w:rFonts w:ascii="Arial" w:hAnsi="Arial"/>
                <w:sz w:val="18"/>
              </w:rPr>
              <w:t>notifUri</w:t>
            </w:r>
          </w:p>
        </w:tc>
        <w:tc>
          <w:tcPr>
            <w:tcW w:w="1417" w:type="dxa"/>
            <w:vAlign w:val="center"/>
          </w:tcPr>
          <w:p w14:paraId="5EAA9048" w14:textId="77777777" w:rsidR="004B2B97" w:rsidRPr="00D3062E" w:rsidRDefault="004B2B97" w:rsidP="00A66268">
            <w:pPr>
              <w:keepNext/>
              <w:keepLines/>
              <w:spacing w:after="0"/>
              <w:rPr>
                <w:rFonts w:ascii="Arial" w:hAnsi="Arial"/>
                <w:sz w:val="18"/>
              </w:rPr>
            </w:pPr>
            <w:r w:rsidRPr="00D3062E">
              <w:rPr>
                <w:rFonts w:ascii="Arial" w:hAnsi="Arial"/>
                <w:sz w:val="18"/>
              </w:rPr>
              <w:t>Uri</w:t>
            </w:r>
          </w:p>
        </w:tc>
        <w:tc>
          <w:tcPr>
            <w:tcW w:w="425" w:type="dxa"/>
            <w:vAlign w:val="center"/>
          </w:tcPr>
          <w:p w14:paraId="506DF43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M</w:t>
            </w:r>
          </w:p>
        </w:tc>
        <w:tc>
          <w:tcPr>
            <w:tcW w:w="1134" w:type="dxa"/>
            <w:vAlign w:val="center"/>
          </w:tcPr>
          <w:p w14:paraId="253EEEEC" w14:textId="77777777" w:rsidR="004B2B97" w:rsidRPr="00D3062E" w:rsidRDefault="004B2B97" w:rsidP="00A66268">
            <w:pPr>
              <w:keepNext/>
              <w:keepLines/>
              <w:spacing w:after="0"/>
              <w:jc w:val="center"/>
              <w:rPr>
                <w:rFonts w:ascii="Arial" w:hAnsi="Arial"/>
                <w:sz w:val="18"/>
              </w:rPr>
            </w:pPr>
            <w:r w:rsidRPr="00D3062E">
              <w:rPr>
                <w:rFonts w:ascii="Arial" w:hAnsi="Arial"/>
                <w:sz w:val="18"/>
              </w:rPr>
              <w:t>1</w:t>
            </w:r>
          </w:p>
        </w:tc>
        <w:tc>
          <w:tcPr>
            <w:tcW w:w="3686" w:type="dxa"/>
            <w:vAlign w:val="center"/>
          </w:tcPr>
          <w:p w14:paraId="7A60A0C2" w14:textId="77777777" w:rsidR="004B2B97" w:rsidRPr="00D3062E" w:rsidRDefault="004B2B97" w:rsidP="00A66268">
            <w:pPr>
              <w:keepNext/>
              <w:keepLines/>
              <w:spacing w:after="0"/>
              <w:rPr>
                <w:rFonts w:ascii="Arial" w:hAnsi="Arial"/>
                <w:sz w:val="18"/>
              </w:rPr>
            </w:pPr>
            <w:r w:rsidRPr="00D3062E">
              <w:rPr>
                <w:rFonts w:ascii="Arial" w:hAnsi="Arial"/>
                <w:sz w:val="18"/>
              </w:rPr>
              <w:t>Contains the URI via which notifications shall be provided.</w:t>
            </w:r>
          </w:p>
        </w:tc>
        <w:tc>
          <w:tcPr>
            <w:tcW w:w="1307" w:type="dxa"/>
            <w:vAlign w:val="center"/>
          </w:tcPr>
          <w:p w14:paraId="68042830" w14:textId="77777777" w:rsidR="004B2B97" w:rsidRPr="00D3062E" w:rsidRDefault="004B2B97" w:rsidP="00A66268">
            <w:pPr>
              <w:keepNext/>
              <w:keepLines/>
              <w:spacing w:after="0"/>
              <w:rPr>
                <w:rFonts w:ascii="Arial" w:hAnsi="Arial" w:cs="Arial"/>
                <w:sz w:val="18"/>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417" w:type="dxa"/>
            <w:vAlign w:val="center"/>
          </w:tcPr>
          <w:p w14:paraId="33CEB681"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425" w:type="dxa"/>
            <w:vAlign w:val="center"/>
          </w:tcPr>
          <w:p w14:paraId="1C3C504C" w14:textId="77777777" w:rsidR="004B2B97" w:rsidRPr="00D3062E" w:rsidRDefault="004B2B97" w:rsidP="00A66268">
            <w:pPr>
              <w:keepNext/>
              <w:keepLines/>
              <w:spacing w:after="0"/>
              <w:jc w:val="center"/>
              <w:rPr>
                <w:rFonts w:ascii="Arial" w:hAnsi="Arial"/>
                <w:sz w:val="18"/>
              </w:rPr>
            </w:pPr>
            <w:r w:rsidRPr="00D3062E">
              <w:rPr>
                <w:rFonts w:ascii="Arial" w:hAnsi="Arial"/>
                <w:sz w:val="18"/>
              </w:rPr>
              <w:t>O</w:t>
            </w:r>
          </w:p>
        </w:tc>
        <w:tc>
          <w:tcPr>
            <w:tcW w:w="1134" w:type="dxa"/>
            <w:vAlign w:val="center"/>
          </w:tcPr>
          <w:p w14:paraId="50E132D9" w14:textId="77777777" w:rsidR="004B2B97" w:rsidRPr="00D3062E" w:rsidRDefault="004B2B97" w:rsidP="00A66268">
            <w:pPr>
              <w:keepNext/>
              <w:keepLines/>
              <w:spacing w:after="0"/>
              <w:jc w:val="center"/>
              <w:rPr>
                <w:rFonts w:ascii="Arial" w:hAnsi="Arial"/>
                <w:sz w:val="18"/>
                <w:lang w:eastAsia="zh-CN"/>
              </w:rPr>
            </w:pPr>
            <w:r w:rsidRPr="00D3062E">
              <w:rPr>
                <w:rFonts w:ascii="Arial" w:hAnsi="Arial"/>
                <w:sz w:val="18"/>
              </w:rPr>
              <w:t>0..1</w:t>
            </w:r>
          </w:p>
        </w:tc>
        <w:tc>
          <w:tcPr>
            <w:tcW w:w="3686" w:type="dxa"/>
            <w:vAlign w:val="center"/>
          </w:tcPr>
          <w:p w14:paraId="6A68945C" w14:textId="77777777" w:rsidR="004B2B97" w:rsidRPr="00D3062E" w:rsidRDefault="004B2B97" w:rsidP="00A66268">
            <w:pPr>
              <w:keepNext/>
              <w:keepLines/>
              <w:spacing w:after="0"/>
              <w:rPr>
                <w:rFonts w:ascii="Arial" w:hAnsi="Arial"/>
                <w:sz w:val="18"/>
              </w:rPr>
            </w:pPr>
            <w:r w:rsidRPr="00D3062E">
              <w:rPr>
                <w:rFonts w:ascii="Arial" w:hAnsi="Arial"/>
                <w:sz w:val="18"/>
              </w:rPr>
              <w:t>Contains the identifier for the network slice.</w:t>
            </w:r>
          </w:p>
          <w:p w14:paraId="49106BFB" w14:textId="77777777" w:rsidR="004B2B97" w:rsidRPr="00D3062E" w:rsidRDefault="004B2B97" w:rsidP="00A66268">
            <w:pPr>
              <w:keepNext/>
              <w:keepLines/>
              <w:spacing w:after="0"/>
              <w:rPr>
                <w:rFonts w:ascii="Arial" w:hAnsi="Arial"/>
                <w:sz w:val="18"/>
              </w:rPr>
            </w:pPr>
          </w:p>
          <w:p w14:paraId="160B5EDE" w14:textId="77777777" w:rsidR="004B2B97" w:rsidRPr="00D3062E" w:rsidRDefault="004B2B97" w:rsidP="00A66268">
            <w:pPr>
              <w:keepNext/>
              <w:keepLines/>
              <w:spacing w:after="0"/>
              <w:rPr>
                <w:rFonts w:ascii="Arial" w:hAnsi="Arial"/>
                <w:sz w:val="18"/>
              </w:rPr>
            </w:pPr>
            <w:r w:rsidRPr="00D3062E">
              <w:rPr>
                <w:rFonts w:ascii="Arial" w:hAnsi="Arial"/>
                <w:sz w:val="18"/>
              </w:rPr>
              <w:t>(NOTE)</w:t>
            </w:r>
          </w:p>
        </w:tc>
        <w:tc>
          <w:tcPr>
            <w:tcW w:w="1307" w:type="dxa"/>
            <w:vAlign w:val="center"/>
          </w:tcPr>
          <w:p w14:paraId="4D432697" w14:textId="77777777" w:rsidR="004B2B97" w:rsidRPr="00D3062E" w:rsidRDefault="004B2B97" w:rsidP="00A66268">
            <w:pPr>
              <w:keepNext/>
              <w:keepLines/>
              <w:spacing w:after="0"/>
              <w:rPr>
                <w:rFonts w:ascii="Arial" w:hAnsi="Arial" w:cs="Arial"/>
                <w:sz w:val="18"/>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A66268">
            <w:pPr>
              <w:keepNext/>
              <w:keepLines/>
              <w:spacing w:after="0"/>
              <w:rPr>
                <w:rFonts w:ascii="Arial" w:hAnsi="Arial"/>
                <w:sz w:val="18"/>
              </w:rPr>
            </w:pPr>
            <w:r w:rsidRPr="00D3062E">
              <w:rPr>
                <w:rFonts w:ascii="Arial" w:hAnsi="Arial"/>
                <w:sz w:val="18"/>
              </w:rPr>
              <w:t>dnn</w:t>
            </w:r>
          </w:p>
        </w:tc>
        <w:tc>
          <w:tcPr>
            <w:tcW w:w="1417" w:type="dxa"/>
            <w:vAlign w:val="center"/>
          </w:tcPr>
          <w:p w14:paraId="11153924" w14:textId="77777777" w:rsidR="004B2B97" w:rsidRPr="00D3062E" w:rsidRDefault="004B2B97" w:rsidP="00A66268">
            <w:pPr>
              <w:keepNext/>
              <w:keepLines/>
              <w:spacing w:after="0"/>
              <w:rPr>
                <w:rFonts w:ascii="Arial" w:hAnsi="Arial"/>
                <w:sz w:val="18"/>
              </w:rPr>
            </w:pPr>
            <w:r w:rsidRPr="00D3062E">
              <w:rPr>
                <w:rFonts w:ascii="Arial" w:hAnsi="Arial"/>
                <w:sz w:val="18"/>
              </w:rPr>
              <w:t>Dnn</w:t>
            </w:r>
          </w:p>
        </w:tc>
        <w:tc>
          <w:tcPr>
            <w:tcW w:w="425" w:type="dxa"/>
            <w:vAlign w:val="center"/>
          </w:tcPr>
          <w:p w14:paraId="763DD784" w14:textId="77777777" w:rsidR="004B2B97" w:rsidRPr="00D3062E" w:rsidRDefault="004B2B97" w:rsidP="00A66268">
            <w:pPr>
              <w:keepNext/>
              <w:keepLines/>
              <w:spacing w:after="0"/>
              <w:jc w:val="center"/>
              <w:rPr>
                <w:rFonts w:ascii="Arial" w:hAnsi="Arial"/>
                <w:sz w:val="18"/>
              </w:rPr>
            </w:pPr>
            <w:r w:rsidRPr="00D3062E">
              <w:rPr>
                <w:rFonts w:ascii="Arial" w:hAnsi="Arial"/>
                <w:sz w:val="18"/>
              </w:rPr>
              <w:t>O</w:t>
            </w:r>
          </w:p>
        </w:tc>
        <w:tc>
          <w:tcPr>
            <w:tcW w:w="1134" w:type="dxa"/>
            <w:vAlign w:val="center"/>
          </w:tcPr>
          <w:p w14:paraId="3D81E10F" w14:textId="77777777" w:rsidR="004B2B97" w:rsidRPr="00D3062E" w:rsidRDefault="004B2B97" w:rsidP="00A66268">
            <w:pPr>
              <w:keepNext/>
              <w:keepLines/>
              <w:spacing w:after="0"/>
              <w:jc w:val="center"/>
              <w:rPr>
                <w:rFonts w:ascii="Arial" w:hAnsi="Arial"/>
                <w:sz w:val="18"/>
              </w:rPr>
            </w:pPr>
            <w:r w:rsidRPr="00D3062E">
              <w:rPr>
                <w:rFonts w:ascii="Arial" w:hAnsi="Arial"/>
                <w:sz w:val="18"/>
              </w:rPr>
              <w:t>0..1</w:t>
            </w:r>
          </w:p>
        </w:tc>
        <w:tc>
          <w:tcPr>
            <w:tcW w:w="3686" w:type="dxa"/>
            <w:vAlign w:val="center"/>
          </w:tcPr>
          <w:p w14:paraId="3AA3CAE6" w14:textId="77777777" w:rsidR="004B2B97" w:rsidRPr="00D3062E" w:rsidRDefault="004B2B97" w:rsidP="00A66268">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38ABBA37" w14:textId="77777777" w:rsidR="004B2B97" w:rsidRPr="00D3062E" w:rsidRDefault="004B2B97" w:rsidP="00A66268">
            <w:pPr>
              <w:keepNext/>
              <w:keepLines/>
              <w:spacing w:after="0"/>
              <w:rPr>
                <w:rFonts w:ascii="Arial" w:hAnsi="Arial"/>
                <w:sz w:val="18"/>
              </w:rPr>
            </w:pPr>
          </w:p>
          <w:p w14:paraId="2F138F99" w14:textId="77777777" w:rsidR="004B2B97" w:rsidRPr="00D3062E" w:rsidRDefault="004B2B97" w:rsidP="00A66268">
            <w:pPr>
              <w:keepNext/>
              <w:keepLines/>
              <w:spacing w:after="0"/>
              <w:rPr>
                <w:rFonts w:ascii="Arial" w:hAnsi="Arial"/>
                <w:sz w:val="18"/>
              </w:rPr>
            </w:pPr>
            <w:r w:rsidRPr="00D3062E">
              <w:rPr>
                <w:rFonts w:ascii="Arial" w:hAnsi="Arial"/>
                <w:sz w:val="18"/>
              </w:rPr>
              <w:t>(NOTE)</w:t>
            </w:r>
          </w:p>
        </w:tc>
        <w:tc>
          <w:tcPr>
            <w:tcW w:w="1307" w:type="dxa"/>
            <w:vAlign w:val="center"/>
          </w:tcPr>
          <w:p w14:paraId="1C789C3A" w14:textId="77777777" w:rsidR="004B2B97" w:rsidRPr="00D3062E" w:rsidRDefault="004B2B97" w:rsidP="00A66268">
            <w:pPr>
              <w:keepNext/>
              <w:keepLines/>
              <w:spacing w:after="0"/>
              <w:rPr>
                <w:rFonts w:ascii="Arial" w:hAnsi="Arial" w:cs="Arial"/>
                <w:sz w:val="18"/>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A66268">
            <w:pPr>
              <w:keepNext/>
              <w:keepLines/>
              <w:spacing w:after="0"/>
              <w:rPr>
                <w:rFonts w:ascii="Arial" w:hAnsi="Arial"/>
                <w:sz w:val="18"/>
              </w:rPr>
            </w:pPr>
            <w:r w:rsidRPr="00D3062E">
              <w:rPr>
                <w:rFonts w:ascii="Arial" w:hAnsi="Arial"/>
                <w:sz w:val="18"/>
              </w:rPr>
              <w:t>policyId</w:t>
            </w:r>
          </w:p>
        </w:tc>
        <w:tc>
          <w:tcPr>
            <w:tcW w:w="1417" w:type="dxa"/>
            <w:vAlign w:val="center"/>
          </w:tcPr>
          <w:p w14:paraId="3C0EFDFF" w14:textId="77777777" w:rsidR="004B2B97" w:rsidRPr="00D3062E" w:rsidRDefault="004B2B97" w:rsidP="00A66268">
            <w:pPr>
              <w:keepNext/>
              <w:keepLines/>
              <w:spacing w:after="0"/>
              <w:rPr>
                <w:rFonts w:ascii="Arial" w:hAnsi="Arial"/>
                <w:sz w:val="18"/>
              </w:rPr>
            </w:pPr>
            <w:r w:rsidRPr="00D3062E">
              <w:rPr>
                <w:rFonts w:ascii="Arial" w:hAnsi="Arial"/>
                <w:sz w:val="18"/>
              </w:rPr>
              <w:t>string</w:t>
            </w:r>
          </w:p>
        </w:tc>
        <w:tc>
          <w:tcPr>
            <w:tcW w:w="425" w:type="dxa"/>
            <w:vAlign w:val="center"/>
          </w:tcPr>
          <w:p w14:paraId="2632EB3E" w14:textId="77777777" w:rsidR="004B2B97" w:rsidRPr="00D3062E" w:rsidRDefault="004B2B97" w:rsidP="00A66268">
            <w:pPr>
              <w:keepNext/>
              <w:keepLines/>
              <w:spacing w:after="0"/>
              <w:jc w:val="center"/>
              <w:rPr>
                <w:rFonts w:ascii="Arial" w:hAnsi="Arial"/>
                <w:sz w:val="18"/>
              </w:rPr>
            </w:pPr>
            <w:r w:rsidRPr="00D3062E">
              <w:rPr>
                <w:rFonts w:ascii="Arial" w:hAnsi="Arial"/>
                <w:sz w:val="18"/>
              </w:rPr>
              <w:t>O</w:t>
            </w:r>
          </w:p>
        </w:tc>
        <w:tc>
          <w:tcPr>
            <w:tcW w:w="1134" w:type="dxa"/>
            <w:vAlign w:val="center"/>
          </w:tcPr>
          <w:p w14:paraId="0A776791" w14:textId="77777777" w:rsidR="004B2B97" w:rsidRPr="00D3062E" w:rsidRDefault="004B2B97" w:rsidP="00A66268">
            <w:pPr>
              <w:keepNext/>
              <w:keepLines/>
              <w:spacing w:after="0"/>
              <w:jc w:val="center"/>
              <w:rPr>
                <w:rFonts w:ascii="Arial" w:hAnsi="Arial"/>
                <w:sz w:val="18"/>
              </w:rPr>
            </w:pPr>
            <w:r w:rsidRPr="00D3062E">
              <w:rPr>
                <w:rFonts w:ascii="Arial" w:hAnsi="Arial"/>
                <w:sz w:val="18"/>
              </w:rPr>
              <w:t>0..1</w:t>
            </w:r>
          </w:p>
        </w:tc>
        <w:tc>
          <w:tcPr>
            <w:tcW w:w="3686" w:type="dxa"/>
            <w:vAlign w:val="center"/>
          </w:tcPr>
          <w:p w14:paraId="21CCE870" w14:textId="77777777" w:rsidR="004B2B97" w:rsidRPr="00D3062E" w:rsidRDefault="004B2B97" w:rsidP="00A66268">
            <w:pPr>
              <w:keepNext/>
              <w:keepLines/>
              <w:spacing w:after="0"/>
              <w:rPr>
                <w:rFonts w:ascii="Arial" w:hAnsi="Arial" w:cs="Arial"/>
                <w:sz w:val="18"/>
                <w:szCs w:val="18"/>
              </w:rPr>
            </w:pPr>
            <w:r w:rsidRPr="00D3062E">
              <w:rPr>
                <w:rFonts w:ascii="Arial" w:hAnsi="Arial" w:cs="Arial"/>
                <w:sz w:val="18"/>
                <w:szCs w:val="18"/>
              </w:rPr>
              <w:t>Identifies the VAL server policy.</w:t>
            </w:r>
          </w:p>
          <w:p w14:paraId="4CFDE475" w14:textId="77777777" w:rsidR="004B2B97" w:rsidRPr="00D3062E" w:rsidRDefault="004B2B97" w:rsidP="00A66268">
            <w:pPr>
              <w:keepNext/>
              <w:keepLines/>
              <w:spacing w:after="0"/>
              <w:rPr>
                <w:rFonts w:ascii="Arial" w:hAnsi="Arial"/>
                <w:sz w:val="18"/>
              </w:rPr>
            </w:pPr>
          </w:p>
          <w:p w14:paraId="43323931" w14:textId="77777777" w:rsidR="004B2B97" w:rsidRPr="00D3062E" w:rsidRDefault="004B2B97" w:rsidP="00A66268">
            <w:pPr>
              <w:keepNext/>
              <w:keepLines/>
              <w:spacing w:after="0"/>
              <w:rPr>
                <w:rFonts w:ascii="Arial" w:hAnsi="Arial" w:cs="Arial"/>
                <w:sz w:val="18"/>
                <w:szCs w:val="18"/>
              </w:rPr>
            </w:pPr>
            <w:r w:rsidRPr="00D3062E">
              <w:rPr>
                <w:rFonts w:ascii="Arial" w:hAnsi="Arial"/>
                <w:sz w:val="18"/>
              </w:rPr>
              <w:t>(NOTE)</w:t>
            </w:r>
          </w:p>
        </w:tc>
        <w:tc>
          <w:tcPr>
            <w:tcW w:w="1307" w:type="dxa"/>
            <w:vAlign w:val="center"/>
          </w:tcPr>
          <w:p w14:paraId="78C8DAB9" w14:textId="77777777" w:rsidR="004B2B97" w:rsidRPr="00D3062E" w:rsidRDefault="004B2B97" w:rsidP="00A66268">
            <w:pPr>
              <w:keepNext/>
              <w:keepLines/>
              <w:spacing w:after="0"/>
              <w:rPr>
                <w:rFonts w:ascii="Arial" w:hAnsi="Arial" w:cs="Arial"/>
                <w:sz w:val="18"/>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A66268">
            <w:pPr>
              <w:keepNext/>
              <w:keepLines/>
              <w:spacing w:after="0"/>
              <w:rPr>
                <w:rFonts w:ascii="Arial" w:hAnsi="Arial"/>
                <w:sz w:val="18"/>
              </w:rPr>
            </w:pPr>
            <w:r w:rsidRPr="00D3062E">
              <w:rPr>
                <w:rFonts w:ascii="Arial" w:hAnsi="Arial"/>
                <w:sz w:val="18"/>
              </w:rPr>
              <w:t>expTime</w:t>
            </w:r>
          </w:p>
        </w:tc>
        <w:tc>
          <w:tcPr>
            <w:tcW w:w="1417" w:type="dxa"/>
            <w:vAlign w:val="center"/>
          </w:tcPr>
          <w:p w14:paraId="6312EC6F" w14:textId="77777777" w:rsidR="004B2B97" w:rsidRPr="00D3062E" w:rsidRDefault="004B2B97" w:rsidP="00A66268">
            <w:pPr>
              <w:keepNext/>
              <w:keepLines/>
              <w:spacing w:after="0"/>
              <w:rPr>
                <w:rFonts w:ascii="Arial" w:hAnsi="Arial"/>
                <w:sz w:val="18"/>
              </w:rPr>
            </w:pPr>
            <w:r w:rsidRPr="00D3062E">
              <w:rPr>
                <w:rFonts w:ascii="Arial" w:hAnsi="Arial"/>
                <w:sz w:val="18"/>
              </w:rPr>
              <w:t>DateTimeRm</w:t>
            </w:r>
          </w:p>
        </w:tc>
        <w:tc>
          <w:tcPr>
            <w:tcW w:w="425" w:type="dxa"/>
            <w:vAlign w:val="center"/>
          </w:tcPr>
          <w:p w14:paraId="68053CCF" w14:textId="77777777" w:rsidR="004B2B97" w:rsidRPr="00D3062E" w:rsidRDefault="004B2B97" w:rsidP="00A66268">
            <w:pPr>
              <w:keepNext/>
              <w:keepLines/>
              <w:spacing w:after="0"/>
              <w:jc w:val="center"/>
              <w:rPr>
                <w:rFonts w:ascii="Arial" w:hAnsi="Arial"/>
                <w:sz w:val="18"/>
              </w:rPr>
            </w:pPr>
            <w:r w:rsidRPr="00D3062E">
              <w:rPr>
                <w:rFonts w:ascii="Arial" w:hAnsi="Arial"/>
                <w:sz w:val="18"/>
              </w:rPr>
              <w:t>O</w:t>
            </w:r>
          </w:p>
        </w:tc>
        <w:tc>
          <w:tcPr>
            <w:tcW w:w="1134" w:type="dxa"/>
            <w:vAlign w:val="center"/>
          </w:tcPr>
          <w:p w14:paraId="2BFAACEA" w14:textId="77777777" w:rsidR="004B2B97" w:rsidRPr="00D3062E" w:rsidRDefault="004B2B97" w:rsidP="00A66268">
            <w:pPr>
              <w:keepNext/>
              <w:keepLines/>
              <w:spacing w:after="0"/>
              <w:jc w:val="center"/>
              <w:rPr>
                <w:rFonts w:ascii="Arial" w:hAnsi="Arial"/>
                <w:sz w:val="18"/>
              </w:rPr>
            </w:pPr>
            <w:r w:rsidRPr="00D3062E">
              <w:rPr>
                <w:rFonts w:ascii="Arial" w:hAnsi="Arial"/>
                <w:sz w:val="18"/>
              </w:rPr>
              <w:t>0..1</w:t>
            </w:r>
          </w:p>
        </w:tc>
        <w:tc>
          <w:tcPr>
            <w:tcW w:w="3686" w:type="dxa"/>
            <w:vAlign w:val="center"/>
          </w:tcPr>
          <w:p w14:paraId="4AC84D12" w14:textId="77777777" w:rsidR="004B2B97" w:rsidRPr="00D3062E" w:rsidRDefault="004B2B97" w:rsidP="00A66268">
            <w:pPr>
              <w:keepNext/>
              <w:keepLines/>
              <w:spacing w:after="0"/>
              <w:rPr>
                <w:rFonts w:ascii="Arial" w:hAnsi="Arial" w:cs="Arial"/>
                <w:sz w:val="18"/>
                <w:szCs w:val="18"/>
              </w:rPr>
            </w:pPr>
            <w:r w:rsidRPr="00D3062E">
              <w:rPr>
                <w:rFonts w:ascii="Arial" w:hAnsi="Arial" w:cs="Arial"/>
                <w:sz w:val="18"/>
                <w:szCs w:val="18"/>
              </w:rPr>
              <w:t xml:space="preserve">Indicates the time at which the </w:t>
            </w:r>
            <w:r w:rsidRPr="00D3062E">
              <w:rPr>
                <w:rFonts w:ascii="Arial" w:hAnsi="Arial"/>
                <w:sz w:val="18"/>
              </w:rPr>
              <w:t>network slice optimization</w:t>
            </w:r>
            <w:r w:rsidRPr="00D3062E">
              <w:rPr>
                <w:rFonts w:ascii="Arial" w:hAnsi="Arial" w:cs="Arial"/>
                <w:sz w:val="18"/>
                <w:szCs w:val="18"/>
              </w:rPr>
              <w:t xml:space="preserve"> subscription shall expire.</w:t>
            </w:r>
          </w:p>
          <w:p w14:paraId="014190FF" w14:textId="77777777" w:rsidR="004B2B97" w:rsidRPr="00D3062E" w:rsidRDefault="004B2B97" w:rsidP="00A66268">
            <w:pPr>
              <w:keepNext/>
              <w:keepLines/>
              <w:spacing w:after="0"/>
              <w:rPr>
                <w:rFonts w:ascii="Arial" w:hAnsi="Arial" w:cs="Arial"/>
                <w:sz w:val="18"/>
                <w:szCs w:val="18"/>
              </w:rPr>
            </w:pPr>
          </w:p>
          <w:p w14:paraId="4B6437DD" w14:textId="77777777" w:rsidR="004B2B97" w:rsidRPr="00D3062E" w:rsidRDefault="004B2B97" w:rsidP="00A66268">
            <w:pPr>
              <w:keepNext/>
              <w:keepLines/>
              <w:spacing w:after="0"/>
              <w:rPr>
                <w:rFonts w:ascii="Arial" w:hAnsi="Arial" w:cs="Arial"/>
                <w:sz w:val="18"/>
                <w:szCs w:val="18"/>
              </w:rPr>
            </w:pPr>
            <w:r w:rsidRPr="00D3062E">
              <w:rPr>
                <w:rFonts w:ascii="Arial" w:hAnsi="Arial" w:cs="Arial"/>
                <w:sz w:val="18"/>
                <w:szCs w:val="18"/>
              </w:rPr>
              <w:t>This attribute may only be present in Network Slice Optimization subscription creation/update responses.</w:t>
            </w:r>
          </w:p>
          <w:p w14:paraId="5EC00016" w14:textId="77777777" w:rsidR="004B2B97" w:rsidRPr="00D3062E" w:rsidRDefault="004B2B97" w:rsidP="00A66268">
            <w:pPr>
              <w:keepNext/>
              <w:keepLines/>
              <w:spacing w:after="0"/>
              <w:rPr>
                <w:rFonts w:ascii="Arial" w:hAnsi="Arial" w:cs="Arial"/>
                <w:sz w:val="18"/>
                <w:szCs w:val="18"/>
              </w:rPr>
            </w:pPr>
          </w:p>
          <w:p w14:paraId="06D03964" w14:textId="77777777" w:rsidR="004B2B97" w:rsidRPr="00D3062E" w:rsidRDefault="004B2B97" w:rsidP="00A66268">
            <w:pPr>
              <w:keepNext/>
              <w:keepLines/>
              <w:spacing w:after="0"/>
              <w:rPr>
                <w:rFonts w:ascii="Arial" w:hAnsi="Arial" w:cs="Arial"/>
                <w:sz w:val="18"/>
                <w:szCs w:val="18"/>
              </w:rPr>
            </w:pPr>
            <w:r w:rsidRPr="00D3062E">
              <w:rPr>
                <w:rFonts w:ascii="Arial" w:hAnsi="Arial" w:cs="Arial"/>
                <w:sz w:val="18"/>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A66268">
            <w:pPr>
              <w:keepNext/>
              <w:keepLines/>
              <w:spacing w:after="0"/>
              <w:rPr>
                <w:rFonts w:ascii="Arial" w:hAnsi="Arial"/>
                <w:sz w:val="18"/>
              </w:rPr>
            </w:pPr>
          </w:p>
          <w:p w14:paraId="2BE57794" w14:textId="77777777" w:rsidR="004B2B97" w:rsidRPr="00D3062E" w:rsidRDefault="004B2B97" w:rsidP="00A66268">
            <w:pPr>
              <w:keepNext/>
              <w:keepLines/>
              <w:spacing w:after="0"/>
              <w:rPr>
                <w:rFonts w:ascii="Arial" w:hAnsi="Arial" w:cs="Arial"/>
                <w:sz w:val="18"/>
                <w:szCs w:val="18"/>
              </w:rPr>
            </w:pPr>
            <w:r w:rsidRPr="00D3062E">
              <w:rPr>
                <w:rFonts w:ascii="Arial" w:hAnsi="Arial"/>
                <w:sz w:val="18"/>
              </w:rPr>
              <w:t>(NOTE)</w:t>
            </w:r>
          </w:p>
        </w:tc>
        <w:tc>
          <w:tcPr>
            <w:tcW w:w="1307" w:type="dxa"/>
            <w:vAlign w:val="center"/>
          </w:tcPr>
          <w:p w14:paraId="1D2925AF" w14:textId="77777777" w:rsidR="004B2B97" w:rsidRPr="00D3062E" w:rsidRDefault="004B2B97" w:rsidP="00A66268">
            <w:pPr>
              <w:keepNext/>
              <w:keepLines/>
              <w:spacing w:after="0"/>
              <w:rPr>
                <w:rFonts w:ascii="Arial" w:hAnsi="Arial" w:cs="Arial"/>
                <w:sz w:val="18"/>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A66268">
            <w:pPr>
              <w:keepNext/>
              <w:keepLines/>
              <w:spacing w:after="0"/>
              <w:rPr>
                <w:rFonts w:ascii="Arial" w:hAnsi="Arial"/>
                <w:sz w:val="18"/>
              </w:rPr>
            </w:pPr>
            <w:r w:rsidRPr="00D3062E">
              <w:rPr>
                <w:rFonts w:ascii="Arial" w:hAnsi="Arial"/>
                <w:sz w:val="18"/>
              </w:rPr>
              <w:t>secPolicId</w:t>
            </w:r>
          </w:p>
        </w:tc>
        <w:tc>
          <w:tcPr>
            <w:tcW w:w="1417" w:type="dxa"/>
            <w:vAlign w:val="center"/>
          </w:tcPr>
          <w:p w14:paraId="54B4B25C" w14:textId="77777777" w:rsidR="004B2B97" w:rsidRPr="00D3062E" w:rsidRDefault="004B2B97" w:rsidP="00A66268">
            <w:pPr>
              <w:keepNext/>
              <w:keepLines/>
              <w:spacing w:after="0"/>
              <w:rPr>
                <w:rFonts w:ascii="Arial" w:hAnsi="Arial"/>
                <w:sz w:val="18"/>
              </w:rPr>
            </w:pPr>
            <w:r w:rsidRPr="00D3062E">
              <w:rPr>
                <w:rFonts w:ascii="Arial" w:hAnsi="Arial"/>
                <w:sz w:val="18"/>
              </w:rPr>
              <w:t>string</w:t>
            </w:r>
          </w:p>
        </w:tc>
        <w:tc>
          <w:tcPr>
            <w:tcW w:w="425" w:type="dxa"/>
            <w:vAlign w:val="center"/>
          </w:tcPr>
          <w:p w14:paraId="332B4FCF" w14:textId="77777777" w:rsidR="004B2B97" w:rsidRPr="00D3062E" w:rsidRDefault="004B2B97" w:rsidP="00A66268">
            <w:pPr>
              <w:keepNext/>
              <w:keepLines/>
              <w:spacing w:after="0"/>
              <w:jc w:val="center"/>
              <w:rPr>
                <w:rFonts w:ascii="Arial" w:hAnsi="Arial"/>
                <w:sz w:val="18"/>
              </w:rPr>
            </w:pPr>
            <w:r w:rsidRPr="00D3062E">
              <w:rPr>
                <w:rFonts w:ascii="Arial" w:hAnsi="Arial"/>
                <w:sz w:val="18"/>
              </w:rPr>
              <w:t>O</w:t>
            </w:r>
          </w:p>
        </w:tc>
        <w:tc>
          <w:tcPr>
            <w:tcW w:w="1134" w:type="dxa"/>
            <w:vAlign w:val="center"/>
          </w:tcPr>
          <w:p w14:paraId="1FA1909E" w14:textId="77777777" w:rsidR="004B2B97" w:rsidRPr="00D3062E" w:rsidRDefault="004B2B97" w:rsidP="00A66268">
            <w:pPr>
              <w:keepNext/>
              <w:keepLines/>
              <w:spacing w:after="0"/>
              <w:jc w:val="center"/>
              <w:rPr>
                <w:rFonts w:ascii="Arial" w:hAnsi="Arial"/>
                <w:sz w:val="18"/>
              </w:rPr>
            </w:pPr>
            <w:r w:rsidRPr="00D3062E">
              <w:rPr>
                <w:rFonts w:ascii="Arial" w:hAnsi="Arial"/>
                <w:sz w:val="18"/>
              </w:rPr>
              <w:t>0..1</w:t>
            </w:r>
          </w:p>
        </w:tc>
        <w:tc>
          <w:tcPr>
            <w:tcW w:w="3686" w:type="dxa"/>
            <w:vAlign w:val="center"/>
          </w:tcPr>
          <w:p w14:paraId="1435BDC4" w14:textId="77777777" w:rsidR="004B2B97" w:rsidRPr="00D3062E" w:rsidRDefault="004B2B97" w:rsidP="00A66268">
            <w:pPr>
              <w:keepNext/>
              <w:keepLines/>
              <w:spacing w:after="0"/>
              <w:rPr>
                <w:rFonts w:ascii="Arial" w:hAnsi="Arial" w:cs="Arial"/>
                <w:sz w:val="18"/>
                <w:szCs w:val="18"/>
              </w:rPr>
            </w:pPr>
            <w:r w:rsidRPr="00D3062E">
              <w:rPr>
                <w:rFonts w:ascii="Arial" w:hAnsi="Arial" w:cs="Arial"/>
                <w:sz w:val="18"/>
                <w:szCs w:val="18"/>
              </w:rPr>
              <w:t>Contains the identifier of the secondary policy for the network slice optimization in the case of a failed network slice optimization.</w:t>
            </w:r>
          </w:p>
          <w:p w14:paraId="6CBDBCCD" w14:textId="77777777" w:rsidR="004B2B97" w:rsidRPr="00D3062E" w:rsidRDefault="004B2B97" w:rsidP="00A66268">
            <w:pPr>
              <w:keepNext/>
              <w:keepLines/>
              <w:spacing w:after="0"/>
              <w:rPr>
                <w:rFonts w:ascii="Arial" w:hAnsi="Arial"/>
                <w:sz w:val="18"/>
              </w:rPr>
            </w:pPr>
          </w:p>
          <w:p w14:paraId="4600F1F1" w14:textId="77777777" w:rsidR="004B2B97" w:rsidRPr="00D3062E" w:rsidRDefault="004B2B97" w:rsidP="00A66268">
            <w:pPr>
              <w:keepNext/>
              <w:keepLines/>
              <w:spacing w:after="0"/>
              <w:rPr>
                <w:rFonts w:ascii="Arial" w:hAnsi="Arial" w:cs="Arial"/>
                <w:sz w:val="18"/>
                <w:szCs w:val="18"/>
              </w:rPr>
            </w:pPr>
            <w:r w:rsidRPr="00D3062E">
              <w:rPr>
                <w:rFonts w:ascii="Arial" w:hAnsi="Arial"/>
                <w:sz w:val="18"/>
              </w:rPr>
              <w:t>(NOTE)</w:t>
            </w:r>
          </w:p>
        </w:tc>
        <w:tc>
          <w:tcPr>
            <w:tcW w:w="1307" w:type="dxa"/>
            <w:vAlign w:val="center"/>
          </w:tcPr>
          <w:p w14:paraId="2D4E92ED" w14:textId="77777777" w:rsidR="004B2B97" w:rsidRPr="00D3062E" w:rsidRDefault="004B2B97" w:rsidP="00A66268">
            <w:pPr>
              <w:keepNext/>
              <w:keepLines/>
              <w:spacing w:after="0"/>
              <w:rPr>
                <w:rFonts w:ascii="Arial" w:hAnsi="Arial" w:cs="Arial"/>
                <w:sz w:val="18"/>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A66268">
            <w:pPr>
              <w:keepNext/>
              <w:keepLines/>
              <w:spacing w:after="0"/>
              <w:ind w:left="851" w:hanging="851"/>
              <w:rPr>
                <w:rFonts w:ascii="Arial" w:hAnsi="Arial"/>
                <w:sz w:val="18"/>
              </w:rPr>
            </w:pPr>
            <w:r w:rsidRPr="00D3062E">
              <w:rPr>
                <w:rFonts w:ascii="Arial" w:hAnsi="Arial"/>
                <w:sz w:val="18"/>
              </w:rPr>
              <w:t>NOTE:</w:t>
            </w:r>
            <w:r w:rsidRPr="00D3062E">
              <w:rPr>
                <w:rFonts w:ascii="Arial" w:hAnsi="Arial"/>
                <w:sz w:val="18"/>
              </w:rPr>
              <w:tab/>
            </w:r>
            <w:r w:rsidRPr="00D3062E">
              <w:rPr>
                <w:rFonts w:ascii="Arial" w:hAnsi="Arial"/>
                <w:sz w:val="18"/>
              </w:rPr>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2311" w:name="_Toc157434754"/>
      <w:bookmarkStart w:id="2312" w:name="_Toc157436469"/>
      <w:bookmarkStart w:id="2313" w:name="_Toc157440309"/>
      <w:bookmarkStart w:id="2314" w:name="_Toc151743166"/>
      <w:bookmarkStart w:id="2315" w:name="_Toc151743631"/>
      <w:bookmarkStart w:id="2316" w:name="_Toc160649981"/>
      <w:bookmarkStart w:id="2317" w:name="_Toc160651856"/>
      <w:r w:rsidRPr="00D3062E">
        <w:t>6.4.6.2.</w:t>
      </w:r>
      <w:r w:rsidR="004B2B97" w:rsidRPr="00D3062E">
        <w:t>4</w:t>
      </w:r>
      <w:r w:rsidRPr="00D3062E">
        <w:tab/>
        <w:t>Type: NetSliceOptNotif</w:t>
      </w:r>
      <w:bookmarkEnd w:id="2311"/>
      <w:bookmarkEnd w:id="2312"/>
      <w:bookmarkEnd w:id="2313"/>
      <w:bookmarkEnd w:id="2316"/>
      <w:bookmarkEnd w:id="2317"/>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2318" w:name="_Toc151743632"/>
      <w:bookmarkStart w:id="2319" w:name="_Toc151743167"/>
      <w:bookmarkStart w:id="2320" w:name="_Toc148359041"/>
      <w:bookmarkStart w:id="2321" w:name="_Toc148176991"/>
      <w:bookmarkStart w:id="2322" w:name="_Toc157434755"/>
      <w:bookmarkStart w:id="2323" w:name="_Toc157436470"/>
      <w:bookmarkStart w:id="2324" w:name="_Toc157440310"/>
      <w:bookmarkStart w:id="2325" w:name="_Toc148176992"/>
      <w:bookmarkStart w:id="2326" w:name="_Toc148359042"/>
      <w:bookmarkStart w:id="2327" w:name="_Toc151743168"/>
      <w:bookmarkStart w:id="2328" w:name="_Toc151743633"/>
      <w:bookmarkStart w:id="2329" w:name="_Toc160649982"/>
      <w:bookmarkStart w:id="2330" w:name="_Toc160651857"/>
      <w:bookmarkEnd w:id="2314"/>
      <w:bookmarkEnd w:id="2315"/>
      <w:r w:rsidRPr="00D3062E">
        <w:lastRenderedPageBreak/>
        <w:t>6.4</w:t>
      </w:r>
      <w:r w:rsidRPr="00D3062E">
        <w:rPr>
          <w:lang w:val="en-US"/>
        </w:rPr>
        <w:t>.6.3</w:t>
      </w:r>
      <w:r w:rsidRPr="00D3062E">
        <w:rPr>
          <w:lang w:val="en-US"/>
        </w:rPr>
        <w:tab/>
        <w:t>Simple data types and enumerations</w:t>
      </w:r>
      <w:bookmarkEnd w:id="2318"/>
      <w:bookmarkEnd w:id="2319"/>
      <w:bookmarkEnd w:id="2320"/>
      <w:bookmarkEnd w:id="2321"/>
      <w:bookmarkEnd w:id="2322"/>
      <w:bookmarkEnd w:id="2323"/>
      <w:bookmarkEnd w:id="2324"/>
      <w:bookmarkEnd w:id="2329"/>
      <w:bookmarkEnd w:id="2330"/>
    </w:p>
    <w:p w14:paraId="7248745E" w14:textId="6B5B488C" w:rsidR="00777298" w:rsidRPr="00D3062E" w:rsidRDefault="00777298" w:rsidP="00777298">
      <w:pPr>
        <w:pStyle w:val="51"/>
      </w:pPr>
      <w:bookmarkStart w:id="2331" w:name="_Toc157434756"/>
      <w:bookmarkStart w:id="2332" w:name="_Toc157436471"/>
      <w:bookmarkStart w:id="2333" w:name="_Toc157440311"/>
      <w:bookmarkStart w:id="2334" w:name="_Toc148176993"/>
      <w:bookmarkStart w:id="2335" w:name="_Toc148359043"/>
      <w:bookmarkStart w:id="2336" w:name="_Toc151743169"/>
      <w:bookmarkStart w:id="2337" w:name="_Toc151743634"/>
      <w:bookmarkStart w:id="2338" w:name="_Toc160649983"/>
      <w:bookmarkStart w:id="2339" w:name="_Toc160651858"/>
      <w:bookmarkEnd w:id="2325"/>
      <w:bookmarkEnd w:id="2326"/>
      <w:bookmarkEnd w:id="2327"/>
      <w:bookmarkEnd w:id="2328"/>
      <w:r w:rsidRPr="00D3062E">
        <w:t>6.4.6.3.1</w:t>
      </w:r>
      <w:r w:rsidRPr="00D3062E">
        <w:tab/>
        <w:t>Introduction</w:t>
      </w:r>
      <w:bookmarkEnd w:id="2331"/>
      <w:bookmarkEnd w:id="2332"/>
      <w:bookmarkEnd w:id="2333"/>
      <w:bookmarkEnd w:id="2338"/>
      <w:bookmarkEnd w:id="2339"/>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2340" w:name="_Toc157434757"/>
      <w:bookmarkStart w:id="2341" w:name="_Toc157436472"/>
      <w:bookmarkStart w:id="2342" w:name="_Toc157440312"/>
      <w:bookmarkStart w:id="2343" w:name="_Toc160649984"/>
      <w:bookmarkStart w:id="2344" w:name="_Toc160651859"/>
      <w:bookmarkEnd w:id="2334"/>
      <w:bookmarkEnd w:id="2335"/>
      <w:bookmarkEnd w:id="2336"/>
      <w:bookmarkEnd w:id="2337"/>
      <w:r w:rsidRPr="00D3062E">
        <w:t>6.4.6.3.2</w:t>
      </w:r>
      <w:r w:rsidRPr="00D3062E">
        <w:tab/>
        <w:t>Simple data types</w:t>
      </w:r>
      <w:bookmarkEnd w:id="2340"/>
      <w:bookmarkEnd w:id="2341"/>
      <w:bookmarkEnd w:id="2342"/>
      <w:bookmarkEnd w:id="2343"/>
      <w:bookmarkEnd w:id="2344"/>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2345" w:name="_Toc157434758"/>
      <w:bookmarkStart w:id="2346" w:name="_Toc157436473"/>
      <w:bookmarkStart w:id="2347" w:name="_Toc157440313"/>
      <w:bookmarkStart w:id="2348" w:name="_Toc148176997"/>
      <w:bookmarkStart w:id="2349" w:name="_Toc148359047"/>
      <w:bookmarkStart w:id="2350" w:name="_Toc151743171"/>
      <w:bookmarkStart w:id="2351" w:name="_Toc151743636"/>
      <w:bookmarkStart w:id="2352" w:name="_Toc160649985"/>
      <w:bookmarkStart w:id="2353" w:name="_Toc160651860"/>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2345"/>
      <w:bookmarkEnd w:id="2346"/>
      <w:bookmarkEnd w:id="2347"/>
      <w:bookmarkEnd w:id="2352"/>
      <w:bookmarkEnd w:id="2353"/>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2354" w:name="_Toc157434759"/>
      <w:bookmarkStart w:id="2355" w:name="_Toc157436474"/>
      <w:bookmarkStart w:id="2356" w:name="_Toc157440314"/>
      <w:bookmarkStart w:id="2357" w:name="_Toc148176998"/>
      <w:bookmarkStart w:id="2358" w:name="_Toc148359048"/>
      <w:bookmarkStart w:id="2359" w:name="_Toc151743172"/>
      <w:bookmarkStart w:id="2360" w:name="_Toc151743637"/>
      <w:bookmarkStart w:id="2361" w:name="_Toc160649986"/>
      <w:bookmarkStart w:id="2362" w:name="_Toc160651861"/>
      <w:bookmarkEnd w:id="2348"/>
      <w:bookmarkEnd w:id="2349"/>
      <w:bookmarkEnd w:id="2350"/>
      <w:bookmarkEnd w:id="2351"/>
      <w:r w:rsidRPr="00D3062E">
        <w:t>6.4.6.5</w:t>
      </w:r>
      <w:r w:rsidRPr="00D3062E">
        <w:tab/>
        <w:t>Binary data</w:t>
      </w:r>
      <w:bookmarkEnd w:id="2354"/>
      <w:bookmarkEnd w:id="2355"/>
      <w:bookmarkEnd w:id="2356"/>
      <w:bookmarkEnd w:id="2361"/>
      <w:bookmarkEnd w:id="2362"/>
    </w:p>
    <w:p w14:paraId="30D711D2" w14:textId="04F0D6F8" w:rsidR="00777298" w:rsidRPr="00D3062E" w:rsidRDefault="00777298" w:rsidP="00777298">
      <w:pPr>
        <w:pStyle w:val="51"/>
      </w:pPr>
      <w:bookmarkStart w:id="2363" w:name="_Toc157434760"/>
      <w:bookmarkStart w:id="2364" w:name="_Toc157436475"/>
      <w:bookmarkStart w:id="2365" w:name="_Toc157440315"/>
      <w:bookmarkStart w:id="2366" w:name="_Toc160649987"/>
      <w:bookmarkStart w:id="2367" w:name="_Toc160651862"/>
      <w:bookmarkEnd w:id="2357"/>
      <w:bookmarkEnd w:id="2358"/>
      <w:bookmarkEnd w:id="2359"/>
      <w:bookmarkEnd w:id="2360"/>
      <w:r w:rsidRPr="00D3062E">
        <w:t>6.4.6.5.1</w:t>
      </w:r>
      <w:r w:rsidRPr="00D3062E">
        <w:tab/>
        <w:t>Binary Data Types</w:t>
      </w:r>
      <w:bookmarkEnd w:id="2363"/>
      <w:bookmarkEnd w:id="2364"/>
      <w:bookmarkEnd w:id="2365"/>
      <w:bookmarkEnd w:id="2366"/>
      <w:bookmarkEnd w:id="2367"/>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2368" w:name="_Toc157434761"/>
      <w:bookmarkStart w:id="2369" w:name="_Toc157436476"/>
      <w:bookmarkStart w:id="2370" w:name="_Toc157440316"/>
      <w:bookmarkStart w:id="2371" w:name="_Toc97039983"/>
      <w:bookmarkStart w:id="2372" w:name="_Toc101521497"/>
      <w:bookmarkStart w:id="2373" w:name="_Toc120537609"/>
      <w:bookmarkStart w:id="2374" w:name="_Toc151743174"/>
      <w:bookmarkStart w:id="2375" w:name="_Toc151743639"/>
      <w:bookmarkStart w:id="2376" w:name="_Toc160649988"/>
      <w:bookmarkStart w:id="2377" w:name="_Toc160651863"/>
      <w:r w:rsidRPr="00D3062E">
        <w:t>6.4.7</w:t>
      </w:r>
      <w:r w:rsidRPr="00D3062E">
        <w:tab/>
        <w:t>Error Handling</w:t>
      </w:r>
      <w:bookmarkEnd w:id="2368"/>
      <w:bookmarkEnd w:id="2369"/>
      <w:bookmarkEnd w:id="2370"/>
      <w:bookmarkEnd w:id="2376"/>
      <w:bookmarkEnd w:id="2377"/>
    </w:p>
    <w:p w14:paraId="4A38E038" w14:textId="3DC96672" w:rsidR="00777298" w:rsidRPr="00D3062E" w:rsidRDefault="00777298" w:rsidP="00777298">
      <w:pPr>
        <w:pStyle w:val="41"/>
      </w:pPr>
      <w:bookmarkStart w:id="2378" w:name="_Toc157434762"/>
      <w:bookmarkStart w:id="2379" w:name="_Toc157436477"/>
      <w:bookmarkStart w:id="2380" w:name="_Toc157440317"/>
      <w:bookmarkStart w:id="2381" w:name="_Toc97039984"/>
      <w:bookmarkStart w:id="2382" w:name="_Toc101521498"/>
      <w:bookmarkStart w:id="2383" w:name="_Toc120537610"/>
      <w:bookmarkStart w:id="2384" w:name="_Toc151743175"/>
      <w:bookmarkStart w:id="2385" w:name="_Toc151743640"/>
      <w:bookmarkStart w:id="2386" w:name="_Toc160649989"/>
      <w:bookmarkStart w:id="2387" w:name="_Toc160651864"/>
      <w:bookmarkEnd w:id="2371"/>
      <w:bookmarkEnd w:id="2372"/>
      <w:bookmarkEnd w:id="2373"/>
      <w:bookmarkEnd w:id="2374"/>
      <w:bookmarkEnd w:id="2375"/>
      <w:r w:rsidRPr="00D3062E">
        <w:t>6.4.7.1</w:t>
      </w:r>
      <w:r w:rsidRPr="00D3062E">
        <w:tab/>
        <w:t>General</w:t>
      </w:r>
      <w:bookmarkEnd w:id="2378"/>
      <w:bookmarkEnd w:id="2379"/>
      <w:bookmarkEnd w:id="2380"/>
      <w:bookmarkEnd w:id="2386"/>
      <w:bookmarkEnd w:id="2387"/>
    </w:p>
    <w:p w14:paraId="02FE9EDC" w14:textId="77777777" w:rsidR="00777298" w:rsidRPr="00D3062E" w:rsidRDefault="00777298" w:rsidP="00777298">
      <w:r w:rsidRPr="00D3062E">
        <w:t>For the NSCE_NSOptimization API, HTTP error responses shall be supported as specified in clause 5.2.6 of 3GPP TS 29.122 [2].</w:t>
      </w:r>
    </w:p>
    <w:p w14:paraId="7D212194" w14:textId="77777777" w:rsidR="00777298" w:rsidRPr="00D3062E" w:rsidRDefault="00777298" w:rsidP="00777298">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2388" w:name="_Toc157434763"/>
      <w:bookmarkStart w:id="2389" w:name="_Toc157436478"/>
      <w:bookmarkStart w:id="2390" w:name="_Toc157440318"/>
      <w:bookmarkStart w:id="2391" w:name="_Toc97039985"/>
      <w:bookmarkStart w:id="2392" w:name="_Toc101521499"/>
      <w:bookmarkStart w:id="2393" w:name="_Toc120537611"/>
      <w:bookmarkStart w:id="2394" w:name="_Toc151743176"/>
      <w:bookmarkStart w:id="2395" w:name="_Toc151743641"/>
      <w:bookmarkStart w:id="2396" w:name="_Toc160649990"/>
      <w:bookmarkStart w:id="2397" w:name="_Toc160651865"/>
      <w:bookmarkEnd w:id="2381"/>
      <w:bookmarkEnd w:id="2382"/>
      <w:bookmarkEnd w:id="2383"/>
      <w:bookmarkEnd w:id="2384"/>
      <w:bookmarkEnd w:id="2385"/>
      <w:r w:rsidRPr="00D3062E">
        <w:t>6.4.7.2</w:t>
      </w:r>
      <w:r w:rsidRPr="00D3062E">
        <w:tab/>
        <w:t>Protocol Errors</w:t>
      </w:r>
      <w:bookmarkEnd w:id="2388"/>
      <w:bookmarkEnd w:id="2389"/>
      <w:bookmarkEnd w:id="2390"/>
      <w:bookmarkEnd w:id="2396"/>
      <w:bookmarkEnd w:id="2397"/>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2398" w:name="_Toc157434764"/>
      <w:bookmarkStart w:id="2399" w:name="_Toc157436479"/>
      <w:bookmarkStart w:id="2400" w:name="_Toc157440319"/>
      <w:bookmarkStart w:id="2401" w:name="_Toc160649991"/>
      <w:bookmarkStart w:id="2402" w:name="_Toc160651866"/>
      <w:bookmarkEnd w:id="2391"/>
      <w:bookmarkEnd w:id="2392"/>
      <w:bookmarkEnd w:id="2393"/>
      <w:bookmarkEnd w:id="2394"/>
      <w:bookmarkEnd w:id="2395"/>
      <w:r w:rsidRPr="00D3062E">
        <w:t>6.4.7.3</w:t>
      </w:r>
      <w:r w:rsidRPr="00D3062E">
        <w:tab/>
        <w:t>Application Errors</w:t>
      </w:r>
      <w:bookmarkEnd w:id="2398"/>
      <w:bookmarkEnd w:id="2399"/>
      <w:bookmarkEnd w:id="2400"/>
      <w:bookmarkEnd w:id="2401"/>
      <w:bookmarkEnd w:id="2402"/>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2403" w:name="_Toc157434765"/>
      <w:bookmarkStart w:id="2404" w:name="_Toc157436480"/>
      <w:bookmarkStart w:id="2405" w:name="_Toc157440320"/>
      <w:bookmarkStart w:id="2406" w:name="_Toc67903565"/>
      <w:bookmarkStart w:id="2407" w:name="_Toc144311652"/>
      <w:bookmarkStart w:id="2408" w:name="_Toc160649992"/>
      <w:bookmarkStart w:id="2409" w:name="_Toc160651867"/>
      <w:r w:rsidRPr="00D3062E">
        <w:t>6.4.8</w:t>
      </w:r>
      <w:r w:rsidRPr="00D3062E">
        <w:rPr>
          <w:lang w:eastAsia="zh-CN"/>
        </w:rPr>
        <w:tab/>
        <w:t>Feature negotiation</w:t>
      </w:r>
      <w:bookmarkEnd w:id="2403"/>
      <w:bookmarkEnd w:id="2404"/>
      <w:bookmarkEnd w:id="2405"/>
      <w:bookmarkEnd w:id="2408"/>
      <w:bookmarkEnd w:id="2409"/>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2410" w:name="_Toc157434766"/>
      <w:bookmarkStart w:id="2411" w:name="_Toc157436481"/>
      <w:bookmarkStart w:id="2412" w:name="_Toc157440321"/>
      <w:bookmarkStart w:id="2413" w:name="_Toc151743179"/>
      <w:bookmarkStart w:id="2414" w:name="_Toc151743644"/>
      <w:bookmarkStart w:id="2415" w:name="_Toc160649993"/>
      <w:bookmarkStart w:id="2416" w:name="_Toc160651868"/>
      <w:bookmarkEnd w:id="2406"/>
      <w:bookmarkEnd w:id="2407"/>
      <w:r w:rsidRPr="00D3062E">
        <w:t>6.4.9</w:t>
      </w:r>
      <w:r w:rsidRPr="00D3062E">
        <w:tab/>
        <w:t>Security</w:t>
      </w:r>
      <w:bookmarkEnd w:id="2410"/>
      <w:bookmarkEnd w:id="2411"/>
      <w:bookmarkEnd w:id="2412"/>
      <w:bookmarkEnd w:id="2415"/>
      <w:bookmarkEnd w:id="2416"/>
    </w:p>
    <w:p w14:paraId="046C0E65" w14:textId="2E072F7F" w:rsidR="00777298" w:rsidRPr="00D3062E" w:rsidRDefault="00777298" w:rsidP="00777298">
      <w:pPr>
        <w:rPr>
          <w:noProof/>
          <w:lang w:eastAsia="zh-CN"/>
        </w:rPr>
      </w:pPr>
      <w:bookmarkStart w:id="2417"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2417"/>
    </w:p>
    <w:p w14:paraId="3ACDAE3D" w14:textId="77777777" w:rsidR="004B0AE5" w:rsidRPr="00D3062E" w:rsidRDefault="004B0AE5" w:rsidP="004B0AE5">
      <w:pPr>
        <w:pStyle w:val="21"/>
      </w:pPr>
      <w:bookmarkStart w:id="2418" w:name="_Toc157434767"/>
      <w:bookmarkStart w:id="2419" w:name="_Toc157436482"/>
      <w:bookmarkStart w:id="2420" w:name="_Toc157440322"/>
      <w:bookmarkStart w:id="2421" w:name="_Hlk156248432"/>
      <w:bookmarkStart w:id="2422" w:name="_Toc160649994"/>
      <w:bookmarkStart w:id="2423" w:name="_Toc160651869"/>
      <w:r w:rsidRPr="00D3062E">
        <w:rPr>
          <w:noProof/>
          <w:lang w:eastAsia="zh-CN"/>
        </w:rPr>
        <w:t>6.5</w:t>
      </w:r>
      <w:r w:rsidRPr="00D3062E">
        <w:tab/>
        <w:t>NSCE_ManagementServiceDiscovery API</w:t>
      </w:r>
      <w:bookmarkEnd w:id="2418"/>
      <w:bookmarkEnd w:id="2419"/>
      <w:bookmarkEnd w:id="2420"/>
      <w:bookmarkEnd w:id="2422"/>
      <w:bookmarkEnd w:id="2423"/>
    </w:p>
    <w:p w14:paraId="7FA23CD6" w14:textId="77777777" w:rsidR="004B0AE5" w:rsidRPr="00D3062E" w:rsidRDefault="004B0AE5" w:rsidP="004B0AE5">
      <w:pPr>
        <w:pStyle w:val="31"/>
      </w:pPr>
      <w:bookmarkStart w:id="2424" w:name="_Toc157434768"/>
      <w:bookmarkStart w:id="2425" w:name="_Toc157436483"/>
      <w:bookmarkStart w:id="2426" w:name="_Toc157440323"/>
      <w:bookmarkStart w:id="2427" w:name="_Toc160649995"/>
      <w:bookmarkStart w:id="2428" w:name="_Toc160651870"/>
      <w:r w:rsidRPr="00D3062E">
        <w:rPr>
          <w:noProof/>
          <w:lang w:eastAsia="zh-CN"/>
        </w:rPr>
        <w:t>6.5</w:t>
      </w:r>
      <w:r w:rsidRPr="00D3062E">
        <w:t>.1</w:t>
      </w:r>
      <w:r w:rsidRPr="00D3062E">
        <w:tab/>
        <w:t>Introduction</w:t>
      </w:r>
      <w:bookmarkEnd w:id="2424"/>
      <w:bookmarkEnd w:id="2425"/>
      <w:bookmarkEnd w:id="2426"/>
      <w:bookmarkEnd w:id="2427"/>
      <w:bookmarkEnd w:id="2428"/>
    </w:p>
    <w:p w14:paraId="0E04E66A" w14:textId="77777777" w:rsidR="004B0AE5" w:rsidRPr="00D3062E" w:rsidRDefault="004B0AE5" w:rsidP="004B0AE5">
      <w:pPr>
        <w:rPr>
          <w:noProof/>
          <w:lang w:eastAsia="zh-CN"/>
        </w:rPr>
      </w:pPr>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6D082FF8" w14:textId="77777777" w:rsidR="004B0AE5" w:rsidRPr="00D3062E" w:rsidRDefault="004B0AE5" w:rsidP="004B0AE5">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6E253786" w14:textId="77777777" w:rsidR="004B0AE5" w:rsidRPr="00D3062E" w:rsidRDefault="004B0AE5" w:rsidP="004B0AE5">
      <w:pPr>
        <w:rPr>
          <w:noProof/>
          <w:lang w:eastAsia="zh-CN"/>
        </w:rPr>
      </w:pPr>
      <w:r w:rsidRPr="00D3062E">
        <w:rPr>
          <w:b/>
          <w:noProof/>
        </w:rPr>
        <w:t>{apiRoot}/&lt;apiName&gt;/&lt;apiVersion&gt;</w:t>
      </w:r>
    </w:p>
    <w:p w14:paraId="24D0083E" w14:textId="64B5F5B9" w:rsidR="004B0AE5" w:rsidRPr="00D3062E" w:rsidRDefault="004B0AE5" w:rsidP="004B0AE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w:t>
      </w:r>
      <w:r w:rsidR="00644644" w:rsidRPr="00D3062E">
        <w:rPr>
          <w:noProof/>
          <w:lang w:eastAsia="zh-CN"/>
        </w:rPr>
        <w:t>5</w:t>
      </w:r>
      <w:r w:rsidRPr="00D3062E">
        <w:rPr>
          <w:noProof/>
          <w:lang w:eastAsia="zh-CN"/>
        </w:rPr>
        <w:t>], i.e.:</w:t>
      </w:r>
    </w:p>
    <w:p w14:paraId="5BD8F00A" w14:textId="77777777" w:rsidR="004B0AE5" w:rsidRPr="00D3062E" w:rsidRDefault="004B0AE5" w:rsidP="004B0AE5">
      <w:pPr>
        <w:rPr>
          <w:b/>
          <w:noProof/>
        </w:rPr>
      </w:pPr>
      <w:r w:rsidRPr="00D3062E">
        <w:rPr>
          <w:b/>
          <w:noProof/>
        </w:rPr>
        <w:t>{apiRoot}/&lt;apiName&gt;/&lt;apiVersion&gt;/&lt;apiSpecificSuffixes&gt;</w:t>
      </w:r>
    </w:p>
    <w:p w14:paraId="2C7D8E58" w14:textId="77777777" w:rsidR="004B0AE5" w:rsidRPr="00D3062E" w:rsidRDefault="004B0AE5" w:rsidP="004B0AE5">
      <w:pPr>
        <w:rPr>
          <w:noProof/>
          <w:lang w:eastAsia="zh-CN"/>
        </w:rPr>
      </w:pPr>
      <w:r w:rsidRPr="00D3062E">
        <w:rPr>
          <w:noProof/>
          <w:lang w:eastAsia="zh-CN"/>
        </w:rPr>
        <w:t>with the following components:</w:t>
      </w:r>
    </w:p>
    <w:p w14:paraId="67CA9038" w14:textId="33A0AB33" w:rsidR="004B0AE5" w:rsidRPr="00D3062E" w:rsidRDefault="004B0AE5" w:rsidP="004B0AE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w:t>
      </w:r>
      <w:r w:rsidR="00644644" w:rsidRPr="00D3062E">
        <w:rPr>
          <w:noProof/>
          <w:lang w:eastAsia="zh-CN"/>
        </w:rPr>
        <w:t>5</w:t>
      </w:r>
      <w:r w:rsidRPr="00D3062E">
        <w:rPr>
          <w:noProof/>
          <w:lang w:eastAsia="zh-CN"/>
        </w:rPr>
        <w:t>].</w:t>
      </w:r>
    </w:p>
    <w:p w14:paraId="610BB4C5" w14:textId="77777777" w:rsidR="004B0AE5" w:rsidRPr="00D3062E" w:rsidRDefault="004B0AE5" w:rsidP="004B0AE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922D025" w14:textId="77777777" w:rsidR="004B0AE5" w:rsidRPr="00D3062E" w:rsidRDefault="004B0AE5" w:rsidP="004B0AE5">
      <w:pPr>
        <w:pStyle w:val="B10"/>
        <w:rPr>
          <w:noProof/>
        </w:rPr>
      </w:pPr>
      <w:r w:rsidRPr="00D3062E">
        <w:rPr>
          <w:noProof/>
        </w:rPr>
        <w:t>-</w:t>
      </w:r>
      <w:r w:rsidRPr="00D3062E">
        <w:rPr>
          <w:noProof/>
        </w:rPr>
        <w:tab/>
        <w:t>The &lt;apiVersion&gt; shall be "v1".</w:t>
      </w:r>
    </w:p>
    <w:p w14:paraId="6797E877" w14:textId="35D49A12" w:rsidR="004B0AE5" w:rsidRPr="00D3062E" w:rsidRDefault="004B0AE5" w:rsidP="004B0AE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w:t>
      </w:r>
      <w:r w:rsidR="00644644" w:rsidRPr="00D3062E">
        <w:rPr>
          <w:noProof/>
          <w:lang w:eastAsia="zh-CN"/>
        </w:rPr>
        <w:t>5</w:t>
      </w:r>
      <w:r w:rsidRPr="00D3062E">
        <w:rPr>
          <w:noProof/>
          <w:lang w:eastAsia="zh-CN"/>
        </w:rPr>
        <w:t>]</w:t>
      </w:r>
      <w:r w:rsidRPr="00D3062E">
        <w:rPr>
          <w:noProof/>
        </w:rPr>
        <w:t>.</w:t>
      </w:r>
    </w:p>
    <w:p w14:paraId="49BE12F1" w14:textId="38277683" w:rsidR="004B0AE5" w:rsidRPr="00D3062E" w:rsidRDefault="004B0AE5" w:rsidP="004B0AE5">
      <w:pPr>
        <w:pStyle w:val="NO"/>
      </w:pPr>
      <w:r w:rsidRPr="00D3062E">
        <w:t>NOTE:</w:t>
      </w:r>
      <w:r w:rsidRPr="00D3062E">
        <w:tab/>
        <w:t xml:space="preserve">When </w:t>
      </w:r>
      <w:r w:rsidRPr="00D3062E">
        <w:rPr>
          <w:noProof/>
          <w:lang w:eastAsia="zh-CN"/>
        </w:rPr>
        <w:t>3GPP TS 29.549 [1</w:t>
      </w:r>
      <w:r w:rsidR="00644644" w:rsidRPr="00D3062E">
        <w:rPr>
          <w:noProof/>
          <w:lang w:eastAsia="zh-CN"/>
        </w:rPr>
        <w:t>5</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2429" w:name="_Toc157434769"/>
      <w:bookmarkStart w:id="2430" w:name="_Toc157436484"/>
      <w:bookmarkStart w:id="2431" w:name="_Toc157440324"/>
      <w:bookmarkStart w:id="2432" w:name="_Toc160649996"/>
      <w:bookmarkStart w:id="2433" w:name="_Toc160651871"/>
      <w:r w:rsidRPr="00D3062E">
        <w:rPr>
          <w:noProof/>
          <w:lang w:eastAsia="zh-CN"/>
        </w:rPr>
        <w:t>6.5</w:t>
      </w:r>
      <w:r w:rsidRPr="00D3062E">
        <w:t>.2</w:t>
      </w:r>
      <w:r w:rsidRPr="00D3062E">
        <w:tab/>
        <w:t>Usage of HTTP</w:t>
      </w:r>
      <w:bookmarkEnd w:id="2429"/>
      <w:bookmarkEnd w:id="2430"/>
      <w:bookmarkEnd w:id="2431"/>
      <w:bookmarkEnd w:id="2432"/>
      <w:bookmarkEnd w:id="2433"/>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2434" w:name="_Toc157434770"/>
      <w:bookmarkStart w:id="2435" w:name="_Toc157436485"/>
      <w:bookmarkStart w:id="2436" w:name="_Toc157440325"/>
      <w:bookmarkStart w:id="2437" w:name="_Toc160649997"/>
      <w:bookmarkStart w:id="2438" w:name="_Toc160651872"/>
      <w:r w:rsidRPr="00D3062E">
        <w:rPr>
          <w:noProof/>
          <w:lang w:eastAsia="zh-CN"/>
        </w:rPr>
        <w:t>6.5</w:t>
      </w:r>
      <w:r w:rsidRPr="00D3062E">
        <w:t>.3</w:t>
      </w:r>
      <w:r w:rsidRPr="00D3062E">
        <w:tab/>
        <w:t>Resources</w:t>
      </w:r>
      <w:bookmarkEnd w:id="2434"/>
      <w:bookmarkEnd w:id="2435"/>
      <w:bookmarkEnd w:id="2436"/>
      <w:bookmarkEnd w:id="2437"/>
      <w:bookmarkEnd w:id="2438"/>
    </w:p>
    <w:p w14:paraId="7FCC37A8" w14:textId="77777777" w:rsidR="004B0AE5" w:rsidRPr="00D3062E" w:rsidRDefault="004B0AE5" w:rsidP="004B0AE5">
      <w:pPr>
        <w:pStyle w:val="41"/>
      </w:pPr>
      <w:bookmarkStart w:id="2439" w:name="_Toc157434771"/>
      <w:bookmarkStart w:id="2440" w:name="_Toc157436486"/>
      <w:bookmarkStart w:id="2441" w:name="_Toc157440326"/>
      <w:bookmarkStart w:id="2442" w:name="_Toc160649998"/>
      <w:bookmarkStart w:id="2443" w:name="_Toc160651873"/>
      <w:r w:rsidRPr="00D3062E">
        <w:rPr>
          <w:noProof/>
          <w:lang w:eastAsia="zh-CN"/>
        </w:rPr>
        <w:t>6.5</w:t>
      </w:r>
      <w:r w:rsidRPr="00D3062E">
        <w:t>.3.1</w:t>
      </w:r>
      <w:r w:rsidRPr="00D3062E">
        <w:tab/>
        <w:t>Overview</w:t>
      </w:r>
      <w:bookmarkEnd w:id="2439"/>
      <w:bookmarkEnd w:id="2440"/>
      <w:bookmarkEnd w:id="2441"/>
      <w:bookmarkEnd w:id="2442"/>
      <w:bookmarkEnd w:id="2443"/>
    </w:p>
    <w:p w14:paraId="588021F0" w14:textId="77777777" w:rsidR="004B0AE5" w:rsidRPr="00D3062E" w:rsidRDefault="004B0AE5" w:rsidP="004B0AE5">
      <w:r w:rsidRPr="00D3062E">
        <w:t>This clause describes the structure for the Resource URIs and the resources and methods used for the service.</w:t>
      </w:r>
    </w:p>
    <w:p w14:paraId="46A2E268" w14:textId="77777777" w:rsidR="004B0AE5" w:rsidRPr="00D3062E" w:rsidRDefault="004B0AE5" w:rsidP="004B0AE5">
      <w:r w:rsidRPr="00D3062E">
        <w:t>Figure </w:t>
      </w:r>
      <w:r w:rsidRPr="00D3062E">
        <w:rPr>
          <w:noProof/>
          <w:lang w:eastAsia="zh-CN"/>
        </w:rPr>
        <w:t>6.5</w:t>
      </w:r>
      <w:r w:rsidRPr="00D3062E">
        <w:t>.3.1-1 depicts the resource URIs structure for the NSCE_ManagementServiceDiscovery API.</w:t>
      </w:r>
    </w:p>
    <w:bookmarkStart w:id="2444" w:name="_MON_1766859475"/>
    <w:bookmarkEnd w:id="2444"/>
    <w:p w14:paraId="71D49109" w14:textId="77777777" w:rsidR="004B0AE5" w:rsidRPr="00D3062E" w:rsidRDefault="003E3B18" w:rsidP="004B0AE5">
      <w:pPr>
        <w:pStyle w:val="TH"/>
        <w:rPr>
          <w:lang w:val="en-US"/>
        </w:rPr>
      </w:pPr>
      <w:r w:rsidRPr="00D3062E">
        <w:rPr>
          <w:noProof/>
        </w:rPr>
        <w:object w:dxaOrig="9633" w:dyaOrig="3120" w14:anchorId="18431A17">
          <v:shape id="_x0000_i1075" type="#_x0000_t75" alt="" style="width:480pt;height:156pt;mso-width-percent:0;mso-height-percent:0;mso-width-percent:0;mso-height-percent:0" o:ole="">
            <v:imagedata r:id="rId120" o:title=""/>
          </v:shape>
          <o:OLEObject Type="Embed" ProgID="Word.Document.8" ShapeID="_x0000_i1075" DrawAspect="Content" ObjectID="_1771264813" r:id="rId121">
            <o:FieldCodes>\s</o:FieldCodes>
          </o:OLEObject>
        </w:object>
      </w:r>
    </w:p>
    <w:p w14:paraId="02CCFDA2" w14:textId="77777777" w:rsidR="004B0AE5" w:rsidRPr="00D3062E" w:rsidRDefault="004B0AE5" w:rsidP="004B0AE5">
      <w:pPr>
        <w:pStyle w:val="TF"/>
      </w:pPr>
      <w:r w:rsidRPr="00D3062E">
        <w:t>Figure </w:t>
      </w:r>
      <w:r w:rsidRPr="00D3062E">
        <w:rPr>
          <w:noProof/>
          <w:lang w:eastAsia="zh-CN"/>
        </w:rPr>
        <w:t>6.5</w:t>
      </w:r>
      <w:r w:rsidRPr="00D3062E">
        <w:t>.3.1-1: Resource URIs structure of the NSCE_ManagementServiceDiscovery API</w:t>
      </w:r>
    </w:p>
    <w:p w14:paraId="0D2AF0F8" w14:textId="77777777" w:rsidR="004B0AE5" w:rsidRPr="00D3062E" w:rsidRDefault="004B0AE5" w:rsidP="004B0AE5">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436B07A7" w14:textId="77777777" w:rsidR="004B0AE5" w:rsidRPr="00D3062E" w:rsidRDefault="004B0AE5" w:rsidP="004B0AE5">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BB2AE8" w:rsidRPr="00D3062E" w14:paraId="262D9AE8" w14:textId="77777777" w:rsidTr="00F8442F">
        <w:trPr>
          <w:jc w:val="center"/>
        </w:trPr>
        <w:tc>
          <w:tcPr>
            <w:tcW w:w="1313" w:type="pct"/>
            <w:shd w:val="clear" w:color="auto" w:fill="C0C0C0"/>
            <w:vAlign w:val="center"/>
            <w:hideMark/>
          </w:tcPr>
          <w:p w14:paraId="7C116CEB" w14:textId="77777777" w:rsidR="004B0AE5" w:rsidRPr="00D3062E" w:rsidRDefault="004B0AE5" w:rsidP="00F8442F">
            <w:pPr>
              <w:pStyle w:val="TAH"/>
            </w:pPr>
            <w:r w:rsidRPr="00D3062E">
              <w:t>Resource name</w:t>
            </w:r>
          </w:p>
        </w:tc>
        <w:tc>
          <w:tcPr>
            <w:tcW w:w="1275" w:type="pct"/>
            <w:shd w:val="clear" w:color="auto" w:fill="C0C0C0"/>
            <w:vAlign w:val="center"/>
            <w:hideMark/>
          </w:tcPr>
          <w:p w14:paraId="438C6D6E" w14:textId="77777777" w:rsidR="004B0AE5" w:rsidRPr="00D3062E" w:rsidRDefault="004B0AE5" w:rsidP="00F8442F">
            <w:pPr>
              <w:pStyle w:val="TAH"/>
            </w:pPr>
            <w:r w:rsidRPr="00D3062E">
              <w:t>Resource URI</w:t>
            </w:r>
          </w:p>
        </w:tc>
        <w:tc>
          <w:tcPr>
            <w:tcW w:w="548" w:type="pct"/>
            <w:shd w:val="clear" w:color="auto" w:fill="C0C0C0"/>
            <w:vAlign w:val="center"/>
            <w:hideMark/>
          </w:tcPr>
          <w:p w14:paraId="7D4EEAC0" w14:textId="77777777" w:rsidR="004B0AE5" w:rsidRPr="00D3062E" w:rsidRDefault="004B0AE5" w:rsidP="00F8442F">
            <w:pPr>
              <w:pStyle w:val="TAH"/>
            </w:pPr>
            <w:r w:rsidRPr="00D3062E">
              <w:t>HTTP method or custom operation</w:t>
            </w:r>
          </w:p>
        </w:tc>
        <w:tc>
          <w:tcPr>
            <w:tcW w:w="1864" w:type="pct"/>
            <w:shd w:val="clear" w:color="auto" w:fill="C0C0C0"/>
            <w:vAlign w:val="center"/>
            <w:hideMark/>
          </w:tcPr>
          <w:p w14:paraId="5790C721" w14:textId="77777777" w:rsidR="004B0AE5" w:rsidRPr="00D3062E" w:rsidRDefault="004B0AE5" w:rsidP="00F8442F">
            <w:pPr>
              <w:pStyle w:val="TAH"/>
            </w:pPr>
            <w:r w:rsidRPr="00D3062E">
              <w:t>Description</w:t>
            </w:r>
          </w:p>
        </w:tc>
      </w:tr>
      <w:tr w:rsidR="004B0AE5" w:rsidRPr="00D3062E" w14:paraId="634C8D73" w14:textId="77777777" w:rsidTr="00F8442F">
        <w:trPr>
          <w:jc w:val="center"/>
        </w:trPr>
        <w:tc>
          <w:tcPr>
            <w:tcW w:w="0" w:type="auto"/>
            <w:vAlign w:val="center"/>
          </w:tcPr>
          <w:p w14:paraId="302622A8" w14:textId="77777777" w:rsidR="004B0AE5" w:rsidRPr="00D3062E" w:rsidRDefault="004B0AE5" w:rsidP="00F8442F">
            <w:pPr>
              <w:pStyle w:val="TAL"/>
            </w:pPr>
            <w:r w:rsidRPr="00D3062E">
              <w:t>Management Discovery Subscription</w:t>
            </w:r>
          </w:p>
        </w:tc>
        <w:tc>
          <w:tcPr>
            <w:tcW w:w="1275" w:type="pct"/>
            <w:vAlign w:val="center"/>
          </w:tcPr>
          <w:p w14:paraId="420C5123" w14:textId="77777777" w:rsidR="004B0AE5" w:rsidRPr="00D3062E" w:rsidRDefault="004B0AE5" w:rsidP="00F8442F">
            <w:pPr>
              <w:pStyle w:val="TAL"/>
            </w:pPr>
            <w:r w:rsidRPr="00D3062E">
              <w:t>/subscriptions</w:t>
            </w:r>
          </w:p>
        </w:tc>
        <w:tc>
          <w:tcPr>
            <w:tcW w:w="548" w:type="pct"/>
            <w:vAlign w:val="center"/>
          </w:tcPr>
          <w:p w14:paraId="6D9177D7" w14:textId="77777777" w:rsidR="004B0AE5" w:rsidRPr="00D3062E" w:rsidRDefault="004B0AE5" w:rsidP="00F8442F">
            <w:pPr>
              <w:pStyle w:val="TAC"/>
            </w:pPr>
            <w:r w:rsidRPr="00D3062E">
              <w:t>POST</w:t>
            </w:r>
          </w:p>
        </w:tc>
        <w:tc>
          <w:tcPr>
            <w:tcW w:w="1864" w:type="pct"/>
            <w:vAlign w:val="center"/>
          </w:tcPr>
          <w:p w14:paraId="00AF61EE" w14:textId="77777777" w:rsidR="004B0AE5" w:rsidRPr="00D3062E" w:rsidRDefault="004B0AE5" w:rsidP="00F8442F">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4B0AE5" w:rsidRPr="00D3062E" w14:paraId="5CE4890E" w14:textId="77777777" w:rsidTr="00F8442F">
        <w:trPr>
          <w:jc w:val="center"/>
        </w:trPr>
        <w:tc>
          <w:tcPr>
            <w:tcW w:w="0" w:type="auto"/>
            <w:vMerge w:val="restart"/>
            <w:vAlign w:val="center"/>
          </w:tcPr>
          <w:p w14:paraId="0ADB5225" w14:textId="77777777" w:rsidR="004B0AE5" w:rsidRPr="00D3062E" w:rsidRDefault="004B0AE5" w:rsidP="00F8442F">
            <w:pPr>
              <w:pStyle w:val="TAL"/>
            </w:pPr>
            <w:r w:rsidRPr="00D3062E">
              <w:t>Individual Management Discovery Subscription</w:t>
            </w:r>
          </w:p>
        </w:tc>
        <w:tc>
          <w:tcPr>
            <w:tcW w:w="1275" w:type="pct"/>
            <w:vMerge w:val="restart"/>
            <w:vAlign w:val="center"/>
          </w:tcPr>
          <w:p w14:paraId="1AEAFA75" w14:textId="77777777" w:rsidR="004B0AE5" w:rsidRPr="00D3062E" w:rsidRDefault="004B0AE5" w:rsidP="00F8442F">
            <w:pPr>
              <w:pStyle w:val="TAL"/>
            </w:pPr>
            <w:r w:rsidRPr="00D3062E">
              <w:t>/sbscriptions/{subscriptionId}</w:t>
            </w:r>
          </w:p>
        </w:tc>
        <w:tc>
          <w:tcPr>
            <w:tcW w:w="548" w:type="pct"/>
            <w:vAlign w:val="center"/>
          </w:tcPr>
          <w:p w14:paraId="43972A01" w14:textId="77777777" w:rsidR="004B0AE5" w:rsidRPr="00D3062E" w:rsidRDefault="004B0AE5" w:rsidP="00F8442F">
            <w:pPr>
              <w:pStyle w:val="TAC"/>
            </w:pPr>
            <w:r w:rsidRPr="00D3062E">
              <w:t>GET</w:t>
            </w:r>
          </w:p>
        </w:tc>
        <w:tc>
          <w:tcPr>
            <w:tcW w:w="1864" w:type="pct"/>
            <w:vAlign w:val="center"/>
          </w:tcPr>
          <w:p w14:paraId="1933377E" w14:textId="77777777" w:rsidR="004B0AE5" w:rsidRPr="00D3062E" w:rsidRDefault="004B0AE5" w:rsidP="00F8442F">
            <w:pPr>
              <w:pStyle w:val="TAL"/>
              <w:rPr>
                <w:noProof/>
                <w:lang w:eastAsia="zh-CN"/>
              </w:rPr>
            </w:pPr>
            <w:r w:rsidRPr="00D3062E">
              <w:rPr>
                <w:noProof/>
                <w:lang w:eastAsia="zh-CN"/>
              </w:rPr>
              <w:t>Retrieve an existing "</w:t>
            </w:r>
            <w:r w:rsidRPr="00D3062E">
              <w:t>Individual Management Discovery Subscription" resource.</w:t>
            </w:r>
          </w:p>
        </w:tc>
      </w:tr>
      <w:tr w:rsidR="004B0AE5" w:rsidRPr="00D3062E" w14:paraId="5C0B693C" w14:textId="77777777" w:rsidTr="00F8442F">
        <w:trPr>
          <w:jc w:val="center"/>
        </w:trPr>
        <w:tc>
          <w:tcPr>
            <w:tcW w:w="0" w:type="auto"/>
            <w:vMerge/>
            <w:vAlign w:val="center"/>
          </w:tcPr>
          <w:p w14:paraId="466AC556" w14:textId="77777777" w:rsidR="004B0AE5" w:rsidRPr="00D3062E" w:rsidRDefault="004B0AE5" w:rsidP="00F8442F">
            <w:pPr>
              <w:pStyle w:val="TAL"/>
            </w:pPr>
          </w:p>
        </w:tc>
        <w:tc>
          <w:tcPr>
            <w:tcW w:w="1275" w:type="pct"/>
            <w:vMerge/>
            <w:vAlign w:val="center"/>
          </w:tcPr>
          <w:p w14:paraId="092159A0" w14:textId="77777777" w:rsidR="004B0AE5" w:rsidRPr="00D3062E" w:rsidRDefault="004B0AE5" w:rsidP="00F8442F">
            <w:pPr>
              <w:pStyle w:val="TAL"/>
            </w:pPr>
          </w:p>
        </w:tc>
        <w:tc>
          <w:tcPr>
            <w:tcW w:w="548" w:type="pct"/>
            <w:vAlign w:val="center"/>
          </w:tcPr>
          <w:p w14:paraId="5F77F962" w14:textId="77777777" w:rsidR="004B0AE5" w:rsidRPr="00D3062E" w:rsidRDefault="004B0AE5" w:rsidP="00F8442F">
            <w:pPr>
              <w:pStyle w:val="TAC"/>
            </w:pPr>
            <w:r w:rsidRPr="00D3062E">
              <w:t>PUT</w:t>
            </w:r>
          </w:p>
        </w:tc>
        <w:tc>
          <w:tcPr>
            <w:tcW w:w="1864" w:type="pct"/>
            <w:vAlign w:val="center"/>
          </w:tcPr>
          <w:p w14:paraId="18A70F87" w14:textId="77777777" w:rsidR="004B0AE5" w:rsidRPr="00D3062E" w:rsidRDefault="004B0AE5" w:rsidP="00F8442F">
            <w:pPr>
              <w:pStyle w:val="TAL"/>
              <w:rPr>
                <w:noProof/>
                <w:lang w:eastAsia="zh-CN"/>
              </w:rPr>
            </w:pPr>
            <w:r w:rsidRPr="00D3062E">
              <w:rPr>
                <w:noProof/>
                <w:lang w:eastAsia="zh-CN"/>
              </w:rPr>
              <w:t>Request the update of an existing "</w:t>
            </w:r>
            <w:r w:rsidRPr="00D3062E">
              <w:t>Individual Management Discovery Subscription" resource.</w:t>
            </w:r>
          </w:p>
        </w:tc>
      </w:tr>
      <w:tr w:rsidR="004B0AE5" w:rsidRPr="00D3062E" w14:paraId="1E0DD480" w14:textId="77777777" w:rsidTr="00F8442F">
        <w:trPr>
          <w:jc w:val="center"/>
        </w:trPr>
        <w:tc>
          <w:tcPr>
            <w:tcW w:w="0" w:type="auto"/>
            <w:vMerge/>
            <w:vAlign w:val="center"/>
          </w:tcPr>
          <w:p w14:paraId="3CD10FAB" w14:textId="77777777" w:rsidR="004B0AE5" w:rsidRPr="00D3062E" w:rsidRDefault="004B0AE5" w:rsidP="00F8442F">
            <w:pPr>
              <w:pStyle w:val="TAL"/>
            </w:pPr>
          </w:p>
        </w:tc>
        <w:tc>
          <w:tcPr>
            <w:tcW w:w="1275" w:type="pct"/>
            <w:vMerge/>
            <w:vAlign w:val="center"/>
          </w:tcPr>
          <w:p w14:paraId="3B52EA0A" w14:textId="77777777" w:rsidR="004B0AE5" w:rsidRPr="00D3062E" w:rsidRDefault="004B0AE5" w:rsidP="00F8442F">
            <w:pPr>
              <w:pStyle w:val="TAL"/>
            </w:pPr>
          </w:p>
        </w:tc>
        <w:tc>
          <w:tcPr>
            <w:tcW w:w="548" w:type="pct"/>
            <w:vAlign w:val="center"/>
          </w:tcPr>
          <w:p w14:paraId="76E95014" w14:textId="77777777" w:rsidR="004B0AE5" w:rsidRPr="00D3062E" w:rsidRDefault="004B0AE5" w:rsidP="00F8442F">
            <w:pPr>
              <w:pStyle w:val="TAC"/>
            </w:pPr>
            <w:r w:rsidRPr="00D3062E">
              <w:t>PATCH</w:t>
            </w:r>
          </w:p>
        </w:tc>
        <w:tc>
          <w:tcPr>
            <w:tcW w:w="1864" w:type="pct"/>
            <w:vAlign w:val="center"/>
          </w:tcPr>
          <w:p w14:paraId="6FB21649" w14:textId="77777777" w:rsidR="004B0AE5" w:rsidRPr="00D3062E" w:rsidRDefault="004B0AE5" w:rsidP="00F8442F">
            <w:pPr>
              <w:pStyle w:val="TAL"/>
              <w:rPr>
                <w:noProof/>
                <w:lang w:eastAsia="zh-CN"/>
              </w:rPr>
            </w:pPr>
            <w:r w:rsidRPr="00D3062E">
              <w:rPr>
                <w:noProof/>
                <w:lang w:eastAsia="zh-CN"/>
              </w:rPr>
              <w:t>Request the modification of an existing "</w:t>
            </w:r>
            <w:r w:rsidRPr="00D3062E">
              <w:t>Individual Management Discovery Subscription" resource.</w:t>
            </w:r>
          </w:p>
        </w:tc>
      </w:tr>
      <w:tr w:rsidR="004B0AE5" w:rsidRPr="00D3062E" w14:paraId="31213064" w14:textId="77777777" w:rsidTr="00F8442F">
        <w:trPr>
          <w:jc w:val="center"/>
        </w:trPr>
        <w:tc>
          <w:tcPr>
            <w:tcW w:w="0" w:type="auto"/>
            <w:vMerge/>
            <w:vAlign w:val="center"/>
          </w:tcPr>
          <w:p w14:paraId="139DEE39" w14:textId="77777777" w:rsidR="004B0AE5" w:rsidRPr="00D3062E" w:rsidRDefault="004B0AE5" w:rsidP="00F8442F">
            <w:pPr>
              <w:pStyle w:val="TAL"/>
            </w:pPr>
          </w:p>
        </w:tc>
        <w:tc>
          <w:tcPr>
            <w:tcW w:w="1275" w:type="pct"/>
            <w:vMerge/>
            <w:vAlign w:val="center"/>
          </w:tcPr>
          <w:p w14:paraId="2CC8AB45" w14:textId="77777777" w:rsidR="004B0AE5" w:rsidRPr="00D3062E" w:rsidRDefault="004B0AE5" w:rsidP="00F8442F">
            <w:pPr>
              <w:pStyle w:val="TAL"/>
            </w:pPr>
          </w:p>
        </w:tc>
        <w:tc>
          <w:tcPr>
            <w:tcW w:w="548" w:type="pct"/>
            <w:vAlign w:val="center"/>
          </w:tcPr>
          <w:p w14:paraId="295F3023" w14:textId="77777777" w:rsidR="004B0AE5" w:rsidRPr="00D3062E" w:rsidRDefault="004B0AE5" w:rsidP="00F8442F">
            <w:pPr>
              <w:pStyle w:val="TAC"/>
            </w:pPr>
            <w:r w:rsidRPr="00D3062E">
              <w:t>DELETE</w:t>
            </w:r>
          </w:p>
        </w:tc>
        <w:tc>
          <w:tcPr>
            <w:tcW w:w="1864" w:type="pct"/>
            <w:vAlign w:val="center"/>
          </w:tcPr>
          <w:p w14:paraId="43C67FCA" w14:textId="77777777" w:rsidR="004B0AE5" w:rsidRPr="00D3062E" w:rsidRDefault="004B0AE5" w:rsidP="00F8442F">
            <w:pPr>
              <w:pStyle w:val="TAL"/>
              <w:rPr>
                <w:noProof/>
                <w:lang w:eastAsia="zh-CN"/>
              </w:rPr>
            </w:pPr>
            <w:r w:rsidRPr="00D3062E">
              <w:rPr>
                <w:noProof/>
                <w:lang w:eastAsia="zh-CN"/>
              </w:rPr>
              <w:t>Request the deletion of an existing "</w:t>
            </w:r>
            <w:r w:rsidRPr="00D3062E">
              <w:t>Individual Management Discovery Subscription" resource.</w:t>
            </w:r>
          </w:p>
        </w:tc>
      </w:tr>
    </w:tbl>
    <w:p w14:paraId="614A3528" w14:textId="77777777" w:rsidR="004B0AE5" w:rsidRPr="00D3062E" w:rsidRDefault="004B0AE5" w:rsidP="004B0AE5"/>
    <w:p w14:paraId="76E62EA6" w14:textId="77777777" w:rsidR="004B0AE5" w:rsidRPr="00D3062E" w:rsidRDefault="004B0AE5" w:rsidP="004B0AE5">
      <w:pPr>
        <w:pStyle w:val="41"/>
      </w:pPr>
      <w:bookmarkStart w:id="2445" w:name="_Toc157434772"/>
      <w:bookmarkStart w:id="2446" w:name="_Toc157436487"/>
      <w:bookmarkStart w:id="2447" w:name="_Toc157440327"/>
      <w:bookmarkStart w:id="2448" w:name="_Toc160649999"/>
      <w:bookmarkStart w:id="2449" w:name="_Toc160651874"/>
      <w:r w:rsidRPr="00D3062E">
        <w:rPr>
          <w:noProof/>
          <w:lang w:eastAsia="zh-CN"/>
        </w:rPr>
        <w:t>6.5.3.2</w:t>
      </w:r>
      <w:r w:rsidRPr="00D3062E">
        <w:tab/>
        <w:t>Resource: Management Discovery Subscription</w:t>
      </w:r>
      <w:bookmarkEnd w:id="2445"/>
      <w:bookmarkEnd w:id="2446"/>
      <w:bookmarkEnd w:id="2447"/>
      <w:bookmarkEnd w:id="2448"/>
      <w:bookmarkEnd w:id="2449"/>
    </w:p>
    <w:p w14:paraId="77987E74" w14:textId="77777777" w:rsidR="004B0AE5" w:rsidRPr="00D3062E" w:rsidRDefault="004B0AE5" w:rsidP="004B0AE5">
      <w:pPr>
        <w:pStyle w:val="51"/>
      </w:pPr>
      <w:bookmarkStart w:id="2450" w:name="_Toc157434773"/>
      <w:bookmarkStart w:id="2451" w:name="_Toc157436488"/>
      <w:bookmarkStart w:id="2452" w:name="_Toc157440328"/>
      <w:bookmarkStart w:id="2453" w:name="_Toc160650000"/>
      <w:bookmarkStart w:id="2454" w:name="_Toc160651875"/>
      <w:r w:rsidRPr="00D3062E">
        <w:rPr>
          <w:noProof/>
          <w:lang w:eastAsia="zh-CN"/>
        </w:rPr>
        <w:t>6.5.3.2</w:t>
      </w:r>
      <w:r w:rsidRPr="00D3062E">
        <w:t>.1</w:t>
      </w:r>
      <w:r w:rsidRPr="00D3062E">
        <w:tab/>
        <w:t>Description</w:t>
      </w:r>
      <w:bookmarkEnd w:id="2450"/>
      <w:bookmarkEnd w:id="2451"/>
      <w:bookmarkEnd w:id="2452"/>
      <w:bookmarkEnd w:id="2453"/>
      <w:bookmarkEnd w:id="2454"/>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2455" w:name="_Toc157434774"/>
      <w:bookmarkStart w:id="2456" w:name="_Toc157436489"/>
      <w:bookmarkStart w:id="2457" w:name="_Toc157440329"/>
      <w:bookmarkStart w:id="2458" w:name="_Toc160650001"/>
      <w:bookmarkStart w:id="2459" w:name="_Toc160651876"/>
      <w:r w:rsidRPr="00D3062E">
        <w:rPr>
          <w:noProof/>
          <w:lang w:eastAsia="zh-CN"/>
        </w:rPr>
        <w:t>6.5.3.2</w:t>
      </w:r>
      <w:r w:rsidRPr="00D3062E">
        <w:t>.2</w:t>
      </w:r>
      <w:r w:rsidRPr="00D3062E">
        <w:tab/>
        <w:t>Resource Definition</w:t>
      </w:r>
      <w:bookmarkEnd w:id="2455"/>
      <w:bookmarkEnd w:id="2456"/>
      <w:bookmarkEnd w:id="2457"/>
      <w:bookmarkEnd w:id="2458"/>
      <w:bookmarkEnd w:id="2459"/>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2460" w:name="_Toc157434775"/>
      <w:bookmarkStart w:id="2461" w:name="_Toc157436490"/>
      <w:bookmarkStart w:id="2462" w:name="_Toc157440330"/>
      <w:bookmarkStart w:id="2463" w:name="_Toc160650002"/>
      <w:bookmarkStart w:id="2464" w:name="_Toc160651877"/>
      <w:r w:rsidRPr="00D3062E">
        <w:rPr>
          <w:noProof/>
          <w:lang w:eastAsia="zh-CN"/>
        </w:rPr>
        <w:lastRenderedPageBreak/>
        <w:t>6.5.3.2</w:t>
      </w:r>
      <w:r w:rsidRPr="00D3062E">
        <w:t>.3</w:t>
      </w:r>
      <w:r w:rsidRPr="00D3062E">
        <w:tab/>
        <w:t>Resource Standard Methods</w:t>
      </w:r>
      <w:bookmarkEnd w:id="2460"/>
      <w:bookmarkEnd w:id="2461"/>
      <w:bookmarkEnd w:id="2462"/>
      <w:bookmarkEnd w:id="2463"/>
      <w:bookmarkEnd w:id="2464"/>
    </w:p>
    <w:p w14:paraId="2C0E2574" w14:textId="77777777" w:rsidR="004B0AE5" w:rsidRPr="00D3062E" w:rsidRDefault="004B0AE5" w:rsidP="00B13605">
      <w:pPr>
        <w:pStyle w:val="6"/>
      </w:pPr>
      <w:bookmarkStart w:id="2465" w:name="_Toc157434776"/>
      <w:bookmarkStart w:id="2466" w:name="_Toc157436491"/>
      <w:bookmarkStart w:id="2467" w:name="_Toc157440331"/>
      <w:bookmarkStart w:id="2468" w:name="_Toc160650003"/>
      <w:bookmarkStart w:id="2469" w:name="_Toc160651878"/>
      <w:r w:rsidRPr="00D3062E">
        <w:t>6.5.3.2.3.2</w:t>
      </w:r>
      <w:r w:rsidRPr="00D3062E">
        <w:tab/>
        <w:t>POST</w:t>
      </w:r>
      <w:bookmarkEnd w:id="2465"/>
      <w:bookmarkEnd w:id="2466"/>
      <w:bookmarkEnd w:id="2467"/>
      <w:bookmarkEnd w:id="2468"/>
      <w:bookmarkEnd w:id="2469"/>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2470" w:name="_Toc157434777"/>
      <w:bookmarkStart w:id="2471" w:name="_Toc157436492"/>
      <w:bookmarkStart w:id="2472" w:name="_Toc157440332"/>
      <w:bookmarkStart w:id="2473" w:name="_Toc160650004"/>
      <w:bookmarkStart w:id="2474" w:name="_Toc160651879"/>
      <w:r w:rsidRPr="00D3062E">
        <w:rPr>
          <w:noProof/>
          <w:lang w:eastAsia="zh-CN"/>
        </w:rPr>
        <w:t>6.5.3.2</w:t>
      </w:r>
      <w:r w:rsidRPr="00D3062E">
        <w:t>.4</w:t>
      </w:r>
      <w:r w:rsidRPr="00D3062E">
        <w:tab/>
        <w:t>Resource Custom Operations</w:t>
      </w:r>
      <w:bookmarkEnd w:id="2470"/>
      <w:bookmarkEnd w:id="2471"/>
      <w:bookmarkEnd w:id="2472"/>
      <w:bookmarkEnd w:id="2473"/>
      <w:bookmarkEnd w:id="2474"/>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2475" w:name="_Toc157434778"/>
      <w:bookmarkStart w:id="2476" w:name="_Toc157436493"/>
      <w:bookmarkStart w:id="2477" w:name="_Toc157440333"/>
      <w:bookmarkStart w:id="2478" w:name="_Toc160650005"/>
      <w:bookmarkStart w:id="2479" w:name="_Toc160651880"/>
      <w:r w:rsidRPr="00D3062E">
        <w:rPr>
          <w:noProof/>
          <w:lang w:eastAsia="zh-CN"/>
        </w:rPr>
        <w:t>6.5.3.3</w:t>
      </w:r>
      <w:r w:rsidRPr="00D3062E">
        <w:tab/>
        <w:t>Resource: Individual Management Discovery Subscription</w:t>
      </w:r>
      <w:bookmarkEnd w:id="2475"/>
      <w:bookmarkEnd w:id="2476"/>
      <w:bookmarkEnd w:id="2477"/>
      <w:bookmarkEnd w:id="2478"/>
      <w:bookmarkEnd w:id="2479"/>
    </w:p>
    <w:p w14:paraId="2574D7C9" w14:textId="77777777" w:rsidR="004B0AE5" w:rsidRPr="00D3062E" w:rsidRDefault="004B0AE5" w:rsidP="004B0AE5">
      <w:pPr>
        <w:pStyle w:val="51"/>
      </w:pPr>
      <w:bookmarkStart w:id="2480" w:name="_Toc157434779"/>
      <w:bookmarkStart w:id="2481" w:name="_Toc157436494"/>
      <w:bookmarkStart w:id="2482" w:name="_Toc157440334"/>
      <w:bookmarkStart w:id="2483" w:name="_Toc160650006"/>
      <w:bookmarkStart w:id="2484" w:name="_Toc160651881"/>
      <w:r w:rsidRPr="00D3062E">
        <w:rPr>
          <w:noProof/>
          <w:lang w:eastAsia="zh-CN"/>
        </w:rPr>
        <w:t>6.5.3.3</w:t>
      </w:r>
      <w:r w:rsidRPr="00D3062E">
        <w:t>.1</w:t>
      </w:r>
      <w:r w:rsidRPr="00D3062E">
        <w:tab/>
        <w:t>Description</w:t>
      </w:r>
      <w:bookmarkEnd w:id="2480"/>
      <w:bookmarkEnd w:id="2481"/>
      <w:bookmarkEnd w:id="2482"/>
      <w:bookmarkEnd w:id="2483"/>
      <w:bookmarkEnd w:id="2484"/>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2485" w:name="_Toc157434780"/>
      <w:bookmarkStart w:id="2486" w:name="_Toc157436495"/>
      <w:bookmarkStart w:id="2487" w:name="_Toc157440335"/>
      <w:bookmarkStart w:id="2488" w:name="_Toc160650007"/>
      <w:bookmarkStart w:id="2489" w:name="_Toc160651882"/>
      <w:r w:rsidRPr="00D3062E">
        <w:rPr>
          <w:noProof/>
          <w:lang w:eastAsia="zh-CN"/>
        </w:rPr>
        <w:t>6.5.3.3</w:t>
      </w:r>
      <w:r w:rsidRPr="00D3062E">
        <w:t>.2</w:t>
      </w:r>
      <w:r w:rsidRPr="00D3062E">
        <w:tab/>
        <w:t>Resource Definition</w:t>
      </w:r>
      <w:bookmarkEnd w:id="2485"/>
      <w:bookmarkEnd w:id="2486"/>
      <w:bookmarkEnd w:id="2487"/>
      <w:bookmarkEnd w:id="2488"/>
      <w:bookmarkEnd w:id="2489"/>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2490" w:name="_Toc157434781"/>
      <w:bookmarkStart w:id="2491" w:name="_Toc157436496"/>
      <w:bookmarkStart w:id="2492" w:name="_Toc157440336"/>
      <w:bookmarkStart w:id="2493" w:name="_Toc160650008"/>
      <w:bookmarkStart w:id="2494" w:name="_Toc160651883"/>
      <w:r w:rsidRPr="00D3062E">
        <w:rPr>
          <w:noProof/>
          <w:lang w:eastAsia="zh-CN"/>
        </w:rPr>
        <w:t>6.5.3.3</w:t>
      </w:r>
      <w:r w:rsidRPr="00D3062E">
        <w:t>.3</w:t>
      </w:r>
      <w:r w:rsidRPr="00D3062E">
        <w:tab/>
        <w:t>Resource Standard Methods</w:t>
      </w:r>
      <w:bookmarkEnd w:id="2490"/>
      <w:bookmarkEnd w:id="2491"/>
      <w:bookmarkEnd w:id="2492"/>
      <w:bookmarkEnd w:id="2493"/>
      <w:bookmarkEnd w:id="2494"/>
    </w:p>
    <w:p w14:paraId="3F003CEB" w14:textId="77777777" w:rsidR="004B0AE5" w:rsidRPr="00D3062E" w:rsidRDefault="004B0AE5" w:rsidP="000B7712">
      <w:pPr>
        <w:pStyle w:val="6"/>
      </w:pPr>
      <w:bookmarkStart w:id="2495" w:name="_Toc157434782"/>
      <w:bookmarkStart w:id="2496" w:name="_Toc157436497"/>
      <w:bookmarkStart w:id="2497" w:name="_Toc157440337"/>
      <w:bookmarkStart w:id="2498" w:name="_Toc160650009"/>
      <w:bookmarkStart w:id="2499" w:name="_Toc160651884"/>
      <w:r w:rsidRPr="00D3062E">
        <w:t>6.5.3.3.3.1</w:t>
      </w:r>
      <w:r w:rsidRPr="00D3062E">
        <w:tab/>
        <w:t>GET</w:t>
      </w:r>
      <w:bookmarkEnd w:id="2495"/>
      <w:bookmarkEnd w:id="2496"/>
      <w:bookmarkEnd w:id="2497"/>
      <w:bookmarkEnd w:id="2498"/>
      <w:bookmarkEnd w:id="2499"/>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2500" w:name="_Toc157434783"/>
      <w:bookmarkStart w:id="2501" w:name="_Toc157436498"/>
      <w:bookmarkStart w:id="2502" w:name="_Toc157440338"/>
      <w:bookmarkStart w:id="2503" w:name="_Toc160650010"/>
      <w:bookmarkStart w:id="2504" w:name="_Toc160651885"/>
      <w:r w:rsidRPr="00D3062E">
        <w:t>6.5.3.3.3.2</w:t>
      </w:r>
      <w:r w:rsidRPr="00D3062E">
        <w:tab/>
        <w:t>PUT</w:t>
      </w:r>
      <w:bookmarkEnd w:id="2500"/>
      <w:bookmarkEnd w:id="2501"/>
      <w:bookmarkEnd w:id="2502"/>
      <w:bookmarkEnd w:id="2503"/>
      <w:bookmarkEnd w:id="2504"/>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2505" w:name="_Toc157434784"/>
      <w:bookmarkStart w:id="2506" w:name="_Toc157436499"/>
      <w:bookmarkStart w:id="2507" w:name="_Toc157440339"/>
      <w:bookmarkStart w:id="2508" w:name="_Toc160650011"/>
      <w:bookmarkStart w:id="2509" w:name="_Toc160651886"/>
      <w:r w:rsidRPr="00D3062E">
        <w:t>6.5.3.3.3.3</w:t>
      </w:r>
      <w:r w:rsidRPr="00D3062E">
        <w:tab/>
        <w:t>PATCH</w:t>
      </w:r>
      <w:bookmarkEnd w:id="2505"/>
      <w:bookmarkEnd w:id="2506"/>
      <w:bookmarkEnd w:id="2507"/>
      <w:bookmarkEnd w:id="2508"/>
      <w:bookmarkEnd w:id="2509"/>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2510" w:name="_Toc157434785"/>
      <w:bookmarkStart w:id="2511" w:name="_Toc157436500"/>
      <w:bookmarkStart w:id="2512" w:name="_Toc157440340"/>
      <w:bookmarkStart w:id="2513" w:name="_Toc160650012"/>
      <w:bookmarkStart w:id="2514" w:name="_Toc160651887"/>
      <w:r w:rsidRPr="00D3062E">
        <w:t>6.5.3.3.3.4</w:t>
      </w:r>
      <w:r w:rsidRPr="00D3062E">
        <w:tab/>
        <w:t>DELETE</w:t>
      </w:r>
      <w:bookmarkEnd w:id="2510"/>
      <w:bookmarkEnd w:id="2511"/>
      <w:bookmarkEnd w:id="2512"/>
      <w:bookmarkEnd w:id="2513"/>
      <w:bookmarkEnd w:id="2514"/>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2515" w:name="_Toc157434786"/>
      <w:bookmarkStart w:id="2516" w:name="_Toc157436501"/>
      <w:bookmarkStart w:id="2517" w:name="_Toc157440341"/>
      <w:bookmarkStart w:id="2518" w:name="_Toc160650013"/>
      <w:bookmarkStart w:id="2519" w:name="_Toc160651888"/>
      <w:r w:rsidRPr="00D3062E">
        <w:rPr>
          <w:noProof/>
          <w:lang w:eastAsia="zh-CN"/>
        </w:rPr>
        <w:t>6.5.3.3</w:t>
      </w:r>
      <w:r w:rsidRPr="00D3062E">
        <w:t>.4</w:t>
      </w:r>
      <w:r w:rsidRPr="00D3062E">
        <w:tab/>
        <w:t>Resource Custom Operations</w:t>
      </w:r>
      <w:bookmarkEnd w:id="2515"/>
      <w:bookmarkEnd w:id="2516"/>
      <w:bookmarkEnd w:id="2517"/>
      <w:bookmarkEnd w:id="2518"/>
      <w:bookmarkEnd w:id="2519"/>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2520" w:name="_Toc157434787"/>
      <w:bookmarkStart w:id="2521" w:name="_Toc157436502"/>
      <w:bookmarkStart w:id="2522" w:name="_Toc157440342"/>
      <w:bookmarkStart w:id="2523" w:name="_Toc160650014"/>
      <w:bookmarkStart w:id="2524" w:name="_Toc160651889"/>
      <w:r w:rsidRPr="00D3062E">
        <w:rPr>
          <w:noProof/>
          <w:lang w:eastAsia="zh-CN"/>
        </w:rPr>
        <w:t>6.5</w:t>
      </w:r>
      <w:r w:rsidRPr="00D3062E">
        <w:t>.4</w:t>
      </w:r>
      <w:r w:rsidRPr="00D3062E">
        <w:tab/>
        <w:t>Custom Operations without associated resources</w:t>
      </w:r>
      <w:bookmarkEnd w:id="2520"/>
      <w:bookmarkEnd w:id="2521"/>
      <w:bookmarkEnd w:id="2522"/>
      <w:bookmarkEnd w:id="2523"/>
      <w:bookmarkEnd w:id="2524"/>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2525" w:name="_Toc157434788"/>
      <w:bookmarkStart w:id="2526" w:name="_Toc157436503"/>
      <w:bookmarkStart w:id="2527" w:name="_Toc157440343"/>
      <w:bookmarkStart w:id="2528" w:name="_Toc160650015"/>
      <w:bookmarkStart w:id="2529" w:name="_Toc160651890"/>
      <w:r w:rsidRPr="00D3062E">
        <w:rPr>
          <w:noProof/>
          <w:lang w:eastAsia="zh-CN"/>
        </w:rPr>
        <w:t>6.5</w:t>
      </w:r>
      <w:r w:rsidRPr="00D3062E">
        <w:t>.5</w:t>
      </w:r>
      <w:r w:rsidRPr="00D3062E">
        <w:tab/>
        <w:t>Notifications</w:t>
      </w:r>
      <w:bookmarkEnd w:id="2525"/>
      <w:bookmarkEnd w:id="2526"/>
      <w:bookmarkEnd w:id="2527"/>
      <w:bookmarkEnd w:id="2528"/>
      <w:bookmarkEnd w:id="2529"/>
    </w:p>
    <w:p w14:paraId="304676BD" w14:textId="77777777" w:rsidR="004B0AE5" w:rsidRPr="00D3062E" w:rsidRDefault="004B0AE5" w:rsidP="004B0AE5">
      <w:pPr>
        <w:pStyle w:val="41"/>
      </w:pPr>
      <w:bookmarkStart w:id="2530" w:name="_Toc157434789"/>
      <w:bookmarkStart w:id="2531" w:name="_Toc157436504"/>
      <w:bookmarkStart w:id="2532" w:name="_Toc157440344"/>
      <w:bookmarkStart w:id="2533" w:name="_Toc160650016"/>
      <w:bookmarkStart w:id="2534" w:name="_Toc160651891"/>
      <w:r w:rsidRPr="00D3062E">
        <w:rPr>
          <w:noProof/>
          <w:lang w:eastAsia="zh-CN"/>
        </w:rPr>
        <w:t>6.5</w:t>
      </w:r>
      <w:r w:rsidRPr="00D3062E">
        <w:t>.5.1</w:t>
      </w:r>
      <w:r w:rsidRPr="00D3062E">
        <w:tab/>
        <w:t>General</w:t>
      </w:r>
      <w:bookmarkEnd w:id="2530"/>
      <w:bookmarkEnd w:id="2531"/>
      <w:bookmarkEnd w:id="2532"/>
      <w:bookmarkEnd w:id="2533"/>
      <w:bookmarkEnd w:id="2534"/>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2535" w:name="_Toc157434790"/>
      <w:bookmarkStart w:id="2536" w:name="_Toc157436505"/>
      <w:bookmarkStart w:id="2537" w:name="_Toc157440345"/>
      <w:bookmarkStart w:id="2538" w:name="_Toc160650017"/>
      <w:bookmarkStart w:id="2539" w:name="_Toc160651892"/>
      <w:r w:rsidRPr="00D3062E">
        <w:rPr>
          <w:noProof/>
          <w:lang w:eastAsia="zh-CN"/>
        </w:rPr>
        <w:t>6.5</w:t>
      </w:r>
      <w:r w:rsidRPr="00D3062E">
        <w:t>.5.2</w:t>
      </w:r>
      <w:r w:rsidRPr="00D3062E">
        <w:tab/>
        <w:t>Management</w:t>
      </w:r>
      <w:r w:rsidRPr="00D3062E" w:rsidDel="00565E82">
        <w:t xml:space="preserve"> </w:t>
      </w:r>
      <w:r w:rsidRPr="00D3062E">
        <w:t>discovery Notification</w:t>
      </w:r>
      <w:bookmarkEnd w:id="2535"/>
      <w:bookmarkEnd w:id="2536"/>
      <w:bookmarkEnd w:id="2537"/>
      <w:bookmarkEnd w:id="2538"/>
      <w:bookmarkEnd w:id="2539"/>
    </w:p>
    <w:p w14:paraId="34126AA4" w14:textId="77777777" w:rsidR="004B0AE5" w:rsidRPr="00D3062E" w:rsidRDefault="004B0AE5" w:rsidP="004B0AE5">
      <w:pPr>
        <w:pStyle w:val="51"/>
        <w:rPr>
          <w:noProof/>
        </w:rPr>
      </w:pPr>
      <w:bookmarkStart w:id="2540" w:name="_Toc157434791"/>
      <w:bookmarkStart w:id="2541" w:name="_Toc157436506"/>
      <w:bookmarkStart w:id="2542" w:name="_Toc157440346"/>
      <w:bookmarkStart w:id="2543" w:name="_Toc160650018"/>
      <w:bookmarkStart w:id="2544" w:name="_Toc160651893"/>
      <w:r w:rsidRPr="00D3062E">
        <w:rPr>
          <w:noProof/>
          <w:lang w:eastAsia="zh-CN"/>
        </w:rPr>
        <w:t>6.5</w:t>
      </w:r>
      <w:r w:rsidRPr="00D3062E">
        <w:t>.5.2</w:t>
      </w:r>
      <w:r w:rsidRPr="00D3062E">
        <w:rPr>
          <w:noProof/>
        </w:rPr>
        <w:t>.1</w:t>
      </w:r>
      <w:r w:rsidRPr="00D3062E">
        <w:rPr>
          <w:noProof/>
        </w:rPr>
        <w:tab/>
        <w:t>Description</w:t>
      </w:r>
      <w:bookmarkEnd w:id="2540"/>
      <w:bookmarkEnd w:id="2541"/>
      <w:bookmarkEnd w:id="2542"/>
      <w:bookmarkEnd w:id="2543"/>
      <w:bookmarkEnd w:id="2544"/>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2545" w:name="_Toc157434792"/>
      <w:bookmarkStart w:id="2546" w:name="_Toc157436507"/>
      <w:bookmarkStart w:id="2547" w:name="_Toc157440347"/>
      <w:bookmarkStart w:id="2548" w:name="_Toc160650019"/>
      <w:bookmarkStart w:id="2549" w:name="_Toc160651894"/>
      <w:r w:rsidRPr="00D3062E">
        <w:rPr>
          <w:noProof/>
          <w:lang w:eastAsia="zh-CN"/>
        </w:rPr>
        <w:t>6.5</w:t>
      </w:r>
      <w:r w:rsidRPr="00D3062E">
        <w:t>.5.2</w:t>
      </w:r>
      <w:r w:rsidRPr="00D3062E">
        <w:rPr>
          <w:noProof/>
        </w:rPr>
        <w:t>.2</w:t>
      </w:r>
      <w:r w:rsidRPr="00D3062E">
        <w:rPr>
          <w:noProof/>
        </w:rPr>
        <w:tab/>
        <w:t>Target URI</w:t>
      </w:r>
      <w:bookmarkEnd w:id="2545"/>
      <w:bookmarkEnd w:id="2546"/>
      <w:bookmarkEnd w:id="2547"/>
      <w:bookmarkEnd w:id="2548"/>
      <w:bookmarkEnd w:id="2549"/>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2550" w:name="_Toc157434793"/>
      <w:bookmarkStart w:id="2551" w:name="_Toc157436508"/>
      <w:bookmarkStart w:id="2552" w:name="_Toc157440348"/>
      <w:bookmarkStart w:id="2553" w:name="_Toc160650020"/>
      <w:bookmarkStart w:id="2554" w:name="_Toc160651895"/>
      <w:r w:rsidRPr="00D3062E">
        <w:rPr>
          <w:noProof/>
          <w:lang w:eastAsia="zh-CN"/>
        </w:rPr>
        <w:t>6.5</w:t>
      </w:r>
      <w:r w:rsidRPr="00D3062E">
        <w:t>.5.2</w:t>
      </w:r>
      <w:r w:rsidRPr="00D3062E">
        <w:rPr>
          <w:noProof/>
        </w:rPr>
        <w:t>.3</w:t>
      </w:r>
      <w:r w:rsidRPr="00D3062E">
        <w:rPr>
          <w:noProof/>
        </w:rPr>
        <w:tab/>
        <w:t>Standard Methods</w:t>
      </w:r>
      <w:bookmarkEnd w:id="2550"/>
      <w:bookmarkEnd w:id="2551"/>
      <w:bookmarkEnd w:id="2552"/>
      <w:bookmarkEnd w:id="2553"/>
      <w:bookmarkEnd w:id="2554"/>
    </w:p>
    <w:p w14:paraId="6CAF832D" w14:textId="77777777" w:rsidR="002E2250" w:rsidRPr="00DF3F15" w:rsidRDefault="002E2250" w:rsidP="002E2250">
      <w:pPr>
        <w:pStyle w:val="H6"/>
      </w:pPr>
      <w:bookmarkStart w:id="2555" w:name="_Toc157434794"/>
      <w:bookmarkStart w:id="2556" w:name="_Toc157436509"/>
      <w:bookmarkStart w:id="2557"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2558" w:name="_Toc160650021"/>
      <w:bookmarkStart w:id="2559" w:name="_Toc160651896"/>
      <w:r w:rsidRPr="00D3062E">
        <w:rPr>
          <w:noProof/>
          <w:lang w:eastAsia="zh-CN"/>
        </w:rPr>
        <w:t>6.5</w:t>
      </w:r>
      <w:r w:rsidRPr="00D3062E">
        <w:t>.6</w:t>
      </w:r>
      <w:r w:rsidRPr="00D3062E">
        <w:tab/>
        <w:t>Data Model</w:t>
      </w:r>
      <w:bookmarkEnd w:id="2555"/>
      <w:bookmarkEnd w:id="2556"/>
      <w:bookmarkEnd w:id="2557"/>
      <w:bookmarkEnd w:id="2558"/>
      <w:bookmarkEnd w:id="2559"/>
    </w:p>
    <w:p w14:paraId="41C89665" w14:textId="77777777" w:rsidR="004B0AE5" w:rsidRPr="00D3062E" w:rsidRDefault="004B0AE5" w:rsidP="004B0AE5">
      <w:pPr>
        <w:pStyle w:val="41"/>
      </w:pPr>
      <w:bookmarkStart w:id="2560" w:name="_Toc157434795"/>
      <w:bookmarkStart w:id="2561" w:name="_Toc157436510"/>
      <w:bookmarkStart w:id="2562" w:name="_Toc157440350"/>
      <w:bookmarkStart w:id="2563" w:name="_Toc160650022"/>
      <w:bookmarkStart w:id="2564" w:name="_Toc160651897"/>
      <w:r w:rsidRPr="00D3062E">
        <w:rPr>
          <w:noProof/>
          <w:lang w:eastAsia="zh-CN"/>
        </w:rPr>
        <w:t>6.5</w:t>
      </w:r>
      <w:r w:rsidRPr="00D3062E">
        <w:t>.6.1</w:t>
      </w:r>
      <w:r w:rsidRPr="00D3062E">
        <w:tab/>
        <w:t>General</w:t>
      </w:r>
      <w:bookmarkEnd w:id="2560"/>
      <w:bookmarkEnd w:id="2561"/>
      <w:bookmarkEnd w:id="2562"/>
      <w:bookmarkEnd w:id="2563"/>
      <w:bookmarkEnd w:id="2564"/>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40D69F33" w14:textId="77777777" w:rsidR="004B0AE5" w:rsidRPr="00D3062E" w:rsidRDefault="004B0AE5" w:rsidP="004B0AE5">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B0AE5" w:rsidRPr="00D3062E" w14:paraId="4AA976BD" w14:textId="77777777" w:rsidTr="00F8442F">
        <w:trPr>
          <w:jc w:val="center"/>
        </w:trPr>
        <w:tc>
          <w:tcPr>
            <w:tcW w:w="2578" w:type="dxa"/>
            <w:shd w:val="clear" w:color="auto" w:fill="C0C0C0"/>
            <w:vAlign w:val="center"/>
            <w:hideMark/>
          </w:tcPr>
          <w:p w14:paraId="04A64245" w14:textId="77777777" w:rsidR="004B0AE5" w:rsidRPr="00D3062E" w:rsidRDefault="004B0AE5" w:rsidP="00F8442F">
            <w:pPr>
              <w:pStyle w:val="TAH"/>
            </w:pPr>
            <w:r w:rsidRPr="00D3062E">
              <w:t>Data type</w:t>
            </w:r>
          </w:p>
        </w:tc>
        <w:tc>
          <w:tcPr>
            <w:tcW w:w="1420" w:type="dxa"/>
            <w:shd w:val="clear" w:color="auto" w:fill="C0C0C0"/>
            <w:vAlign w:val="center"/>
          </w:tcPr>
          <w:p w14:paraId="79490344" w14:textId="77777777" w:rsidR="004B0AE5" w:rsidRPr="00D3062E" w:rsidRDefault="004B0AE5" w:rsidP="00F8442F">
            <w:pPr>
              <w:pStyle w:val="TAH"/>
            </w:pPr>
            <w:r w:rsidRPr="00D3062E">
              <w:t>Clause defined</w:t>
            </w:r>
          </w:p>
        </w:tc>
        <w:tc>
          <w:tcPr>
            <w:tcW w:w="4079" w:type="dxa"/>
            <w:shd w:val="clear" w:color="auto" w:fill="C0C0C0"/>
            <w:vAlign w:val="center"/>
            <w:hideMark/>
          </w:tcPr>
          <w:p w14:paraId="010F3C5F" w14:textId="77777777" w:rsidR="004B0AE5" w:rsidRPr="00D3062E" w:rsidRDefault="004B0AE5" w:rsidP="00F8442F">
            <w:pPr>
              <w:pStyle w:val="TAH"/>
            </w:pPr>
            <w:r w:rsidRPr="00D3062E">
              <w:t>Description</w:t>
            </w:r>
          </w:p>
        </w:tc>
        <w:tc>
          <w:tcPr>
            <w:tcW w:w="1347" w:type="dxa"/>
            <w:shd w:val="clear" w:color="auto" w:fill="C0C0C0"/>
            <w:vAlign w:val="center"/>
          </w:tcPr>
          <w:p w14:paraId="408BB4F2" w14:textId="77777777" w:rsidR="004B0AE5" w:rsidRPr="00D3062E" w:rsidRDefault="004B0AE5" w:rsidP="00F8442F">
            <w:pPr>
              <w:pStyle w:val="TAH"/>
            </w:pPr>
            <w:r w:rsidRPr="00D3062E">
              <w:t>Applicability</w:t>
            </w:r>
          </w:p>
        </w:tc>
      </w:tr>
      <w:tr w:rsidR="004B0AE5" w:rsidRPr="00D3062E" w14:paraId="0D291CE5" w14:textId="77777777" w:rsidTr="00F8442F">
        <w:trPr>
          <w:jc w:val="center"/>
        </w:trPr>
        <w:tc>
          <w:tcPr>
            <w:tcW w:w="2578" w:type="dxa"/>
            <w:vAlign w:val="center"/>
          </w:tcPr>
          <w:p w14:paraId="623D1942" w14:textId="77777777" w:rsidR="004B0AE5" w:rsidRPr="00D3062E" w:rsidRDefault="004B0AE5" w:rsidP="00F8442F">
            <w:pPr>
              <w:pStyle w:val="TAL"/>
              <w:rPr>
                <w:noProof/>
              </w:rPr>
            </w:pPr>
            <w:r w:rsidRPr="00D3062E">
              <w:t>MnSDiscNotif</w:t>
            </w:r>
          </w:p>
        </w:tc>
        <w:tc>
          <w:tcPr>
            <w:tcW w:w="1420" w:type="dxa"/>
            <w:vAlign w:val="center"/>
          </w:tcPr>
          <w:p w14:paraId="5CFEE8B1" w14:textId="77777777" w:rsidR="004B0AE5" w:rsidRPr="00D3062E" w:rsidRDefault="004B0AE5" w:rsidP="00F8442F">
            <w:pPr>
              <w:pStyle w:val="TAC"/>
            </w:pPr>
            <w:r w:rsidRPr="00D3062E">
              <w:rPr>
                <w:noProof/>
                <w:lang w:eastAsia="zh-CN"/>
              </w:rPr>
              <w:t>6.5</w:t>
            </w:r>
            <w:r w:rsidRPr="00D3062E">
              <w:t>.6.2.4</w:t>
            </w:r>
          </w:p>
        </w:tc>
        <w:tc>
          <w:tcPr>
            <w:tcW w:w="4079" w:type="dxa"/>
            <w:vAlign w:val="center"/>
          </w:tcPr>
          <w:p w14:paraId="3A31C7D6" w14:textId="77777777" w:rsidR="004B0AE5" w:rsidRPr="00D3062E" w:rsidRDefault="004B0AE5" w:rsidP="00F8442F">
            <w:pPr>
              <w:pStyle w:val="TAL"/>
            </w:pPr>
            <w:r w:rsidRPr="00D3062E">
              <w:t>Represents a Management Discovery Notification.</w:t>
            </w:r>
          </w:p>
        </w:tc>
        <w:tc>
          <w:tcPr>
            <w:tcW w:w="1347" w:type="dxa"/>
            <w:vAlign w:val="center"/>
          </w:tcPr>
          <w:p w14:paraId="22CC280C" w14:textId="77777777" w:rsidR="004B0AE5" w:rsidRPr="00D3062E" w:rsidRDefault="004B0AE5" w:rsidP="00F8442F">
            <w:pPr>
              <w:pStyle w:val="TAL"/>
              <w:rPr>
                <w:rFonts w:cs="Arial"/>
                <w:szCs w:val="18"/>
              </w:rPr>
            </w:pPr>
          </w:p>
        </w:tc>
      </w:tr>
      <w:tr w:rsidR="004B0AE5" w:rsidRPr="00D3062E" w14:paraId="4FCCCED5" w14:textId="77777777" w:rsidTr="00F8442F">
        <w:trPr>
          <w:jc w:val="center"/>
        </w:trPr>
        <w:tc>
          <w:tcPr>
            <w:tcW w:w="2578" w:type="dxa"/>
            <w:vAlign w:val="center"/>
          </w:tcPr>
          <w:p w14:paraId="7D462A12" w14:textId="77777777" w:rsidR="004B0AE5" w:rsidRPr="00D3062E" w:rsidRDefault="004B0AE5" w:rsidP="00F8442F">
            <w:pPr>
              <w:pStyle w:val="TAL"/>
            </w:pPr>
            <w:r w:rsidRPr="00D3062E">
              <w:t>MnSDiscSubsc</w:t>
            </w:r>
          </w:p>
        </w:tc>
        <w:tc>
          <w:tcPr>
            <w:tcW w:w="1420" w:type="dxa"/>
            <w:vAlign w:val="center"/>
          </w:tcPr>
          <w:p w14:paraId="07C8ED2D" w14:textId="77777777" w:rsidR="004B0AE5" w:rsidRPr="00D3062E" w:rsidRDefault="004B0AE5" w:rsidP="00F8442F">
            <w:pPr>
              <w:pStyle w:val="TAC"/>
            </w:pPr>
            <w:r w:rsidRPr="00D3062E">
              <w:rPr>
                <w:noProof/>
                <w:lang w:eastAsia="zh-CN"/>
              </w:rPr>
              <w:t>6.5</w:t>
            </w:r>
            <w:r w:rsidRPr="00D3062E">
              <w:t>.6.2.2</w:t>
            </w:r>
          </w:p>
        </w:tc>
        <w:tc>
          <w:tcPr>
            <w:tcW w:w="4079" w:type="dxa"/>
            <w:vAlign w:val="center"/>
          </w:tcPr>
          <w:p w14:paraId="423F9BC2" w14:textId="77777777" w:rsidR="004B0AE5" w:rsidRPr="00D3062E" w:rsidRDefault="004B0AE5" w:rsidP="00F8442F">
            <w:pPr>
              <w:pStyle w:val="TAL"/>
              <w:rPr>
                <w:rFonts w:cs="Arial"/>
                <w:szCs w:val="18"/>
              </w:rPr>
            </w:pPr>
            <w:r w:rsidRPr="00D3062E">
              <w:t>Represents a Management Discovery Subscription.</w:t>
            </w:r>
          </w:p>
        </w:tc>
        <w:tc>
          <w:tcPr>
            <w:tcW w:w="1347" w:type="dxa"/>
            <w:vAlign w:val="center"/>
          </w:tcPr>
          <w:p w14:paraId="1D473519" w14:textId="77777777" w:rsidR="004B0AE5" w:rsidRPr="00D3062E" w:rsidRDefault="004B0AE5" w:rsidP="00F8442F">
            <w:pPr>
              <w:pStyle w:val="TAL"/>
              <w:rPr>
                <w:rFonts w:cs="Arial"/>
                <w:szCs w:val="18"/>
              </w:rPr>
            </w:pPr>
          </w:p>
        </w:tc>
      </w:tr>
      <w:tr w:rsidR="004B0AE5" w:rsidRPr="00D3062E" w14:paraId="4B9AC03A" w14:textId="77777777" w:rsidTr="00F8442F">
        <w:trPr>
          <w:jc w:val="center"/>
        </w:trPr>
        <w:tc>
          <w:tcPr>
            <w:tcW w:w="2578" w:type="dxa"/>
            <w:vAlign w:val="center"/>
          </w:tcPr>
          <w:p w14:paraId="7F27978B" w14:textId="77777777" w:rsidR="004B0AE5" w:rsidRPr="00D3062E" w:rsidRDefault="004B0AE5" w:rsidP="00F8442F">
            <w:pPr>
              <w:pStyle w:val="TAL"/>
            </w:pPr>
            <w:r w:rsidRPr="00D3062E">
              <w:t>MnSDiscSubscPatch</w:t>
            </w:r>
          </w:p>
        </w:tc>
        <w:tc>
          <w:tcPr>
            <w:tcW w:w="1420" w:type="dxa"/>
            <w:vAlign w:val="center"/>
          </w:tcPr>
          <w:p w14:paraId="2CEDAB5B" w14:textId="77777777" w:rsidR="004B0AE5" w:rsidRPr="00D3062E" w:rsidRDefault="004B0AE5" w:rsidP="00F8442F">
            <w:pPr>
              <w:pStyle w:val="TAC"/>
              <w:rPr>
                <w:noProof/>
                <w:lang w:eastAsia="zh-CN"/>
              </w:rPr>
            </w:pPr>
            <w:r w:rsidRPr="00D3062E">
              <w:rPr>
                <w:noProof/>
                <w:lang w:eastAsia="zh-CN"/>
              </w:rPr>
              <w:t>6.5</w:t>
            </w:r>
            <w:r w:rsidRPr="00D3062E">
              <w:t>.6.2.3</w:t>
            </w:r>
          </w:p>
        </w:tc>
        <w:tc>
          <w:tcPr>
            <w:tcW w:w="4079" w:type="dxa"/>
            <w:vAlign w:val="center"/>
          </w:tcPr>
          <w:p w14:paraId="34D37F47" w14:textId="77777777" w:rsidR="004B0AE5" w:rsidRPr="00D3062E" w:rsidRDefault="004B0AE5" w:rsidP="00F8442F">
            <w:pPr>
              <w:pStyle w:val="TAL"/>
            </w:pPr>
            <w:r w:rsidRPr="00D3062E">
              <w:t>Represents the requested modifications to a Management Discovery Subscription.</w:t>
            </w:r>
          </w:p>
        </w:tc>
        <w:tc>
          <w:tcPr>
            <w:tcW w:w="1347" w:type="dxa"/>
            <w:vAlign w:val="center"/>
          </w:tcPr>
          <w:p w14:paraId="30C689A1" w14:textId="77777777" w:rsidR="004B0AE5" w:rsidRPr="00D3062E" w:rsidRDefault="004B0AE5" w:rsidP="00F8442F">
            <w:pPr>
              <w:pStyle w:val="TAL"/>
              <w:rPr>
                <w:rFonts w:cs="Arial"/>
                <w:szCs w:val="18"/>
              </w:rPr>
            </w:pPr>
          </w:p>
        </w:tc>
      </w:tr>
    </w:tbl>
    <w:p w14:paraId="0ACD49A4" w14:textId="77777777" w:rsidR="004B0AE5" w:rsidRPr="00D3062E" w:rsidRDefault="004B0AE5" w:rsidP="004B0AE5"/>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lastRenderedPageBreak/>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2565" w:name="_Toc157434796"/>
      <w:bookmarkStart w:id="2566" w:name="_Toc157436511"/>
      <w:bookmarkStart w:id="2567" w:name="_Toc157440351"/>
      <w:bookmarkStart w:id="2568" w:name="_Toc160650023"/>
      <w:bookmarkStart w:id="2569" w:name="_Toc160651898"/>
      <w:r w:rsidRPr="00D3062E">
        <w:rPr>
          <w:noProof/>
          <w:lang w:eastAsia="zh-CN"/>
        </w:rPr>
        <w:t>6.5</w:t>
      </w:r>
      <w:r w:rsidRPr="00D3062E">
        <w:rPr>
          <w:lang w:val="en-US"/>
        </w:rPr>
        <w:t>.6.2</w:t>
      </w:r>
      <w:r w:rsidRPr="00D3062E">
        <w:rPr>
          <w:lang w:val="en-US"/>
        </w:rPr>
        <w:tab/>
        <w:t>Structured data types</w:t>
      </w:r>
      <w:bookmarkEnd w:id="2565"/>
      <w:bookmarkEnd w:id="2566"/>
      <w:bookmarkEnd w:id="2567"/>
      <w:bookmarkEnd w:id="2568"/>
      <w:bookmarkEnd w:id="2569"/>
    </w:p>
    <w:p w14:paraId="5112F6B1" w14:textId="77777777" w:rsidR="004B0AE5" w:rsidRPr="00D3062E" w:rsidRDefault="004B0AE5" w:rsidP="004B0AE5">
      <w:pPr>
        <w:pStyle w:val="51"/>
      </w:pPr>
      <w:bookmarkStart w:id="2570" w:name="_Toc157434797"/>
      <w:bookmarkStart w:id="2571" w:name="_Toc157436512"/>
      <w:bookmarkStart w:id="2572" w:name="_Toc157440352"/>
      <w:bookmarkStart w:id="2573" w:name="_Toc160650024"/>
      <w:bookmarkStart w:id="2574" w:name="_Toc160651899"/>
      <w:r w:rsidRPr="00D3062E">
        <w:rPr>
          <w:noProof/>
          <w:lang w:eastAsia="zh-CN"/>
        </w:rPr>
        <w:t>6.5</w:t>
      </w:r>
      <w:r w:rsidRPr="00D3062E">
        <w:t>.6.2.1</w:t>
      </w:r>
      <w:r w:rsidRPr="00D3062E">
        <w:tab/>
        <w:t>Introduction</w:t>
      </w:r>
      <w:bookmarkEnd w:id="2570"/>
      <w:bookmarkEnd w:id="2571"/>
      <w:bookmarkEnd w:id="2572"/>
      <w:bookmarkEnd w:id="2573"/>
      <w:bookmarkEnd w:id="2574"/>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2575" w:name="_Toc157434798"/>
      <w:bookmarkStart w:id="2576" w:name="_Toc157436513"/>
      <w:bookmarkStart w:id="2577" w:name="_Toc157440353"/>
      <w:bookmarkStart w:id="2578" w:name="_Toc160650025"/>
      <w:bookmarkStart w:id="2579" w:name="_Toc160651900"/>
      <w:r w:rsidRPr="00D3062E">
        <w:rPr>
          <w:noProof/>
          <w:lang w:eastAsia="zh-CN"/>
        </w:rPr>
        <w:t>6.5</w:t>
      </w:r>
      <w:r w:rsidRPr="00D3062E">
        <w:t>.6.2.2</w:t>
      </w:r>
      <w:r w:rsidRPr="00D3062E">
        <w:tab/>
        <w:t>Type: MnSDiscSubsc</w:t>
      </w:r>
      <w:bookmarkEnd w:id="2575"/>
      <w:bookmarkEnd w:id="2576"/>
      <w:bookmarkEnd w:id="2577"/>
      <w:bookmarkEnd w:id="2578"/>
      <w:bookmarkEnd w:id="2579"/>
    </w:p>
    <w:p w14:paraId="036A4968" w14:textId="449CB4FF"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2</w:t>
      </w:r>
      <w:r w:rsidRPr="00D3062E">
        <w:t xml:space="preserve">-1: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58A4156D" w14:textId="77777777" w:rsidTr="00F8442F">
        <w:trPr>
          <w:jc w:val="center"/>
        </w:trPr>
        <w:tc>
          <w:tcPr>
            <w:tcW w:w="1555" w:type="dxa"/>
            <w:shd w:val="clear" w:color="auto" w:fill="C0C0C0"/>
            <w:vAlign w:val="center"/>
            <w:hideMark/>
          </w:tcPr>
          <w:p w14:paraId="1F8EDA6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465D4DB2" w14:textId="77777777" w:rsidR="004B0AE5" w:rsidRPr="00D3062E" w:rsidRDefault="004B0AE5" w:rsidP="00F8442F">
            <w:pPr>
              <w:pStyle w:val="TAH"/>
            </w:pPr>
            <w:r w:rsidRPr="00D3062E">
              <w:t>Data type</w:t>
            </w:r>
          </w:p>
        </w:tc>
        <w:tc>
          <w:tcPr>
            <w:tcW w:w="425" w:type="dxa"/>
            <w:shd w:val="clear" w:color="auto" w:fill="C0C0C0"/>
            <w:vAlign w:val="center"/>
            <w:hideMark/>
          </w:tcPr>
          <w:p w14:paraId="047A8547" w14:textId="77777777" w:rsidR="004B0AE5" w:rsidRPr="00D3062E" w:rsidRDefault="004B0AE5" w:rsidP="00F8442F">
            <w:pPr>
              <w:pStyle w:val="TAH"/>
            </w:pPr>
            <w:r w:rsidRPr="00D3062E">
              <w:t>P</w:t>
            </w:r>
          </w:p>
        </w:tc>
        <w:tc>
          <w:tcPr>
            <w:tcW w:w="1134" w:type="dxa"/>
            <w:shd w:val="clear" w:color="auto" w:fill="C0C0C0"/>
            <w:vAlign w:val="center"/>
          </w:tcPr>
          <w:p w14:paraId="6B579F93" w14:textId="77777777" w:rsidR="004B0AE5" w:rsidRPr="00D3062E" w:rsidRDefault="004B0AE5" w:rsidP="00F8442F">
            <w:pPr>
              <w:pStyle w:val="TAH"/>
            </w:pPr>
            <w:r w:rsidRPr="00D3062E">
              <w:t>Cardinality</w:t>
            </w:r>
          </w:p>
        </w:tc>
        <w:tc>
          <w:tcPr>
            <w:tcW w:w="3686" w:type="dxa"/>
            <w:shd w:val="clear" w:color="auto" w:fill="C0C0C0"/>
            <w:vAlign w:val="center"/>
            <w:hideMark/>
          </w:tcPr>
          <w:p w14:paraId="1B91BFBE"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4175A0BC"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1476F1BA" w14:textId="77777777" w:rsidTr="00F8442F">
        <w:trPr>
          <w:jc w:val="center"/>
        </w:trPr>
        <w:tc>
          <w:tcPr>
            <w:tcW w:w="1555" w:type="dxa"/>
            <w:vAlign w:val="center"/>
          </w:tcPr>
          <w:p w14:paraId="29D6DB3A" w14:textId="77777777" w:rsidR="004B0AE5" w:rsidRPr="00D3062E" w:rsidRDefault="004B0AE5" w:rsidP="00F8442F">
            <w:pPr>
              <w:pStyle w:val="TAL"/>
            </w:pPr>
            <w:r w:rsidRPr="00D3062E">
              <w:t>notifUri</w:t>
            </w:r>
          </w:p>
        </w:tc>
        <w:tc>
          <w:tcPr>
            <w:tcW w:w="1417" w:type="dxa"/>
            <w:vAlign w:val="center"/>
          </w:tcPr>
          <w:p w14:paraId="32A517BD" w14:textId="77777777" w:rsidR="004B0AE5" w:rsidRPr="00D3062E" w:rsidRDefault="004B0AE5" w:rsidP="00F8442F">
            <w:pPr>
              <w:pStyle w:val="TAL"/>
            </w:pPr>
            <w:r w:rsidRPr="00D3062E">
              <w:t>Uri</w:t>
            </w:r>
          </w:p>
        </w:tc>
        <w:tc>
          <w:tcPr>
            <w:tcW w:w="425" w:type="dxa"/>
            <w:vAlign w:val="center"/>
          </w:tcPr>
          <w:p w14:paraId="028C7512" w14:textId="77777777" w:rsidR="004B0AE5" w:rsidRPr="00D3062E" w:rsidRDefault="004B0AE5" w:rsidP="00F8442F">
            <w:pPr>
              <w:pStyle w:val="TAC"/>
            </w:pPr>
            <w:r w:rsidRPr="00D3062E">
              <w:t>M</w:t>
            </w:r>
          </w:p>
        </w:tc>
        <w:tc>
          <w:tcPr>
            <w:tcW w:w="1134" w:type="dxa"/>
            <w:vAlign w:val="center"/>
          </w:tcPr>
          <w:p w14:paraId="6173EAFC" w14:textId="77777777" w:rsidR="004B0AE5" w:rsidRPr="00D3062E" w:rsidRDefault="004B0AE5" w:rsidP="00F8442F">
            <w:pPr>
              <w:pStyle w:val="TAC"/>
            </w:pPr>
            <w:r w:rsidRPr="00D3062E">
              <w:t>1</w:t>
            </w:r>
          </w:p>
        </w:tc>
        <w:tc>
          <w:tcPr>
            <w:tcW w:w="3686" w:type="dxa"/>
            <w:vAlign w:val="center"/>
          </w:tcPr>
          <w:p w14:paraId="370AAF46" w14:textId="77777777" w:rsidR="004B0AE5" w:rsidRPr="00D3062E" w:rsidRDefault="004B0AE5" w:rsidP="00F8442F">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2FF2E639" w14:textId="77777777" w:rsidR="004B0AE5" w:rsidRPr="00D3062E" w:rsidRDefault="004B0AE5" w:rsidP="00F8442F">
            <w:pPr>
              <w:pStyle w:val="TAL"/>
              <w:rPr>
                <w:rFonts w:cs="Arial"/>
                <w:szCs w:val="18"/>
              </w:rPr>
            </w:pPr>
          </w:p>
        </w:tc>
      </w:tr>
      <w:tr w:rsidR="004B0AE5" w:rsidRPr="00D3062E" w14:paraId="34DED8BD" w14:textId="77777777" w:rsidTr="00F8442F">
        <w:trPr>
          <w:jc w:val="center"/>
        </w:trPr>
        <w:tc>
          <w:tcPr>
            <w:tcW w:w="1555" w:type="dxa"/>
            <w:vAlign w:val="center"/>
          </w:tcPr>
          <w:p w14:paraId="322417F4" w14:textId="77777777" w:rsidR="004B0AE5" w:rsidRPr="00D3062E" w:rsidRDefault="004B0AE5" w:rsidP="00F8442F">
            <w:pPr>
              <w:pStyle w:val="TAL"/>
            </w:pPr>
            <w:r w:rsidRPr="00D3062E">
              <w:t>netSliceIds</w:t>
            </w:r>
          </w:p>
        </w:tc>
        <w:tc>
          <w:tcPr>
            <w:tcW w:w="1417" w:type="dxa"/>
            <w:vAlign w:val="center"/>
          </w:tcPr>
          <w:p w14:paraId="2DB7CC00" w14:textId="77777777" w:rsidR="004B0AE5" w:rsidRPr="00D3062E" w:rsidRDefault="004B0AE5" w:rsidP="00F8442F">
            <w:pPr>
              <w:pStyle w:val="TAL"/>
            </w:pPr>
            <w:r w:rsidRPr="00D3062E">
              <w:t>array(NetSliceId)</w:t>
            </w:r>
          </w:p>
        </w:tc>
        <w:tc>
          <w:tcPr>
            <w:tcW w:w="425" w:type="dxa"/>
            <w:vAlign w:val="center"/>
          </w:tcPr>
          <w:p w14:paraId="7F19E61A" w14:textId="77777777" w:rsidR="004B0AE5" w:rsidRPr="00D3062E" w:rsidRDefault="004B0AE5" w:rsidP="00F8442F">
            <w:pPr>
              <w:pStyle w:val="TAC"/>
            </w:pPr>
            <w:r w:rsidRPr="00D3062E">
              <w:t>O</w:t>
            </w:r>
          </w:p>
        </w:tc>
        <w:tc>
          <w:tcPr>
            <w:tcW w:w="1134" w:type="dxa"/>
            <w:vAlign w:val="center"/>
          </w:tcPr>
          <w:p w14:paraId="1F9D65F0" w14:textId="77777777" w:rsidR="004B0AE5" w:rsidRPr="00D3062E" w:rsidRDefault="004B0AE5" w:rsidP="00F8442F">
            <w:pPr>
              <w:pStyle w:val="TAC"/>
            </w:pPr>
            <w:r w:rsidRPr="00D3062E">
              <w:t>1..N</w:t>
            </w:r>
          </w:p>
        </w:tc>
        <w:tc>
          <w:tcPr>
            <w:tcW w:w="3686" w:type="dxa"/>
            <w:vAlign w:val="center"/>
          </w:tcPr>
          <w:p w14:paraId="745C70A4" w14:textId="77777777" w:rsidR="004B0AE5" w:rsidRPr="00D3062E" w:rsidRDefault="004B0AE5" w:rsidP="00F8442F">
            <w:pPr>
              <w:pStyle w:val="TAL"/>
            </w:pPr>
            <w:r w:rsidRPr="00D3062E">
              <w:t>Contains the identifier for the requested network slice(s).</w:t>
            </w:r>
          </w:p>
        </w:tc>
        <w:tc>
          <w:tcPr>
            <w:tcW w:w="1307" w:type="dxa"/>
            <w:vAlign w:val="center"/>
          </w:tcPr>
          <w:p w14:paraId="195A3639" w14:textId="77777777" w:rsidR="004B0AE5" w:rsidRPr="00D3062E" w:rsidRDefault="004B0AE5" w:rsidP="00F8442F">
            <w:pPr>
              <w:pStyle w:val="TAL"/>
              <w:rPr>
                <w:rFonts w:cs="Arial"/>
                <w:szCs w:val="18"/>
              </w:rPr>
            </w:pPr>
          </w:p>
        </w:tc>
      </w:tr>
      <w:tr w:rsidR="004B0AE5" w:rsidRPr="00D3062E" w14:paraId="17D9ABCD" w14:textId="77777777" w:rsidTr="00F8442F">
        <w:trPr>
          <w:jc w:val="center"/>
        </w:trPr>
        <w:tc>
          <w:tcPr>
            <w:tcW w:w="1555" w:type="dxa"/>
            <w:vAlign w:val="center"/>
          </w:tcPr>
          <w:p w14:paraId="642D8EB1" w14:textId="77777777" w:rsidR="004B0AE5" w:rsidRPr="00D3062E" w:rsidRDefault="004B0AE5" w:rsidP="00F8442F">
            <w:pPr>
              <w:pStyle w:val="TAL"/>
              <w:rPr>
                <w:lang w:eastAsia="zh-CN"/>
              </w:rPr>
            </w:pPr>
            <w:r w:rsidRPr="00D3062E">
              <w:t>expCapReq</w:t>
            </w:r>
          </w:p>
        </w:tc>
        <w:tc>
          <w:tcPr>
            <w:tcW w:w="1417" w:type="dxa"/>
            <w:vAlign w:val="center"/>
          </w:tcPr>
          <w:p w14:paraId="42C819CE" w14:textId="77777777" w:rsidR="004B0AE5" w:rsidRPr="00D3062E" w:rsidRDefault="004B0AE5" w:rsidP="00F8442F">
            <w:pPr>
              <w:pStyle w:val="TAL"/>
            </w:pPr>
            <w:r w:rsidRPr="00D3062E">
              <w:t>string</w:t>
            </w:r>
          </w:p>
        </w:tc>
        <w:tc>
          <w:tcPr>
            <w:tcW w:w="425" w:type="dxa"/>
            <w:vAlign w:val="center"/>
          </w:tcPr>
          <w:p w14:paraId="1192D732" w14:textId="77777777" w:rsidR="004B0AE5" w:rsidRPr="00D3062E" w:rsidRDefault="004B0AE5" w:rsidP="00F8442F">
            <w:pPr>
              <w:pStyle w:val="TAC"/>
              <w:rPr>
                <w:lang w:eastAsia="zh-CN"/>
              </w:rPr>
            </w:pPr>
            <w:r w:rsidRPr="00D3062E">
              <w:t>O</w:t>
            </w:r>
          </w:p>
        </w:tc>
        <w:tc>
          <w:tcPr>
            <w:tcW w:w="1134" w:type="dxa"/>
            <w:vAlign w:val="center"/>
          </w:tcPr>
          <w:p w14:paraId="49564718" w14:textId="77777777" w:rsidR="004B0AE5" w:rsidRPr="00D3062E" w:rsidRDefault="004B0AE5" w:rsidP="00F8442F">
            <w:pPr>
              <w:pStyle w:val="TAC"/>
              <w:rPr>
                <w:lang w:eastAsia="zh-CN"/>
              </w:rPr>
            </w:pPr>
            <w:r w:rsidRPr="00D3062E">
              <w:t>0..1</w:t>
            </w:r>
          </w:p>
        </w:tc>
        <w:tc>
          <w:tcPr>
            <w:tcW w:w="3686" w:type="dxa"/>
            <w:vAlign w:val="center"/>
          </w:tcPr>
          <w:p w14:paraId="0DF24AD3" w14:textId="77777777" w:rsidR="004B0AE5" w:rsidRPr="00D3062E" w:rsidRDefault="004B0AE5" w:rsidP="00F8442F">
            <w:pPr>
              <w:pStyle w:val="TAL"/>
              <w:rPr>
                <w:rFonts w:cs="Arial"/>
                <w:szCs w:val="18"/>
              </w:rPr>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232D31BC" w14:textId="77777777" w:rsidR="004B0AE5" w:rsidRPr="00D3062E" w:rsidRDefault="004B0AE5" w:rsidP="00F8442F">
            <w:pPr>
              <w:pStyle w:val="TAL"/>
              <w:rPr>
                <w:rFonts w:cs="Arial"/>
                <w:szCs w:val="18"/>
              </w:rPr>
            </w:pPr>
          </w:p>
        </w:tc>
      </w:tr>
      <w:tr w:rsidR="004B0AE5" w:rsidRPr="00D3062E" w14:paraId="1F3C2215" w14:textId="77777777" w:rsidTr="00F8442F">
        <w:trPr>
          <w:jc w:val="center"/>
        </w:trPr>
        <w:tc>
          <w:tcPr>
            <w:tcW w:w="1555" w:type="dxa"/>
            <w:vAlign w:val="center"/>
          </w:tcPr>
          <w:p w14:paraId="14A09B49" w14:textId="77777777" w:rsidR="004B0AE5" w:rsidRPr="00D3062E" w:rsidRDefault="004B0AE5" w:rsidP="00F8442F">
            <w:pPr>
              <w:pStyle w:val="TAL"/>
              <w:rPr>
                <w:lang w:eastAsia="zh-CN"/>
              </w:rPr>
            </w:pPr>
            <w:r w:rsidRPr="00D3062E">
              <w:t>suppFeat</w:t>
            </w:r>
          </w:p>
        </w:tc>
        <w:tc>
          <w:tcPr>
            <w:tcW w:w="1417" w:type="dxa"/>
            <w:vAlign w:val="center"/>
          </w:tcPr>
          <w:p w14:paraId="707201C1" w14:textId="77777777" w:rsidR="004B0AE5" w:rsidRPr="00D3062E" w:rsidRDefault="004B0AE5" w:rsidP="00F8442F">
            <w:pPr>
              <w:pStyle w:val="TAL"/>
            </w:pPr>
            <w:r w:rsidRPr="00D3062E">
              <w:t>SupportedFeatures</w:t>
            </w:r>
          </w:p>
        </w:tc>
        <w:tc>
          <w:tcPr>
            <w:tcW w:w="425" w:type="dxa"/>
            <w:vAlign w:val="center"/>
          </w:tcPr>
          <w:p w14:paraId="60BA38D4" w14:textId="77777777" w:rsidR="004B0AE5" w:rsidRPr="00D3062E" w:rsidRDefault="004B0AE5" w:rsidP="00F8442F">
            <w:pPr>
              <w:pStyle w:val="TAC"/>
              <w:rPr>
                <w:lang w:eastAsia="zh-CN"/>
              </w:rPr>
            </w:pPr>
            <w:r w:rsidRPr="00D3062E">
              <w:t>C</w:t>
            </w:r>
          </w:p>
        </w:tc>
        <w:tc>
          <w:tcPr>
            <w:tcW w:w="1134" w:type="dxa"/>
            <w:vAlign w:val="center"/>
          </w:tcPr>
          <w:p w14:paraId="6323169F" w14:textId="77777777" w:rsidR="004B0AE5" w:rsidRPr="00D3062E" w:rsidRDefault="004B0AE5" w:rsidP="00F8442F">
            <w:pPr>
              <w:pStyle w:val="TAC"/>
              <w:rPr>
                <w:lang w:eastAsia="zh-CN"/>
              </w:rPr>
            </w:pPr>
            <w:r w:rsidRPr="00D3062E">
              <w:t>0..1</w:t>
            </w:r>
          </w:p>
        </w:tc>
        <w:tc>
          <w:tcPr>
            <w:tcW w:w="3686" w:type="dxa"/>
            <w:vAlign w:val="center"/>
          </w:tcPr>
          <w:p w14:paraId="5427CA65" w14:textId="77777777" w:rsidR="004B0AE5" w:rsidRPr="00D3062E" w:rsidRDefault="004B0AE5" w:rsidP="00F8442F">
            <w:pPr>
              <w:pStyle w:val="TAL"/>
            </w:pPr>
            <w:r w:rsidRPr="00D3062E">
              <w:t>Contains the list of supported features among the ones defined in clause </w:t>
            </w:r>
            <w:r w:rsidRPr="00D3062E">
              <w:rPr>
                <w:noProof/>
                <w:lang w:eastAsia="zh-CN"/>
              </w:rPr>
              <w:t>6.5</w:t>
            </w:r>
            <w:r w:rsidRPr="00D3062E">
              <w:t>.8.</w:t>
            </w:r>
          </w:p>
          <w:p w14:paraId="158C6F78" w14:textId="77777777" w:rsidR="004B0AE5" w:rsidRPr="00D3062E" w:rsidRDefault="004B0AE5" w:rsidP="00F8442F">
            <w:pPr>
              <w:pStyle w:val="TAL"/>
            </w:pPr>
          </w:p>
          <w:p w14:paraId="479CFBDA" w14:textId="77777777" w:rsidR="004B0AE5" w:rsidRPr="00D3062E" w:rsidRDefault="004B0AE5" w:rsidP="00F8442F">
            <w:pPr>
              <w:pStyle w:val="TAL"/>
              <w:rPr>
                <w:lang w:val="en-US"/>
              </w:rPr>
            </w:pPr>
            <w:r w:rsidRPr="00D3062E">
              <w:t>This attribute shall be present only if feature negotiation needs to take place.</w:t>
            </w:r>
          </w:p>
        </w:tc>
        <w:tc>
          <w:tcPr>
            <w:tcW w:w="1307" w:type="dxa"/>
            <w:vAlign w:val="center"/>
          </w:tcPr>
          <w:p w14:paraId="6C76A8F1" w14:textId="77777777" w:rsidR="004B0AE5" w:rsidRPr="00D3062E" w:rsidRDefault="004B0AE5" w:rsidP="00F8442F">
            <w:pPr>
              <w:pStyle w:val="TAL"/>
              <w:rPr>
                <w:rFonts w:cs="Arial"/>
                <w:szCs w:val="18"/>
              </w:rPr>
            </w:pPr>
          </w:p>
        </w:tc>
      </w:tr>
    </w:tbl>
    <w:p w14:paraId="60F4551F" w14:textId="77777777" w:rsidR="004B0AE5" w:rsidRPr="00D3062E" w:rsidRDefault="004B0AE5" w:rsidP="004B0AE5">
      <w:pPr>
        <w:rPr>
          <w:rStyle w:val="EditorsNoteCharChar"/>
        </w:rPr>
      </w:pPr>
    </w:p>
    <w:p w14:paraId="187269C5"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The definition of expCapReq is FFS.</w:t>
      </w:r>
    </w:p>
    <w:p w14:paraId="7850666E"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w:t>
      </w:r>
      <w:r w:rsidRPr="00D3062E">
        <w:rPr>
          <w:rStyle w:val="EditorsNoteCharChar"/>
          <w:rFonts w:hint="eastAsia"/>
          <w:lang w:eastAsia="zh-CN"/>
        </w:rPr>
        <w:t>Wh</w:t>
      </w:r>
      <w:r w:rsidRPr="00D3062E">
        <w:rPr>
          <w:rStyle w:val="EditorsNoteCharChar"/>
          <w:lang w:eastAsia="zh-CN"/>
        </w:rPr>
        <w:t>ether to have a single NetSliceId or multi NetSliceId in the subscription is FFS</w:t>
      </w:r>
      <w:r w:rsidRPr="00D3062E">
        <w:rPr>
          <w:rStyle w:val="EditorsNoteCharChar"/>
        </w:rPr>
        <w:t>.</w:t>
      </w:r>
    </w:p>
    <w:p w14:paraId="3F768F2F" w14:textId="77777777" w:rsidR="004B0AE5" w:rsidRPr="00D3062E" w:rsidRDefault="004B0AE5" w:rsidP="004B0AE5">
      <w:pPr>
        <w:pStyle w:val="51"/>
      </w:pPr>
      <w:bookmarkStart w:id="2580" w:name="_Toc157434799"/>
      <w:bookmarkStart w:id="2581" w:name="_Toc157436514"/>
      <w:bookmarkStart w:id="2582" w:name="_Toc157440354"/>
      <w:bookmarkStart w:id="2583" w:name="_Toc160650026"/>
      <w:bookmarkStart w:id="2584" w:name="_Toc160651901"/>
      <w:r w:rsidRPr="00D3062E">
        <w:rPr>
          <w:noProof/>
          <w:lang w:eastAsia="zh-CN"/>
        </w:rPr>
        <w:t>6.5</w:t>
      </w:r>
      <w:r w:rsidRPr="00D3062E">
        <w:t>.6.2.3</w:t>
      </w:r>
      <w:r w:rsidRPr="00D3062E">
        <w:tab/>
        <w:t>Type: MnSDiscSubscPatch</w:t>
      </w:r>
      <w:bookmarkEnd w:id="2580"/>
      <w:bookmarkEnd w:id="2581"/>
      <w:bookmarkEnd w:id="2582"/>
      <w:bookmarkEnd w:id="2583"/>
      <w:bookmarkEnd w:id="2584"/>
    </w:p>
    <w:p w14:paraId="425FD644" w14:textId="0AD9BDF7"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3</w:t>
      </w:r>
      <w:r w:rsidRPr="00D3062E">
        <w:t xml:space="preserve">-1: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61B614A9" w14:textId="77777777" w:rsidTr="00F8442F">
        <w:trPr>
          <w:jc w:val="center"/>
        </w:trPr>
        <w:tc>
          <w:tcPr>
            <w:tcW w:w="1555" w:type="dxa"/>
            <w:shd w:val="clear" w:color="auto" w:fill="C0C0C0"/>
            <w:vAlign w:val="center"/>
            <w:hideMark/>
          </w:tcPr>
          <w:p w14:paraId="71ABC08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6505BC01" w14:textId="77777777" w:rsidR="004B0AE5" w:rsidRPr="00D3062E" w:rsidRDefault="004B0AE5" w:rsidP="00F8442F">
            <w:pPr>
              <w:pStyle w:val="TAH"/>
            </w:pPr>
            <w:r w:rsidRPr="00D3062E">
              <w:t>Data type</w:t>
            </w:r>
          </w:p>
        </w:tc>
        <w:tc>
          <w:tcPr>
            <w:tcW w:w="425" w:type="dxa"/>
            <w:shd w:val="clear" w:color="auto" w:fill="C0C0C0"/>
            <w:vAlign w:val="center"/>
            <w:hideMark/>
          </w:tcPr>
          <w:p w14:paraId="280A5EC9" w14:textId="77777777" w:rsidR="004B0AE5" w:rsidRPr="00D3062E" w:rsidRDefault="004B0AE5" w:rsidP="00F8442F">
            <w:pPr>
              <w:pStyle w:val="TAH"/>
            </w:pPr>
            <w:r w:rsidRPr="00D3062E">
              <w:t>P</w:t>
            </w:r>
          </w:p>
        </w:tc>
        <w:tc>
          <w:tcPr>
            <w:tcW w:w="1134" w:type="dxa"/>
            <w:shd w:val="clear" w:color="auto" w:fill="C0C0C0"/>
            <w:vAlign w:val="center"/>
          </w:tcPr>
          <w:p w14:paraId="30E3187E" w14:textId="77777777" w:rsidR="004B0AE5" w:rsidRPr="00D3062E" w:rsidRDefault="004B0AE5" w:rsidP="00F8442F">
            <w:pPr>
              <w:pStyle w:val="TAH"/>
            </w:pPr>
            <w:r w:rsidRPr="00D3062E">
              <w:t>Cardinality</w:t>
            </w:r>
          </w:p>
        </w:tc>
        <w:tc>
          <w:tcPr>
            <w:tcW w:w="3686" w:type="dxa"/>
            <w:shd w:val="clear" w:color="auto" w:fill="C0C0C0"/>
            <w:vAlign w:val="center"/>
            <w:hideMark/>
          </w:tcPr>
          <w:p w14:paraId="132F5A97"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1AB30AE8"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00EFA372" w14:textId="77777777" w:rsidTr="00F8442F">
        <w:trPr>
          <w:jc w:val="center"/>
        </w:trPr>
        <w:tc>
          <w:tcPr>
            <w:tcW w:w="1555" w:type="dxa"/>
            <w:vAlign w:val="center"/>
          </w:tcPr>
          <w:p w14:paraId="214381F2" w14:textId="77777777" w:rsidR="004B0AE5" w:rsidRPr="00D3062E" w:rsidRDefault="004B0AE5" w:rsidP="00F8442F">
            <w:pPr>
              <w:pStyle w:val="TAL"/>
              <w:rPr>
                <w:lang w:eastAsia="zh-CN"/>
              </w:rPr>
            </w:pPr>
            <w:r w:rsidRPr="00D3062E">
              <w:t>notifUri</w:t>
            </w:r>
          </w:p>
        </w:tc>
        <w:tc>
          <w:tcPr>
            <w:tcW w:w="1417" w:type="dxa"/>
            <w:vAlign w:val="center"/>
          </w:tcPr>
          <w:p w14:paraId="35DCDFA1" w14:textId="77777777" w:rsidR="004B0AE5" w:rsidRPr="00D3062E" w:rsidRDefault="004B0AE5" w:rsidP="00F8442F">
            <w:pPr>
              <w:pStyle w:val="TAL"/>
            </w:pPr>
            <w:r w:rsidRPr="00D3062E">
              <w:t>Uri</w:t>
            </w:r>
          </w:p>
        </w:tc>
        <w:tc>
          <w:tcPr>
            <w:tcW w:w="425" w:type="dxa"/>
            <w:vAlign w:val="center"/>
          </w:tcPr>
          <w:p w14:paraId="757BFE99" w14:textId="77777777" w:rsidR="004B0AE5" w:rsidRPr="00D3062E" w:rsidRDefault="004B0AE5" w:rsidP="00F8442F">
            <w:pPr>
              <w:pStyle w:val="TAC"/>
              <w:rPr>
                <w:lang w:eastAsia="zh-CN"/>
              </w:rPr>
            </w:pPr>
            <w:r w:rsidRPr="00D3062E">
              <w:t>O</w:t>
            </w:r>
          </w:p>
        </w:tc>
        <w:tc>
          <w:tcPr>
            <w:tcW w:w="1134" w:type="dxa"/>
            <w:vAlign w:val="center"/>
          </w:tcPr>
          <w:p w14:paraId="30E32EFD" w14:textId="77777777" w:rsidR="004B0AE5" w:rsidRPr="00D3062E" w:rsidRDefault="004B0AE5" w:rsidP="00F8442F">
            <w:pPr>
              <w:pStyle w:val="TAC"/>
              <w:rPr>
                <w:lang w:eastAsia="zh-CN"/>
              </w:rPr>
            </w:pPr>
            <w:r w:rsidRPr="00D3062E">
              <w:t>0..1</w:t>
            </w:r>
          </w:p>
        </w:tc>
        <w:tc>
          <w:tcPr>
            <w:tcW w:w="3686" w:type="dxa"/>
            <w:vAlign w:val="center"/>
          </w:tcPr>
          <w:p w14:paraId="168E800C" w14:textId="77777777" w:rsidR="004B0AE5" w:rsidRPr="00D3062E" w:rsidRDefault="004B0AE5" w:rsidP="00F8442F">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73D3018E" w14:textId="77777777" w:rsidR="004B0AE5" w:rsidRPr="00D3062E" w:rsidRDefault="004B0AE5" w:rsidP="00F8442F">
            <w:pPr>
              <w:pStyle w:val="TAL"/>
              <w:rPr>
                <w:rFonts w:cs="Arial"/>
                <w:szCs w:val="18"/>
              </w:rPr>
            </w:pPr>
          </w:p>
        </w:tc>
      </w:tr>
      <w:tr w:rsidR="004B0AE5" w:rsidRPr="00D3062E" w14:paraId="4DE03297" w14:textId="77777777" w:rsidTr="00F8442F">
        <w:trPr>
          <w:jc w:val="center"/>
        </w:trPr>
        <w:tc>
          <w:tcPr>
            <w:tcW w:w="1555" w:type="dxa"/>
            <w:vAlign w:val="center"/>
          </w:tcPr>
          <w:p w14:paraId="045DED76" w14:textId="77777777" w:rsidR="004B0AE5" w:rsidRPr="00D3062E" w:rsidRDefault="004B0AE5" w:rsidP="00F8442F">
            <w:pPr>
              <w:pStyle w:val="TAL"/>
            </w:pPr>
            <w:r w:rsidRPr="00D3062E">
              <w:t>expCapReq</w:t>
            </w:r>
          </w:p>
        </w:tc>
        <w:tc>
          <w:tcPr>
            <w:tcW w:w="1417" w:type="dxa"/>
            <w:vAlign w:val="center"/>
          </w:tcPr>
          <w:p w14:paraId="226B7F51" w14:textId="77777777" w:rsidR="004B0AE5" w:rsidRPr="00D3062E" w:rsidRDefault="004B0AE5" w:rsidP="00F8442F">
            <w:pPr>
              <w:pStyle w:val="TAL"/>
            </w:pPr>
            <w:r w:rsidRPr="00D3062E">
              <w:t>string</w:t>
            </w:r>
          </w:p>
        </w:tc>
        <w:tc>
          <w:tcPr>
            <w:tcW w:w="425" w:type="dxa"/>
            <w:vAlign w:val="center"/>
          </w:tcPr>
          <w:p w14:paraId="1100154A" w14:textId="77777777" w:rsidR="004B0AE5" w:rsidRPr="00D3062E" w:rsidRDefault="004B0AE5" w:rsidP="00F8442F">
            <w:pPr>
              <w:pStyle w:val="TAC"/>
            </w:pPr>
            <w:r w:rsidRPr="00D3062E">
              <w:t>O</w:t>
            </w:r>
          </w:p>
        </w:tc>
        <w:tc>
          <w:tcPr>
            <w:tcW w:w="1134" w:type="dxa"/>
            <w:vAlign w:val="center"/>
          </w:tcPr>
          <w:p w14:paraId="4B3D8552" w14:textId="77777777" w:rsidR="004B0AE5" w:rsidRPr="00D3062E" w:rsidRDefault="004B0AE5" w:rsidP="00F8442F">
            <w:pPr>
              <w:pStyle w:val="TAC"/>
            </w:pPr>
            <w:r w:rsidRPr="00D3062E">
              <w:t>0..1</w:t>
            </w:r>
          </w:p>
        </w:tc>
        <w:tc>
          <w:tcPr>
            <w:tcW w:w="3686" w:type="dxa"/>
            <w:vAlign w:val="center"/>
          </w:tcPr>
          <w:p w14:paraId="12307D49" w14:textId="77777777" w:rsidR="004B0AE5" w:rsidRPr="00D3062E" w:rsidRDefault="004B0AE5" w:rsidP="00F8442F">
            <w:pPr>
              <w:pStyle w:val="TAL"/>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69431742" w14:textId="77777777" w:rsidR="004B0AE5" w:rsidRPr="00D3062E" w:rsidRDefault="004B0AE5" w:rsidP="00F8442F">
            <w:pPr>
              <w:pStyle w:val="TAL"/>
              <w:rPr>
                <w:rFonts w:cs="Arial"/>
                <w:szCs w:val="18"/>
              </w:rPr>
            </w:pPr>
          </w:p>
        </w:tc>
      </w:tr>
    </w:tbl>
    <w:p w14:paraId="2D01AF1C" w14:textId="77777777" w:rsidR="004B0AE5" w:rsidRPr="00D3062E" w:rsidRDefault="004B0AE5" w:rsidP="004B0AE5">
      <w:pPr>
        <w:rPr>
          <w:lang w:val="en-US"/>
        </w:rPr>
      </w:pPr>
    </w:p>
    <w:p w14:paraId="34A7A05C" w14:textId="77777777" w:rsidR="004B0AE5" w:rsidRPr="00D3062E" w:rsidRDefault="004B0AE5" w:rsidP="004B0AE5">
      <w:pPr>
        <w:pStyle w:val="51"/>
      </w:pPr>
      <w:bookmarkStart w:id="2585" w:name="_Toc157434800"/>
      <w:bookmarkStart w:id="2586" w:name="_Toc157436515"/>
      <w:bookmarkStart w:id="2587" w:name="_Toc157440355"/>
      <w:bookmarkStart w:id="2588" w:name="_Toc160650027"/>
      <w:bookmarkStart w:id="2589" w:name="_Toc160651902"/>
      <w:r w:rsidRPr="00D3062E">
        <w:rPr>
          <w:noProof/>
          <w:lang w:eastAsia="zh-CN"/>
        </w:rPr>
        <w:lastRenderedPageBreak/>
        <w:t>6.5</w:t>
      </w:r>
      <w:r w:rsidRPr="00D3062E">
        <w:t>.6.2.4</w:t>
      </w:r>
      <w:r w:rsidRPr="00D3062E">
        <w:tab/>
        <w:t>Type: MnSDiscNotif</w:t>
      </w:r>
      <w:bookmarkEnd w:id="2585"/>
      <w:bookmarkEnd w:id="2586"/>
      <w:bookmarkEnd w:id="2587"/>
      <w:bookmarkEnd w:id="2588"/>
      <w:bookmarkEnd w:id="2589"/>
    </w:p>
    <w:p w14:paraId="1DBFC570" w14:textId="60493FDB"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4</w:t>
      </w:r>
      <w:r w:rsidRPr="00D3062E">
        <w:t xml:space="preserve">-1: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B0AE5" w:rsidRPr="00D3062E" w14:paraId="553375AC" w14:textId="77777777" w:rsidTr="00F8442F">
        <w:trPr>
          <w:jc w:val="center"/>
        </w:trPr>
        <w:tc>
          <w:tcPr>
            <w:tcW w:w="1413" w:type="dxa"/>
            <w:shd w:val="clear" w:color="auto" w:fill="C0C0C0"/>
            <w:vAlign w:val="center"/>
            <w:hideMark/>
          </w:tcPr>
          <w:p w14:paraId="61060F42" w14:textId="77777777" w:rsidR="004B0AE5" w:rsidRPr="00D3062E" w:rsidRDefault="004B0AE5" w:rsidP="00F8442F">
            <w:pPr>
              <w:pStyle w:val="TAH"/>
            </w:pPr>
            <w:r w:rsidRPr="00D3062E">
              <w:t>Attribute name</w:t>
            </w:r>
          </w:p>
        </w:tc>
        <w:tc>
          <w:tcPr>
            <w:tcW w:w="1556" w:type="dxa"/>
            <w:shd w:val="clear" w:color="auto" w:fill="C0C0C0"/>
            <w:vAlign w:val="center"/>
            <w:hideMark/>
          </w:tcPr>
          <w:p w14:paraId="4084524F" w14:textId="77777777" w:rsidR="004B0AE5" w:rsidRPr="00D3062E" w:rsidRDefault="004B0AE5" w:rsidP="00F8442F">
            <w:pPr>
              <w:pStyle w:val="TAH"/>
            </w:pPr>
            <w:r w:rsidRPr="00D3062E">
              <w:t>Data type</w:t>
            </w:r>
          </w:p>
        </w:tc>
        <w:tc>
          <w:tcPr>
            <w:tcW w:w="425" w:type="dxa"/>
            <w:shd w:val="clear" w:color="auto" w:fill="C0C0C0"/>
            <w:vAlign w:val="center"/>
            <w:hideMark/>
          </w:tcPr>
          <w:p w14:paraId="2F5679CA" w14:textId="77777777" w:rsidR="004B0AE5" w:rsidRPr="00D3062E" w:rsidRDefault="004B0AE5" w:rsidP="00F8442F">
            <w:pPr>
              <w:pStyle w:val="TAH"/>
            </w:pPr>
            <w:r w:rsidRPr="00D3062E">
              <w:t>P</w:t>
            </w:r>
          </w:p>
        </w:tc>
        <w:tc>
          <w:tcPr>
            <w:tcW w:w="1134" w:type="dxa"/>
            <w:shd w:val="clear" w:color="auto" w:fill="C0C0C0"/>
            <w:vAlign w:val="center"/>
          </w:tcPr>
          <w:p w14:paraId="238B131A" w14:textId="77777777" w:rsidR="004B0AE5" w:rsidRPr="00D3062E" w:rsidRDefault="004B0AE5" w:rsidP="00F8442F">
            <w:pPr>
              <w:pStyle w:val="TAH"/>
            </w:pPr>
            <w:r w:rsidRPr="00D3062E">
              <w:t>Cardinality</w:t>
            </w:r>
          </w:p>
        </w:tc>
        <w:tc>
          <w:tcPr>
            <w:tcW w:w="3686" w:type="dxa"/>
            <w:shd w:val="clear" w:color="auto" w:fill="C0C0C0"/>
            <w:vAlign w:val="center"/>
            <w:hideMark/>
          </w:tcPr>
          <w:p w14:paraId="29688252" w14:textId="77777777" w:rsidR="004B0AE5" w:rsidRPr="00D3062E" w:rsidRDefault="004B0AE5" w:rsidP="00F8442F">
            <w:pPr>
              <w:pStyle w:val="TAH"/>
              <w:rPr>
                <w:rFonts w:cs="Arial"/>
                <w:szCs w:val="18"/>
              </w:rPr>
            </w:pPr>
            <w:r w:rsidRPr="00D3062E">
              <w:rPr>
                <w:rFonts w:cs="Arial"/>
                <w:szCs w:val="18"/>
              </w:rPr>
              <w:t>Description</w:t>
            </w:r>
          </w:p>
        </w:tc>
        <w:tc>
          <w:tcPr>
            <w:tcW w:w="1310" w:type="dxa"/>
            <w:shd w:val="clear" w:color="auto" w:fill="C0C0C0"/>
            <w:vAlign w:val="center"/>
          </w:tcPr>
          <w:p w14:paraId="295C4E45"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69B67A1F" w14:textId="77777777" w:rsidTr="00F8442F">
        <w:trPr>
          <w:jc w:val="center"/>
        </w:trPr>
        <w:tc>
          <w:tcPr>
            <w:tcW w:w="1413" w:type="dxa"/>
            <w:vAlign w:val="center"/>
          </w:tcPr>
          <w:p w14:paraId="323621B3" w14:textId="77777777" w:rsidR="004B0AE5" w:rsidRPr="00D3062E" w:rsidRDefault="004B0AE5" w:rsidP="00F8442F">
            <w:pPr>
              <w:pStyle w:val="TAL"/>
            </w:pPr>
            <w:r w:rsidRPr="00D3062E">
              <w:t>mnSDomainId</w:t>
            </w:r>
          </w:p>
        </w:tc>
        <w:tc>
          <w:tcPr>
            <w:tcW w:w="1556" w:type="dxa"/>
            <w:vAlign w:val="center"/>
          </w:tcPr>
          <w:p w14:paraId="61B79E2D" w14:textId="77777777" w:rsidR="004B0AE5" w:rsidRPr="00D3062E" w:rsidRDefault="004B0AE5" w:rsidP="00F8442F">
            <w:pPr>
              <w:pStyle w:val="TAL"/>
            </w:pPr>
            <w:r w:rsidRPr="00D3062E">
              <w:t>string</w:t>
            </w:r>
          </w:p>
        </w:tc>
        <w:tc>
          <w:tcPr>
            <w:tcW w:w="425" w:type="dxa"/>
            <w:vAlign w:val="center"/>
          </w:tcPr>
          <w:p w14:paraId="5C3C0F7E" w14:textId="77777777" w:rsidR="004B0AE5" w:rsidRPr="00D3062E" w:rsidRDefault="004B0AE5" w:rsidP="00F8442F">
            <w:pPr>
              <w:pStyle w:val="TAC"/>
            </w:pPr>
            <w:r w:rsidRPr="00D3062E">
              <w:t>M</w:t>
            </w:r>
          </w:p>
        </w:tc>
        <w:tc>
          <w:tcPr>
            <w:tcW w:w="1134" w:type="dxa"/>
            <w:vAlign w:val="center"/>
          </w:tcPr>
          <w:p w14:paraId="072B4B3D" w14:textId="77777777" w:rsidR="004B0AE5" w:rsidRPr="00D3062E" w:rsidRDefault="004B0AE5" w:rsidP="00F8442F">
            <w:pPr>
              <w:pStyle w:val="TAC"/>
            </w:pPr>
            <w:r w:rsidRPr="00D3062E">
              <w:t>1</w:t>
            </w:r>
          </w:p>
        </w:tc>
        <w:tc>
          <w:tcPr>
            <w:tcW w:w="3686" w:type="dxa"/>
            <w:vAlign w:val="center"/>
          </w:tcPr>
          <w:p w14:paraId="22F21D4E" w14:textId="77777777" w:rsidR="004B0AE5" w:rsidRPr="00D3062E" w:rsidRDefault="004B0AE5" w:rsidP="00F8442F">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3D5B1161" w14:textId="77777777" w:rsidR="004B0AE5" w:rsidRPr="00D3062E" w:rsidRDefault="004B0AE5" w:rsidP="00F8442F">
            <w:pPr>
              <w:pStyle w:val="TAL"/>
              <w:rPr>
                <w:rFonts w:cs="Arial"/>
                <w:szCs w:val="18"/>
              </w:rPr>
            </w:pPr>
          </w:p>
        </w:tc>
      </w:tr>
      <w:tr w:rsidR="004B0AE5" w:rsidRPr="00D3062E" w14:paraId="316F4094" w14:textId="77777777" w:rsidTr="00F8442F">
        <w:trPr>
          <w:jc w:val="center"/>
        </w:trPr>
        <w:tc>
          <w:tcPr>
            <w:tcW w:w="1413" w:type="dxa"/>
            <w:vAlign w:val="center"/>
          </w:tcPr>
          <w:p w14:paraId="1877E6D5" w14:textId="77777777" w:rsidR="004B0AE5" w:rsidRPr="00D3062E" w:rsidRDefault="004B0AE5" w:rsidP="00F8442F">
            <w:pPr>
              <w:pStyle w:val="TAL"/>
            </w:pPr>
            <w:r w:rsidRPr="00D3062E">
              <w:rPr>
                <w:rFonts w:hint="eastAsia"/>
              </w:rPr>
              <w:t>m</w:t>
            </w:r>
            <w:r w:rsidRPr="00D3062E">
              <w:t>nSs</w:t>
            </w:r>
          </w:p>
        </w:tc>
        <w:tc>
          <w:tcPr>
            <w:tcW w:w="1556" w:type="dxa"/>
            <w:vAlign w:val="center"/>
          </w:tcPr>
          <w:p w14:paraId="4ADF3E9D" w14:textId="77777777" w:rsidR="004B0AE5" w:rsidRPr="00D3062E" w:rsidRDefault="004B0AE5" w:rsidP="00F8442F">
            <w:pPr>
              <w:pStyle w:val="TAL"/>
            </w:pPr>
            <w:r w:rsidRPr="00D3062E">
              <w:rPr>
                <w:rFonts w:hint="eastAsia"/>
              </w:rPr>
              <w:t>a</w:t>
            </w:r>
            <w:r w:rsidRPr="00D3062E">
              <w:t>rray(string)</w:t>
            </w:r>
          </w:p>
        </w:tc>
        <w:tc>
          <w:tcPr>
            <w:tcW w:w="425" w:type="dxa"/>
            <w:vAlign w:val="center"/>
          </w:tcPr>
          <w:p w14:paraId="7171E094" w14:textId="77777777" w:rsidR="004B0AE5" w:rsidRPr="00D3062E" w:rsidRDefault="004B0AE5" w:rsidP="00F8442F">
            <w:pPr>
              <w:pStyle w:val="TAC"/>
            </w:pPr>
            <w:r w:rsidRPr="00D3062E">
              <w:rPr>
                <w:rFonts w:hint="eastAsia"/>
              </w:rPr>
              <w:t>M</w:t>
            </w:r>
          </w:p>
        </w:tc>
        <w:tc>
          <w:tcPr>
            <w:tcW w:w="1134" w:type="dxa"/>
            <w:vAlign w:val="center"/>
          </w:tcPr>
          <w:p w14:paraId="38C17BE9" w14:textId="77777777" w:rsidR="004B0AE5" w:rsidRPr="00D3062E" w:rsidRDefault="004B0AE5" w:rsidP="00F8442F">
            <w:pPr>
              <w:pStyle w:val="TAC"/>
            </w:pPr>
            <w:r w:rsidRPr="00D3062E">
              <w:rPr>
                <w:rFonts w:hint="eastAsia"/>
              </w:rPr>
              <w:t>1</w:t>
            </w:r>
            <w:r w:rsidRPr="00D3062E">
              <w:t>..N</w:t>
            </w:r>
          </w:p>
        </w:tc>
        <w:tc>
          <w:tcPr>
            <w:tcW w:w="3686" w:type="dxa"/>
            <w:vAlign w:val="center"/>
          </w:tcPr>
          <w:p w14:paraId="71BB73EE" w14:textId="77777777" w:rsidR="004B0AE5" w:rsidRPr="00D3062E" w:rsidRDefault="004B0AE5" w:rsidP="00F8442F">
            <w:pPr>
              <w:pStyle w:val="TAL"/>
            </w:pPr>
            <w:r w:rsidRPr="00D3062E">
              <w:rPr>
                <w:kern w:val="2"/>
              </w:rPr>
              <w:t xml:space="preserve">List of </w:t>
            </w:r>
            <w:r w:rsidRPr="00D3062E">
              <w:t>Management Services</w:t>
            </w:r>
            <w:r w:rsidRPr="00D3062E">
              <w:rPr>
                <w:kern w:val="2"/>
              </w:rPr>
              <w:t>.</w:t>
            </w:r>
          </w:p>
        </w:tc>
        <w:tc>
          <w:tcPr>
            <w:tcW w:w="1310" w:type="dxa"/>
            <w:vAlign w:val="center"/>
          </w:tcPr>
          <w:p w14:paraId="3F5B6CF1" w14:textId="77777777" w:rsidR="004B0AE5" w:rsidRPr="00D3062E" w:rsidRDefault="004B0AE5" w:rsidP="00F8442F">
            <w:pPr>
              <w:pStyle w:val="TAL"/>
              <w:rPr>
                <w:rFonts w:cs="Arial"/>
                <w:szCs w:val="18"/>
              </w:rPr>
            </w:pPr>
          </w:p>
        </w:tc>
      </w:tr>
    </w:tbl>
    <w:p w14:paraId="140D3E3E" w14:textId="77777777" w:rsidR="004B0AE5" w:rsidRPr="00D3062E" w:rsidRDefault="004B0AE5" w:rsidP="004B0AE5"/>
    <w:p w14:paraId="5B198725" w14:textId="77777777" w:rsidR="004B0AE5" w:rsidRPr="00D3062E" w:rsidRDefault="004B0AE5" w:rsidP="004B0AE5">
      <w:pPr>
        <w:pStyle w:val="EditorsNote"/>
        <w:rPr>
          <w:rStyle w:val="EditorsNoteZchn"/>
        </w:rPr>
      </w:pPr>
      <w:r w:rsidRPr="00D3062E">
        <w:rPr>
          <w:rStyle w:val="EditorsNoteZchn"/>
          <w:rFonts w:hint="eastAsia"/>
        </w:rPr>
        <w:t>E</w:t>
      </w:r>
      <w:r w:rsidRPr="00D3062E">
        <w:rPr>
          <w:rStyle w:val="EditorsNoteZchn"/>
        </w:rPr>
        <w:t>ditor's Note:</w:t>
      </w:r>
      <w:r w:rsidRPr="00D3062E">
        <w:rPr>
          <w:rStyle w:val="EditorsNoteZchn"/>
        </w:rPr>
        <w:tab/>
        <w:t xml:space="preserve"> The definition of mnSs is FFS. The notification to the Management</w:t>
      </w:r>
      <w:r w:rsidRPr="00D3062E" w:rsidDel="00565E82">
        <w:rPr>
          <w:rStyle w:val="EditorsNoteZchn"/>
        </w:rPr>
        <w:t xml:space="preserve"> </w:t>
      </w:r>
      <w:r w:rsidRPr="00D3062E">
        <w:rPr>
          <w:rStyle w:val="EditorsNoteZchn"/>
        </w:rPr>
        <w:t>capability and Management</w:t>
      </w:r>
      <w:r w:rsidRPr="00D3062E" w:rsidDel="00565E82">
        <w:rPr>
          <w:rStyle w:val="EditorsNoteZchn"/>
        </w:rPr>
        <w:t xml:space="preserve"> </w:t>
      </w:r>
      <w:r w:rsidRPr="00D3062E">
        <w:rPr>
          <w:rStyle w:val="EditorsNoteZchn"/>
        </w:rPr>
        <w:t>permissions related to the Management</w:t>
      </w:r>
      <w:r w:rsidRPr="00D3062E" w:rsidDel="00565E82">
        <w:rPr>
          <w:rStyle w:val="EditorsNoteZchn"/>
        </w:rPr>
        <w:t xml:space="preserve"> </w:t>
      </w:r>
      <w:r w:rsidRPr="00D3062E">
        <w:rPr>
          <w:rStyle w:val="EditorsNoteZchn"/>
        </w:rPr>
        <w:t>will be updated accordingly.</w:t>
      </w:r>
    </w:p>
    <w:p w14:paraId="7D62803D" w14:textId="77777777" w:rsidR="004B0AE5" w:rsidRPr="00D3062E" w:rsidRDefault="004B0AE5" w:rsidP="004B0AE5">
      <w:pPr>
        <w:pStyle w:val="41"/>
        <w:rPr>
          <w:lang w:val="en-US"/>
        </w:rPr>
      </w:pPr>
      <w:bookmarkStart w:id="2590" w:name="_Toc157434801"/>
      <w:bookmarkStart w:id="2591" w:name="_Toc157436516"/>
      <w:bookmarkStart w:id="2592" w:name="_Toc157440356"/>
      <w:bookmarkStart w:id="2593" w:name="_Toc160650028"/>
      <w:bookmarkStart w:id="2594" w:name="_Toc160651903"/>
      <w:r w:rsidRPr="00D3062E">
        <w:rPr>
          <w:noProof/>
          <w:lang w:eastAsia="zh-CN"/>
        </w:rPr>
        <w:t>6.5</w:t>
      </w:r>
      <w:r w:rsidRPr="00D3062E">
        <w:rPr>
          <w:lang w:val="en-US"/>
        </w:rPr>
        <w:t>.6.3</w:t>
      </w:r>
      <w:r w:rsidRPr="00D3062E">
        <w:rPr>
          <w:lang w:val="en-US"/>
        </w:rPr>
        <w:tab/>
        <w:t>Simple data types and enumerations</w:t>
      </w:r>
      <w:bookmarkEnd w:id="2590"/>
      <w:bookmarkEnd w:id="2591"/>
      <w:bookmarkEnd w:id="2592"/>
      <w:bookmarkEnd w:id="2593"/>
      <w:bookmarkEnd w:id="2594"/>
    </w:p>
    <w:p w14:paraId="46DE9048" w14:textId="77777777" w:rsidR="004B0AE5" w:rsidRPr="00D3062E" w:rsidRDefault="004B0AE5" w:rsidP="004B0AE5">
      <w:pPr>
        <w:pStyle w:val="51"/>
      </w:pPr>
      <w:bookmarkStart w:id="2595" w:name="_Toc157434802"/>
      <w:bookmarkStart w:id="2596" w:name="_Toc157436517"/>
      <w:bookmarkStart w:id="2597" w:name="_Toc157440357"/>
      <w:bookmarkStart w:id="2598" w:name="_Toc160650029"/>
      <w:bookmarkStart w:id="2599" w:name="_Toc160651904"/>
      <w:r w:rsidRPr="00D3062E">
        <w:rPr>
          <w:noProof/>
          <w:lang w:eastAsia="zh-CN"/>
        </w:rPr>
        <w:t>6.5</w:t>
      </w:r>
      <w:r w:rsidRPr="00D3062E">
        <w:t>.6.3.1</w:t>
      </w:r>
      <w:r w:rsidRPr="00D3062E">
        <w:tab/>
        <w:t>Introduction</w:t>
      </w:r>
      <w:bookmarkEnd w:id="2595"/>
      <w:bookmarkEnd w:id="2596"/>
      <w:bookmarkEnd w:id="2597"/>
      <w:bookmarkEnd w:id="2598"/>
      <w:bookmarkEnd w:id="2599"/>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2600" w:name="_Toc157434803"/>
      <w:bookmarkStart w:id="2601" w:name="_Toc157436518"/>
      <w:bookmarkStart w:id="2602" w:name="_Toc157440358"/>
      <w:bookmarkStart w:id="2603" w:name="_Toc160650030"/>
      <w:bookmarkStart w:id="2604" w:name="_Toc160651905"/>
      <w:r w:rsidRPr="00D3062E">
        <w:rPr>
          <w:noProof/>
          <w:lang w:eastAsia="zh-CN"/>
        </w:rPr>
        <w:t>6.5</w:t>
      </w:r>
      <w:r w:rsidRPr="00D3062E">
        <w:t>.6.3.2</w:t>
      </w:r>
      <w:r w:rsidRPr="00D3062E">
        <w:tab/>
        <w:t>Simple data types</w:t>
      </w:r>
      <w:bookmarkEnd w:id="2600"/>
      <w:bookmarkEnd w:id="2601"/>
      <w:bookmarkEnd w:id="2602"/>
      <w:bookmarkEnd w:id="2603"/>
      <w:bookmarkEnd w:id="2604"/>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124D0FAC" w14:textId="77777777" w:rsidR="004B0AE5" w:rsidRPr="00D3062E" w:rsidRDefault="004B0AE5" w:rsidP="004B0AE5">
      <w:pPr>
        <w:pStyle w:val="41"/>
        <w:rPr>
          <w:lang w:val="en-US"/>
        </w:rPr>
      </w:pPr>
      <w:bookmarkStart w:id="2605" w:name="_Toc157434804"/>
      <w:bookmarkStart w:id="2606" w:name="_Toc157436519"/>
      <w:bookmarkStart w:id="2607" w:name="_Toc157440359"/>
      <w:bookmarkStart w:id="2608" w:name="_Toc160650031"/>
      <w:bookmarkStart w:id="2609" w:name="_Toc160651906"/>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605"/>
      <w:bookmarkEnd w:id="2606"/>
      <w:bookmarkEnd w:id="2607"/>
      <w:bookmarkEnd w:id="2608"/>
      <w:bookmarkEnd w:id="2609"/>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2610" w:name="_Toc157434805"/>
      <w:bookmarkStart w:id="2611" w:name="_Toc157436520"/>
      <w:bookmarkStart w:id="2612" w:name="_Toc157440360"/>
      <w:bookmarkStart w:id="2613" w:name="_Toc160650032"/>
      <w:bookmarkStart w:id="2614" w:name="_Toc160651907"/>
      <w:r w:rsidRPr="00D3062E">
        <w:rPr>
          <w:noProof/>
          <w:lang w:eastAsia="zh-CN"/>
        </w:rPr>
        <w:t>6.5</w:t>
      </w:r>
      <w:r w:rsidRPr="00D3062E">
        <w:t>.6.5</w:t>
      </w:r>
      <w:r w:rsidRPr="00D3062E">
        <w:tab/>
        <w:t>Binary data</w:t>
      </w:r>
      <w:bookmarkEnd w:id="2610"/>
      <w:bookmarkEnd w:id="2611"/>
      <w:bookmarkEnd w:id="2612"/>
      <w:bookmarkEnd w:id="2613"/>
      <w:bookmarkEnd w:id="2614"/>
    </w:p>
    <w:p w14:paraId="473CA67D" w14:textId="77777777" w:rsidR="004B0AE5" w:rsidRPr="00D3062E" w:rsidRDefault="004B0AE5" w:rsidP="004B0AE5">
      <w:pPr>
        <w:pStyle w:val="51"/>
      </w:pPr>
      <w:bookmarkStart w:id="2615" w:name="_Toc157434806"/>
      <w:bookmarkStart w:id="2616" w:name="_Toc157436521"/>
      <w:bookmarkStart w:id="2617" w:name="_Toc157440361"/>
      <w:bookmarkStart w:id="2618" w:name="_Toc160650033"/>
      <w:bookmarkStart w:id="2619" w:name="_Toc160651908"/>
      <w:r w:rsidRPr="00D3062E">
        <w:rPr>
          <w:noProof/>
          <w:lang w:eastAsia="zh-CN"/>
        </w:rPr>
        <w:t>6.5</w:t>
      </w:r>
      <w:r w:rsidRPr="00D3062E">
        <w:t>.6.5.1</w:t>
      </w:r>
      <w:r w:rsidRPr="00D3062E">
        <w:tab/>
        <w:t>Binary Data Types</w:t>
      </w:r>
      <w:bookmarkEnd w:id="2615"/>
      <w:bookmarkEnd w:id="2616"/>
      <w:bookmarkEnd w:id="2617"/>
      <w:bookmarkEnd w:id="2618"/>
      <w:bookmarkEnd w:id="2619"/>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2620" w:name="_Toc157434807"/>
      <w:bookmarkStart w:id="2621" w:name="_Toc157436522"/>
      <w:bookmarkStart w:id="2622" w:name="_Toc157440362"/>
      <w:bookmarkStart w:id="2623" w:name="_Toc160650034"/>
      <w:bookmarkStart w:id="2624" w:name="_Toc160651909"/>
      <w:r w:rsidRPr="00D3062E">
        <w:rPr>
          <w:noProof/>
          <w:lang w:eastAsia="zh-CN"/>
        </w:rPr>
        <w:t>6.5</w:t>
      </w:r>
      <w:r w:rsidRPr="00D3062E">
        <w:t>.7</w:t>
      </w:r>
      <w:r w:rsidRPr="00D3062E">
        <w:tab/>
        <w:t>Error Handling</w:t>
      </w:r>
      <w:bookmarkEnd w:id="2620"/>
      <w:bookmarkEnd w:id="2621"/>
      <w:bookmarkEnd w:id="2622"/>
      <w:bookmarkEnd w:id="2623"/>
      <w:bookmarkEnd w:id="2624"/>
    </w:p>
    <w:p w14:paraId="7DFCF4A8" w14:textId="77777777" w:rsidR="004B0AE5" w:rsidRPr="00D3062E" w:rsidRDefault="004B0AE5" w:rsidP="004B0AE5">
      <w:pPr>
        <w:pStyle w:val="41"/>
      </w:pPr>
      <w:bookmarkStart w:id="2625" w:name="_Toc157434808"/>
      <w:bookmarkStart w:id="2626" w:name="_Toc157436523"/>
      <w:bookmarkStart w:id="2627" w:name="_Toc157440363"/>
      <w:bookmarkStart w:id="2628" w:name="_Toc160650035"/>
      <w:bookmarkStart w:id="2629" w:name="_Toc160651910"/>
      <w:r w:rsidRPr="00D3062E">
        <w:rPr>
          <w:noProof/>
          <w:lang w:eastAsia="zh-CN"/>
        </w:rPr>
        <w:t>6.5</w:t>
      </w:r>
      <w:r w:rsidRPr="00D3062E">
        <w:t>.7.1</w:t>
      </w:r>
      <w:r w:rsidRPr="00D3062E">
        <w:tab/>
        <w:t>General</w:t>
      </w:r>
      <w:bookmarkEnd w:id="2625"/>
      <w:bookmarkEnd w:id="2626"/>
      <w:bookmarkEnd w:id="2627"/>
      <w:bookmarkEnd w:id="2628"/>
      <w:bookmarkEnd w:id="2629"/>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2630" w:name="_Toc157434809"/>
      <w:bookmarkStart w:id="2631" w:name="_Toc157436524"/>
      <w:bookmarkStart w:id="2632" w:name="_Toc157440364"/>
      <w:bookmarkStart w:id="2633" w:name="_Toc160650036"/>
      <w:bookmarkStart w:id="2634" w:name="_Toc160651911"/>
      <w:r w:rsidRPr="00D3062E">
        <w:rPr>
          <w:noProof/>
          <w:lang w:eastAsia="zh-CN"/>
        </w:rPr>
        <w:t>6.5</w:t>
      </w:r>
      <w:r w:rsidRPr="00D3062E">
        <w:t>.7.2</w:t>
      </w:r>
      <w:r w:rsidRPr="00D3062E">
        <w:tab/>
        <w:t>Protocol Errors</w:t>
      </w:r>
      <w:bookmarkEnd w:id="2630"/>
      <w:bookmarkEnd w:id="2631"/>
      <w:bookmarkEnd w:id="2632"/>
      <w:bookmarkEnd w:id="2633"/>
      <w:bookmarkEnd w:id="2634"/>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2635" w:name="_Toc157434810"/>
      <w:bookmarkStart w:id="2636" w:name="_Toc157436525"/>
      <w:bookmarkStart w:id="2637" w:name="_Toc157440365"/>
      <w:bookmarkStart w:id="2638" w:name="_Toc160650037"/>
      <w:bookmarkStart w:id="2639" w:name="_Toc160651912"/>
      <w:r w:rsidRPr="00D3062E">
        <w:rPr>
          <w:noProof/>
          <w:lang w:eastAsia="zh-CN"/>
        </w:rPr>
        <w:lastRenderedPageBreak/>
        <w:t>6.5</w:t>
      </w:r>
      <w:r w:rsidRPr="00D3062E">
        <w:t>.7.3</w:t>
      </w:r>
      <w:r w:rsidRPr="00D3062E">
        <w:tab/>
        <w:t>Application Errors</w:t>
      </w:r>
      <w:bookmarkEnd w:id="2635"/>
      <w:bookmarkEnd w:id="2636"/>
      <w:bookmarkEnd w:id="2637"/>
      <w:bookmarkEnd w:id="2638"/>
      <w:bookmarkEnd w:id="2639"/>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2640" w:name="_Toc157434811"/>
      <w:bookmarkStart w:id="2641" w:name="_Toc157436526"/>
      <w:bookmarkStart w:id="2642" w:name="_Toc157440366"/>
      <w:bookmarkStart w:id="2643" w:name="_Toc160650038"/>
      <w:bookmarkStart w:id="2644" w:name="_Toc160651913"/>
      <w:r w:rsidRPr="00D3062E">
        <w:rPr>
          <w:noProof/>
          <w:lang w:eastAsia="zh-CN"/>
        </w:rPr>
        <w:t>6.5</w:t>
      </w:r>
      <w:r w:rsidRPr="00D3062E">
        <w:t>.8</w:t>
      </w:r>
      <w:r w:rsidRPr="00D3062E">
        <w:rPr>
          <w:lang w:eastAsia="zh-CN"/>
        </w:rPr>
        <w:tab/>
        <w:t>Feature negotiation</w:t>
      </w:r>
      <w:bookmarkEnd w:id="2640"/>
      <w:bookmarkEnd w:id="2641"/>
      <w:bookmarkEnd w:id="2642"/>
      <w:bookmarkEnd w:id="2643"/>
      <w:bookmarkEnd w:id="2644"/>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2645" w:name="_Toc157434812"/>
      <w:bookmarkStart w:id="2646" w:name="_Toc157436527"/>
      <w:bookmarkStart w:id="2647" w:name="_Toc157440367"/>
      <w:bookmarkStart w:id="2648" w:name="_Toc160650039"/>
      <w:bookmarkStart w:id="2649" w:name="_Toc160651914"/>
      <w:r w:rsidRPr="00D3062E">
        <w:rPr>
          <w:noProof/>
          <w:lang w:eastAsia="zh-CN"/>
        </w:rPr>
        <w:t>6.5</w:t>
      </w:r>
      <w:r w:rsidRPr="00D3062E">
        <w:t>.9</w:t>
      </w:r>
      <w:r w:rsidRPr="00D3062E">
        <w:tab/>
        <w:t>Security</w:t>
      </w:r>
      <w:bookmarkEnd w:id="2645"/>
      <w:bookmarkEnd w:id="2646"/>
      <w:bookmarkEnd w:id="2647"/>
      <w:bookmarkEnd w:id="2648"/>
      <w:bookmarkEnd w:id="2649"/>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2421"/>
    </w:p>
    <w:p w14:paraId="097ED9CE" w14:textId="77777777" w:rsidR="009A4BE1" w:rsidRPr="00D3062E" w:rsidRDefault="009A4BE1" w:rsidP="009A4BE1">
      <w:pPr>
        <w:pStyle w:val="21"/>
      </w:pPr>
      <w:bookmarkStart w:id="2650" w:name="_Toc157434813"/>
      <w:bookmarkStart w:id="2651" w:name="_Toc157436528"/>
      <w:bookmarkStart w:id="2652" w:name="_Toc157440368"/>
      <w:bookmarkStart w:id="2653" w:name="_Toc160650040"/>
      <w:bookmarkStart w:id="2654" w:name="_Toc160651915"/>
      <w:r w:rsidRPr="00D3062E">
        <w:rPr>
          <w:noProof/>
          <w:lang w:eastAsia="zh-CN"/>
        </w:rPr>
        <w:t>6.6</w:t>
      </w:r>
      <w:r w:rsidRPr="00D3062E">
        <w:tab/>
      </w:r>
      <w:r w:rsidRPr="00D3062E">
        <w:rPr>
          <w:lang w:val="en-US"/>
        </w:rPr>
        <w:t>NSCE_PerfMonitoring</w:t>
      </w:r>
      <w:r w:rsidRPr="00D3062E">
        <w:t xml:space="preserve"> API</w:t>
      </w:r>
      <w:bookmarkEnd w:id="2650"/>
      <w:bookmarkEnd w:id="2651"/>
      <w:bookmarkEnd w:id="2652"/>
      <w:bookmarkEnd w:id="2653"/>
      <w:bookmarkEnd w:id="2654"/>
    </w:p>
    <w:p w14:paraId="62766271" w14:textId="77777777" w:rsidR="009A4BE1" w:rsidRPr="00D3062E" w:rsidRDefault="009A4BE1" w:rsidP="009A4BE1">
      <w:pPr>
        <w:pStyle w:val="31"/>
      </w:pPr>
      <w:bookmarkStart w:id="2655" w:name="_Toc157434814"/>
      <w:bookmarkStart w:id="2656" w:name="_Toc157436529"/>
      <w:bookmarkStart w:id="2657" w:name="_Toc157440369"/>
      <w:bookmarkStart w:id="2658" w:name="_Toc160650041"/>
      <w:bookmarkStart w:id="2659" w:name="_Toc160651916"/>
      <w:r w:rsidRPr="00D3062E">
        <w:rPr>
          <w:noProof/>
          <w:lang w:eastAsia="zh-CN"/>
        </w:rPr>
        <w:t>6.6</w:t>
      </w:r>
      <w:r w:rsidRPr="00D3062E">
        <w:t>.1</w:t>
      </w:r>
      <w:r w:rsidRPr="00D3062E">
        <w:tab/>
        <w:t>Introduction</w:t>
      </w:r>
      <w:bookmarkEnd w:id="2655"/>
      <w:bookmarkEnd w:id="2656"/>
      <w:bookmarkEnd w:id="2657"/>
      <w:bookmarkEnd w:id="2658"/>
      <w:bookmarkEnd w:id="2659"/>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2660" w:name="_Toc157434815"/>
      <w:bookmarkStart w:id="2661" w:name="_Toc157436530"/>
      <w:bookmarkStart w:id="2662" w:name="_Toc157440370"/>
      <w:bookmarkStart w:id="2663" w:name="_Toc160650042"/>
      <w:bookmarkStart w:id="2664" w:name="_Toc160651917"/>
      <w:r w:rsidRPr="00D3062E">
        <w:rPr>
          <w:noProof/>
          <w:lang w:eastAsia="zh-CN"/>
        </w:rPr>
        <w:t>6.6</w:t>
      </w:r>
      <w:r w:rsidRPr="00D3062E">
        <w:t>.2</w:t>
      </w:r>
      <w:r w:rsidRPr="00D3062E">
        <w:tab/>
        <w:t>Usage of HTTP</w:t>
      </w:r>
      <w:bookmarkEnd w:id="2660"/>
      <w:bookmarkEnd w:id="2661"/>
      <w:bookmarkEnd w:id="2662"/>
      <w:bookmarkEnd w:id="2663"/>
      <w:bookmarkEnd w:id="2664"/>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2665" w:name="_Toc157434816"/>
      <w:bookmarkStart w:id="2666" w:name="_Toc157436531"/>
      <w:bookmarkStart w:id="2667" w:name="_Toc157440371"/>
      <w:bookmarkStart w:id="2668" w:name="_Toc160650043"/>
      <w:bookmarkStart w:id="2669" w:name="_Toc160651918"/>
      <w:r w:rsidRPr="00D3062E">
        <w:rPr>
          <w:noProof/>
          <w:lang w:eastAsia="zh-CN"/>
        </w:rPr>
        <w:lastRenderedPageBreak/>
        <w:t>6.6</w:t>
      </w:r>
      <w:r w:rsidRPr="00D3062E">
        <w:t>.3</w:t>
      </w:r>
      <w:r w:rsidRPr="00D3062E">
        <w:tab/>
        <w:t>Resources</w:t>
      </w:r>
      <w:bookmarkEnd w:id="2665"/>
      <w:bookmarkEnd w:id="2666"/>
      <w:bookmarkEnd w:id="2667"/>
      <w:bookmarkEnd w:id="2668"/>
      <w:bookmarkEnd w:id="2669"/>
    </w:p>
    <w:p w14:paraId="2A4E9F9F" w14:textId="77777777" w:rsidR="009A4BE1" w:rsidRPr="00D3062E" w:rsidRDefault="009A4BE1" w:rsidP="009A4BE1">
      <w:pPr>
        <w:pStyle w:val="41"/>
      </w:pPr>
      <w:bookmarkStart w:id="2670" w:name="_Toc157434817"/>
      <w:bookmarkStart w:id="2671" w:name="_Toc157436532"/>
      <w:bookmarkStart w:id="2672" w:name="_Toc157440372"/>
      <w:bookmarkStart w:id="2673" w:name="_Toc160650044"/>
      <w:bookmarkStart w:id="2674" w:name="_Toc160651919"/>
      <w:r w:rsidRPr="00D3062E">
        <w:rPr>
          <w:noProof/>
          <w:lang w:eastAsia="zh-CN"/>
        </w:rPr>
        <w:t>6.6</w:t>
      </w:r>
      <w:r w:rsidRPr="00D3062E">
        <w:t>.3.1</w:t>
      </w:r>
      <w:r w:rsidRPr="00D3062E">
        <w:tab/>
        <w:t>Overview</w:t>
      </w:r>
      <w:bookmarkEnd w:id="2670"/>
      <w:bookmarkEnd w:id="2671"/>
      <w:bookmarkEnd w:id="2672"/>
      <w:bookmarkEnd w:id="2673"/>
      <w:bookmarkEnd w:id="2674"/>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2675" w:name="_MON_1766230396"/>
    <w:bookmarkEnd w:id="2675"/>
    <w:p w14:paraId="2C6F6208" w14:textId="77777777" w:rsidR="009A4BE1" w:rsidRPr="00D3062E" w:rsidRDefault="003E3B18" w:rsidP="009A4BE1">
      <w:pPr>
        <w:pStyle w:val="TH"/>
        <w:rPr>
          <w:lang w:val="en-US"/>
        </w:rPr>
      </w:pPr>
      <w:r w:rsidRPr="00D3062E">
        <w:rPr>
          <w:noProof/>
        </w:rPr>
        <w:object w:dxaOrig="9633" w:dyaOrig="5900" w14:anchorId="78578866">
          <v:shape id="_x0000_i1076" type="#_x0000_t75" alt="" style="width:480pt;height:294pt;mso-width-percent:0;mso-height-percent:0;mso-width-percent:0;mso-height-percent:0" o:ole="">
            <v:imagedata r:id="rId122" o:title=""/>
          </v:shape>
          <o:OLEObject Type="Embed" ProgID="Word.Document.8" ShapeID="_x0000_i1076" DrawAspect="Content" ObjectID="_1771264814" r:id="rId123">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lastRenderedPageBreak/>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F8442F">
        <w:trPr>
          <w:jc w:val="center"/>
        </w:trPr>
        <w:tc>
          <w:tcPr>
            <w:tcW w:w="1312"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F8442F">
        <w:trPr>
          <w:jc w:val="center"/>
        </w:trPr>
        <w:tc>
          <w:tcPr>
            <w:tcW w:w="1312"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0D79BC" w:rsidRPr="00D3062E" w14:paraId="35ECF646" w14:textId="77777777" w:rsidTr="00F8442F">
        <w:trPr>
          <w:jc w:val="center"/>
        </w:trPr>
        <w:tc>
          <w:tcPr>
            <w:tcW w:w="0" w:type="auto"/>
            <w:vMerge w:val="restart"/>
            <w:vAlign w:val="center"/>
          </w:tcPr>
          <w:p w14:paraId="7BCA8FCA" w14:textId="77777777" w:rsidR="009A4BE1" w:rsidRPr="00D3062E" w:rsidRDefault="009A4BE1" w:rsidP="00F8442F">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77777777" w:rsidR="009A4BE1" w:rsidRPr="00D3062E" w:rsidRDefault="009A4BE1" w:rsidP="00F8442F">
            <w:pPr>
              <w:pStyle w:val="TAL"/>
            </w:pPr>
            <w:r w:rsidRPr="00D3062E">
              <w:t>/sbscriptions/{subscId}</w:t>
            </w:r>
          </w:p>
        </w:tc>
        <w:tc>
          <w:tcPr>
            <w:tcW w:w="548" w:type="pct"/>
            <w:vAlign w:val="center"/>
          </w:tcPr>
          <w:p w14:paraId="5537FE58" w14:textId="77777777" w:rsidR="009A4BE1" w:rsidRPr="00D3062E" w:rsidRDefault="009A4BE1" w:rsidP="00F8442F">
            <w:pPr>
              <w:pStyle w:val="TAC"/>
            </w:pPr>
            <w:r w:rsidRPr="00D3062E">
              <w:t>GET</w:t>
            </w:r>
          </w:p>
        </w:tc>
        <w:tc>
          <w:tcPr>
            <w:tcW w:w="1864" w:type="pct"/>
            <w:vAlign w:val="center"/>
          </w:tcPr>
          <w:p w14:paraId="602555BA" w14:textId="77777777" w:rsidR="009A4BE1" w:rsidRPr="00D3062E" w:rsidRDefault="009A4BE1" w:rsidP="00F8442F">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2676" w:name="_Toc157434818"/>
      <w:bookmarkStart w:id="2677" w:name="_Toc157436533"/>
      <w:bookmarkStart w:id="2678" w:name="_Toc157440373"/>
      <w:bookmarkStart w:id="2679" w:name="_Toc160650045"/>
      <w:bookmarkStart w:id="2680" w:name="_Toc160651920"/>
      <w:r w:rsidRPr="00D3062E">
        <w:rPr>
          <w:noProof/>
          <w:lang w:eastAsia="zh-CN"/>
        </w:rPr>
        <w:t>6.6</w:t>
      </w:r>
      <w:r w:rsidRPr="00D3062E">
        <w:t>.3.2</w:t>
      </w:r>
      <w:r w:rsidRPr="00D3062E">
        <w:tab/>
        <w:t>Resource: Monitoring Jobs</w:t>
      </w:r>
      <w:bookmarkEnd w:id="2676"/>
      <w:bookmarkEnd w:id="2677"/>
      <w:bookmarkEnd w:id="2678"/>
      <w:bookmarkEnd w:id="2679"/>
      <w:bookmarkEnd w:id="2680"/>
    </w:p>
    <w:p w14:paraId="6CF9A468" w14:textId="77777777" w:rsidR="009A4BE1" w:rsidRPr="00D3062E" w:rsidRDefault="009A4BE1" w:rsidP="009A4BE1">
      <w:pPr>
        <w:pStyle w:val="51"/>
      </w:pPr>
      <w:bookmarkStart w:id="2681" w:name="_Toc157434819"/>
      <w:bookmarkStart w:id="2682" w:name="_Toc157436534"/>
      <w:bookmarkStart w:id="2683" w:name="_Toc157440374"/>
      <w:bookmarkStart w:id="2684" w:name="_Toc160650046"/>
      <w:bookmarkStart w:id="2685" w:name="_Toc160651921"/>
      <w:r w:rsidRPr="00D3062E">
        <w:rPr>
          <w:noProof/>
          <w:lang w:eastAsia="zh-CN"/>
        </w:rPr>
        <w:t>6.6</w:t>
      </w:r>
      <w:r w:rsidRPr="00D3062E">
        <w:t>.3.2.1</w:t>
      </w:r>
      <w:r w:rsidRPr="00D3062E">
        <w:tab/>
        <w:t>Description</w:t>
      </w:r>
      <w:bookmarkEnd w:id="2681"/>
      <w:bookmarkEnd w:id="2682"/>
      <w:bookmarkEnd w:id="2683"/>
      <w:bookmarkEnd w:id="2684"/>
      <w:bookmarkEnd w:id="2685"/>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2686" w:name="_Toc157434820"/>
      <w:bookmarkStart w:id="2687" w:name="_Toc157436535"/>
      <w:bookmarkStart w:id="2688" w:name="_Toc157440375"/>
      <w:bookmarkStart w:id="2689" w:name="_Toc160650047"/>
      <w:bookmarkStart w:id="2690" w:name="_Toc160651922"/>
      <w:r w:rsidRPr="00D3062E">
        <w:rPr>
          <w:noProof/>
          <w:lang w:eastAsia="zh-CN"/>
        </w:rPr>
        <w:t>6.6</w:t>
      </w:r>
      <w:r w:rsidRPr="00D3062E">
        <w:t>.3.2.2</w:t>
      </w:r>
      <w:r w:rsidRPr="00D3062E">
        <w:tab/>
        <w:t>Resource Definition</w:t>
      </w:r>
      <w:bookmarkEnd w:id="2686"/>
      <w:bookmarkEnd w:id="2687"/>
      <w:bookmarkEnd w:id="2688"/>
      <w:bookmarkEnd w:id="2689"/>
      <w:bookmarkEnd w:id="2690"/>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2691" w:name="_Toc157434821"/>
      <w:bookmarkStart w:id="2692" w:name="_Toc157436536"/>
      <w:bookmarkStart w:id="2693" w:name="_Toc157440376"/>
      <w:bookmarkStart w:id="2694" w:name="_Toc160650048"/>
      <w:bookmarkStart w:id="2695" w:name="_Toc160651923"/>
      <w:r w:rsidRPr="00D3062E">
        <w:rPr>
          <w:noProof/>
          <w:lang w:eastAsia="zh-CN"/>
        </w:rPr>
        <w:t>6.6</w:t>
      </w:r>
      <w:r w:rsidRPr="00D3062E">
        <w:t>.3.2.3</w:t>
      </w:r>
      <w:r w:rsidRPr="00D3062E">
        <w:tab/>
        <w:t>Resource Standard Methods</w:t>
      </w:r>
      <w:bookmarkEnd w:id="2691"/>
      <w:bookmarkEnd w:id="2692"/>
      <w:bookmarkEnd w:id="2693"/>
      <w:bookmarkEnd w:id="2694"/>
      <w:bookmarkEnd w:id="2695"/>
    </w:p>
    <w:p w14:paraId="28594B60" w14:textId="77777777" w:rsidR="009A4BE1" w:rsidRPr="00D3062E" w:rsidRDefault="009A4BE1" w:rsidP="000B7712">
      <w:pPr>
        <w:pStyle w:val="6"/>
      </w:pPr>
      <w:bookmarkStart w:id="2696" w:name="_Toc157434822"/>
      <w:bookmarkStart w:id="2697" w:name="_Toc157436537"/>
      <w:bookmarkStart w:id="2698" w:name="_Toc157440377"/>
      <w:bookmarkStart w:id="2699" w:name="_Toc160650049"/>
      <w:bookmarkStart w:id="2700" w:name="_Toc160651924"/>
      <w:r w:rsidRPr="00D3062E">
        <w:t>6.6.3.2.3.1</w:t>
      </w:r>
      <w:r w:rsidRPr="00D3062E">
        <w:tab/>
        <w:t>POST</w:t>
      </w:r>
      <w:bookmarkEnd w:id="2696"/>
      <w:bookmarkEnd w:id="2697"/>
      <w:bookmarkEnd w:id="2698"/>
      <w:bookmarkEnd w:id="2699"/>
      <w:bookmarkEnd w:id="2700"/>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2701" w:name="_Hlk155725961"/>
            <w:r w:rsidRPr="00D3062E">
              <w:t>MonitoringJob</w:t>
            </w:r>
            <w:bookmarkEnd w:id="2701"/>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2702" w:name="_Toc157434823"/>
      <w:bookmarkStart w:id="2703" w:name="_Toc157436538"/>
      <w:bookmarkStart w:id="2704" w:name="_Toc157440378"/>
      <w:bookmarkStart w:id="2705" w:name="_Toc160650050"/>
      <w:bookmarkStart w:id="2706" w:name="_Toc160651925"/>
      <w:r w:rsidRPr="00D3062E">
        <w:rPr>
          <w:noProof/>
          <w:lang w:eastAsia="zh-CN"/>
        </w:rPr>
        <w:t>6.6</w:t>
      </w:r>
      <w:r w:rsidRPr="00D3062E">
        <w:t>.3.2.4</w:t>
      </w:r>
      <w:r w:rsidRPr="00D3062E">
        <w:tab/>
        <w:t>Resource Custom Operations</w:t>
      </w:r>
      <w:bookmarkEnd w:id="2702"/>
      <w:bookmarkEnd w:id="2703"/>
      <w:bookmarkEnd w:id="2704"/>
      <w:bookmarkEnd w:id="2705"/>
      <w:bookmarkEnd w:id="2706"/>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2707" w:name="_Toc157434824"/>
      <w:bookmarkStart w:id="2708" w:name="_Toc157436539"/>
      <w:bookmarkStart w:id="2709" w:name="_Toc157440379"/>
      <w:bookmarkStart w:id="2710" w:name="_Toc160650051"/>
      <w:bookmarkStart w:id="2711" w:name="_Toc160651926"/>
      <w:r w:rsidRPr="00D3062E">
        <w:rPr>
          <w:noProof/>
          <w:lang w:eastAsia="zh-CN"/>
        </w:rPr>
        <w:t>6.6</w:t>
      </w:r>
      <w:r w:rsidRPr="00D3062E">
        <w:t>.3.3</w:t>
      </w:r>
      <w:r w:rsidRPr="00D3062E">
        <w:tab/>
        <w:t>Resource: Individual Monitoring Job</w:t>
      </w:r>
      <w:bookmarkEnd w:id="2707"/>
      <w:bookmarkEnd w:id="2708"/>
      <w:bookmarkEnd w:id="2709"/>
      <w:bookmarkEnd w:id="2710"/>
      <w:bookmarkEnd w:id="2711"/>
    </w:p>
    <w:p w14:paraId="452C83F1" w14:textId="77777777" w:rsidR="009A4BE1" w:rsidRPr="00D3062E" w:rsidRDefault="009A4BE1" w:rsidP="009A4BE1">
      <w:pPr>
        <w:pStyle w:val="51"/>
      </w:pPr>
      <w:bookmarkStart w:id="2712" w:name="_Toc157434825"/>
      <w:bookmarkStart w:id="2713" w:name="_Toc157436540"/>
      <w:bookmarkStart w:id="2714" w:name="_Toc157440380"/>
      <w:bookmarkStart w:id="2715" w:name="_Toc160650052"/>
      <w:bookmarkStart w:id="2716" w:name="_Toc160651927"/>
      <w:r w:rsidRPr="00D3062E">
        <w:rPr>
          <w:noProof/>
          <w:lang w:eastAsia="zh-CN"/>
        </w:rPr>
        <w:t>6.6</w:t>
      </w:r>
      <w:r w:rsidRPr="00D3062E">
        <w:t>.3.3.1</w:t>
      </w:r>
      <w:r w:rsidRPr="00D3062E">
        <w:tab/>
        <w:t>Description</w:t>
      </w:r>
      <w:bookmarkEnd w:id="2712"/>
      <w:bookmarkEnd w:id="2713"/>
      <w:bookmarkEnd w:id="2714"/>
      <w:bookmarkEnd w:id="2715"/>
      <w:bookmarkEnd w:id="2716"/>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2717" w:name="_Toc157434826"/>
      <w:bookmarkStart w:id="2718" w:name="_Toc157436541"/>
      <w:bookmarkStart w:id="2719" w:name="_Toc157440381"/>
      <w:bookmarkStart w:id="2720" w:name="_Toc160650053"/>
      <w:bookmarkStart w:id="2721" w:name="_Toc160651928"/>
      <w:r w:rsidRPr="00D3062E">
        <w:rPr>
          <w:noProof/>
          <w:lang w:eastAsia="zh-CN"/>
        </w:rPr>
        <w:t>6.6</w:t>
      </w:r>
      <w:r w:rsidRPr="00D3062E">
        <w:t>.3.3.2</w:t>
      </w:r>
      <w:r w:rsidRPr="00D3062E">
        <w:tab/>
        <w:t>Resource Definition</w:t>
      </w:r>
      <w:bookmarkEnd w:id="2717"/>
      <w:bookmarkEnd w:id="2718"/>
      <w:bookmarkEnd w:id="2719"/>
      <w:bookmarkEnd w:id="2720"/>
      <w:bookmarkEnd w:id="2721"/>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2722" w:name="_Toc157434827"/>
      <w:bookmarkStart w:id="2723" w:name="_Toc157436542"/>
      <w:bookmarkStart w:id="2724" w:name="_Toc157440382"/>
      <w:bookmarkStart w:id="2725" w:name="_Toc160650054"/>
      <w:bookmarkStart w:id="2726" w:name="_Toc160651929"/>
      <w:r w:rsidRPr="00D3062E">
        <w:rPr>
          <w:noProof/>
          <w:lang w:eastAsia="zh-CN"/>
        </w:rPr>
        <w:t>6.6</w:t>
      </w:r>
      <w:r w:rsidRPr="00D3062E">
        <w:t>.3.3.3</w:t>
      </w:r>
      <w:r w:rsidRPr="00D3062E">
        <w:tab/>
        <w:t>Resource Standard Methods</w:t>
      </w:r>
      <w:bookmarkEnd w:id="2722"/>
      <w:bookmarkEnd w:id="2723"/>
      <w:bookmarkEnd w:id="2724"/>
      <w:bookmarkEnd w:id="2725"/>
      <w:bookmarkEnd w:id="2726"/>
    </w:p>
    <w:p w14:paraId="467178AA" w14:textId="77777777" w:rsidR="009A4BE1" w:rsidRPr="00D3062E" w:rsidRDefault="009A4BE1" w:rsidP="000B7712">
      <w:pPr>
        <w:pStyle w:val="6"/>
      </w:pPr>
      <w:bookmarkStart w:id="2727" w:name="_Toc157434828"/>
      <w:bookmarkStart w:id="2728" w:name="_Toc157436543"/>
      <w:bookmarkStart w:id="2729" w:name="_Toc157440383"/>
      <w:bookmarkStart w:id="2730" w:name="_Toc160650055"/>
      <w:bookmarkStart w:id="2731" w:name="_Toc160651930"/>
      <w:r w:rsidRPr="00D3062E">
        <w:t>6.6.3.3.3.1</w:t>
      </w:r>
      <w:r w:rsidRPr="00D3062E">
        <w:tab/>
        <w:t>GET</w:t>
      </w:r>
      <w:bookmarkEnd w:id="2727"/>
      <w:bookmarkEnd w:id="2728"/>
      <w:bookmarkEnd w:id="2729"/>
      <w:bookmarkEnd w:id="2730"/>
      <w:bookmarkEnd w:id="2731"/>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2732" w:name="_Toc157434829"/>
      <w:bookmarkStart w:id="2733" w:name="_Toc157436544"/>
      <w:bookmarkStart w:id="2734" w:name="_Toc157440384"/>
      <w:bookmarkStart w:id="2735" w:name="_Toc160650056"/>
      <w:bookmarkStart w:id="2736" w:name="_Toc160651931"/>
      <w:r w:rsidRPr="00D3062E">
        <w:t>6.6.3.3.3.2</w:t>
      </w:r>
      <w:r w:rsidRPr="00D3062E">
        <w:tab/>
        <w:t>PUT</w:t>
      </w:r>
      <w:bookmarkEnd w:id="2732"/>
      <w:bookmarkEnd w:id="2733"/>
      <w:bookmarkEnd w:id="2734"/>
      <w:bookmarkEnd w:id="2735"/>
      <w:bookmarkEnd w:id="2736"/>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2737" w:name="_Toc157434831"/>
      <w:bookmarkStart w:id="2738" w:name="_Toc157436546"/>
      <w:bookmarkStart w:id="2739" w:name="_Toc157440386"/>
      <w:bookmarkStart w:id="2740" w:name="_Toc157434830"/>
      <w:bookmarkStart w:id="2741" w:name="_Toc157436545"/>
      <w:bookmarkStart w:id="2742" w:name="_Toc157440385"/>
      <w:bookmarkStart w:id="2743" w:name="_Toc160650057"/>
      <w:bookmarkStart w:id="2744" w:name="_Toc160651932"/>
      <w:r w:rsidRPr="00D3062E">
        <w:t>6.6.3.3.3.3</w:t>
      </w:r>
      <w:r w:rsidRPr="00D3062E">
        <w:tab/>
        <w:t>PATCH</w:t>
      </w:r>
      <w:bookmarkEnd w:id="2740"/>
      <w:bookmarkEnd w:id="2741"/>
      <w:bookmarkEnd w:id="2742"/>
      <w:bookmarkEnd w:id="2743"/>
      <w:bookmarkEnd w:id="2744"/>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lastRenderedPageBreak/>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2745" w:name="_Toc160650058"/>
      <w:bookmarkStart w:id="2746" w:name="_Toc160651933"/>
      <w:r w:rsidRPr="00D3062E">
        <w:lastRenderedPageBreak/>
        <w:t>6.6.3.3.3.4</w:t>
      </w:r>
      <w:r w:rsidRPr="00D3062E">
        <w:tab/>
        <w:t>DELETE</w:t>
      </w:r>
      <w:bookmarkEnd w:id="2737"/>
      <w:bookmarkEnd w:id="2738"/>
      <w:bookmarkEnd w:id="2739"/>
      <w:bookmarkEnd w:id="2745"/>
      <w:bookmarkEnd w:id="2746"/>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2747" w:name="_Toc157434832"/>
      <w:bookmarkStart w:id="2748" w:name="_Toc157436547"/>
      <w:bookmarkStart w:id="2749" w:name="_Toc157440387"/>
      <w:bookmarkStart w:id="2750" w:name="_Toc160650059"/>
      <w:bookmarkStart w:id="2751" w:name="_Toc160651934"/>
      <w:r w:rsidRPr="00D3062E">
        <w:rPr>
          <w:noProof/>
          <w:lang w:eastAsia="zh-CN"/>
        </w:rPr>
        <w:t>6.6</w:t>
      </w:r>
      <w:r w:rsidRPr="00D3062E">
        <w:t>.3.3.4</w:t>
      </w:r>
      <w:r w:rsidRPr="00D3062E">
        <w:tab/>
        <w:t>Resource Custom Operations</w:t>
      </w:r>
      <w:bookmarkEnd w:id="2747"/>
      <w:bookmarkEnd w:id="2748"/>
      <w:bookmarkEnd w:id="2749"/>
      <w:bookmarkEnd w:id="2750"/>
      <w:bookmarkEnd w:id="2751"/>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2752" w:name="_Toc157434833"/>
      <w:bookmarkStart w:id="2753" w:name="_Toc157436548"/>
      <w:bookmarkStart w:id="2754" w:name="_Toc157440388"/>
      <w:bookmarkStart w:id="2755" w:name="_Toc160650060"/>
      <w:bookmarkStart w:id="2756" w:name="_Toc160651935"/>
      <w:r w:rsidRPr="00D3062E">
        <w:rPr>
          <w:noProof/>
          <w:lang w:eastAsia="zh-CN"/>
        </w:rPr>
        <w:lastRenderedPageBreak/>
        <w:t>6.6</w:t>
      </w:r>
      <w:r w:rsidRPr="00D3062E">
        <w:t>.3.4</w:t>
      </w:r>
      <w:r w:rsidRPr="00D3062E">
        <w:tab/>
        <w:t>Resource: Monitoring</w:t>
      </w:r>
      <w:r w:rsidRPr="00D3062E">
        <w:rPr>
          <w:rFonts w:eastAsia="等线"/>
        </w:rPr>
        <w:t xml:space="preserve"> Subscriptions</w:t>
      </w:r>
      <w:bookmarkEnd w:id="2752"/>
      <w:bookmarkEnd w:id="2753"/>
      <w:bookmarkEnd w:id="2754"/>
      <w:bookmarkEnd w:id="2755"/>
      <w:bookmarkEnd w:id="2756"/>
    </w:p>
    <w:p w14:paraId="17BD9854" w14:textId="77777777" w:rsidR="009A4BE1" w:rsidRPr="00D3062E" w:rsidRDefault="009A4BE1" w:rsidP="009A4BE1">
      <w:pPr>
        <w:pStyle w:val="51"/>
      </w:pPr>
      <w:bookmarkStart w:id="2757" w:name="_Toc157434834"/>
      <w:bookmarkStart w:id="2758" w:name="_Toc157436549"/>
      <w:bookmarkStart w:id="2759" w:name="_Toc157440389"/>
      <w:bookmarkStart w:id="2760" w:name="_Toc160650061"/>
      <w:bookmarkStart w:id="2761" w:name="_Toc160651936"/>
      <w:r w:rsidRPr="00D3062E">
        <w:rPr>
          <w:noProof/>
          <w:lang w:eastAsia="zh-CN"/>
        </w:rPr>
        <w:t>6.6</w:t>
      </w:r>
      <w:r w:rsidRPr="00D3062E">
        <w:t>.3.4.1</w:t>
      </w:r>
      <w:r w:rsidRPr="00D3062E">
        <w:tab/>
        <w:t>Description</w:t>
      </w:r>
      <w:bookmarkEnd w:id="2757"/>
      <w:bookmarkEnd w:id="2758"/>
      <w:bookmarkEnd w:id="2759"/>
      <w:bookmarkEnd w:id="2760"/>
      <w:bookmarkEnd w:id="2761"/>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2762" w:name="_Toc157434835"/>
      <w:bookmarkStart w:id="2763" w:name="_Toc157436550"/>
      <w:bookmarkStart w:id="2764" w:name="_Toc157440390"/>
      <w:bookmarkStart w:id="2765" w:name="_Toc160650062"/>
      <w:bookmarkStart w:id="2766" w:name="_Toc160651937"/>
      <w:r w:rsidRPr="00D3062E">
        <w:rPr>
          <w:noProof/>
          <w:lang w:eastAsia="zh-CN"/>
        </w:rPr>
        <w:t>6.6</w:t>
      </w:r>
      <w:r w:rsidRPr="00D3062E">
        <w:t>.3.4.2</w:t>
      </w:r>
      <w:r w:rsidRPr="00D3062E">
        <w:tab/>
        <w:t>Resource Definition</w:t>
      </w:r>
      <w:bookmarkEnd w:id="2762"/>
      <w:bookmarkEnd w:id="2763"/>
      <w:bookmarkEnd w:id="2764"/>
      <w:bookmarkEnd w:id="2765"/>
      <w:bookmarkEnd w:id="2766"/>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2767" w:name="_Toc157434836"/>
      <w:bookmarkStart w:id="2768" w:name="_Toc157436551"/>
      <w:bookmarkStart w:id="2769" w:name="_Toc157440391"/>
      <w:bookmarkStart w:id="2770" w:name="_Toc160650063"/>
      <w:bookmarkStart w:id="2771" w:name="_Toc160651938"/>
      <w:r w:rsidRPr="00D3062E">
        <w:rPr>
          <w:noProof/>
          <w:lang w:eastAsia="zh-CN"/>
        </w:rPr>
        <w:t>6.6</w:t>
      </w:r>
      <w:r w:rsidRPr="00D3062E">
        <w:t>.3.4.3</w:t>
      </w:r>
      <w:r w:rsidRPr="00D3062E">
        <w:tab/>
        <w:t>Resource Standard Methods</w:t>
      </w:r>
      <w:bookmarkEnd w:id="2767"/>
      <w:bookmarkEnd w:id="2768"/>
      <w:bookmarkEnd w:id="2769"/>
      <w:bookmarkEnd w:id="2770"/>
      <w:bookmarkEnd w:id="2771"/>
    </w:p>
    <w:p w14:paraId="666C1904" w14:textId="77777777" w:rsidR="00D3062E" w:rsidRPr="00D3062E" w:rsidRDefault="00D3062E" w:rsidP="00D3062E">
      <w:pPr>
        <w:pStyle w:val="6"/>
      </w:pPr>
      <w:bookmarkStart w:id="2772" w:name="_Toc157434838"/>
      <w:bookmarkStart w:id="2773" w:name="_Toc157436553"/>
      <w:bookmarkStart w:id="2774" w:name="_Toc157440393"/>
      <w:bookmarkStart w:id="2775" w:name="_Toc157434837"/>
      <w:bookmarkStart w:id="2776" w:name="_Toc157436552"/>
      <w:bookmarkStart w:id="2777" w:name="_Toc157440392"/>
      <w:bookmarkStart w:id="2778" w:name="_Toc160650064"/>
      <w:bookmarkStart w:id="2779" w:name="_Toc160651939"/>
      <w:r w:rsidRPr="00D3062E">
        <w:t>6.6.3.4.3.2</w:t>
      </w:r>
      <w:r w:rsidRPr="00D3062E">
        <w:tab/>
        <w:t>POST</w:t>
      </w:r>
      <w:bookmarkEnd w:id="2775"/>
      <w:bookmarkEnd w:id="2776"/>
      <w:bookmarkEnd w:id="2777"/>
      <w:bookmarkEnd w:id="2778"/>
      <w:bookmarkEnd w:id="2779"/>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lastRenderedPageBreak/>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2780" w:name="_Toc160650065"/>
      <w:bookmarkStart w:id="2781" w:name="_Toc160651940"/>
      <w:r w:rsidRPr="00D3062E">
        <w:rPr>
          <w:noProof/>
          <w:lang w:eastAsia="zh-CN"/>
        </w:rPr>
        <w:t>6.6</w:t>
      </w:r>
      <w:r w:rsidRPr="00D3062E">
        <w:t>.3.4.4</w:t>
      </w:r>
      <w:r w:rsidRPr="00D3062E">
        <w:tab/>
        <w:t>Resource Custom Operations</w:t>
      </w:r>
      <w:bookmarkEnd w:id="2772"/>
      <w:bookmarkEnd w:id="2773"/>
      <w:bookmarkEnd w:id="2774"/>
      <w:bookmarkEnd w:id="2780"/>
      <w:bookmarkEnd w:id="2781"/>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2782" w:name="_Toc157434839"/>
      <w:bookmarkStart w:id="2783" w:name="_Toc157436554"/>
      <w:bookmarkStart w:id="2784" w:name="_Toc157440394"/>
      <w:bookmarkStart w:id="2785" w:name="_Toc160650066"/>
      <w:bookmarkStart w:id="2786" w:name="_Toc160651941"/>
      <w:r w:rsidRPr="00D3062E">
        <w:rPr>
          <w:noProof/>
          <w:lang w:eastAsia="zh-CN"/>
        </w:rPr>
        <w:t>6.6</w:t>
      </w:r>
      <w:r w:rsidRPr="00D3062E">
        <w:t>.3.5</w:t>
      </w:r>
      <w:r w:rsidRPr="00D3062E">
        <w:tab/>
        <w:t>Resource: Individual Monitoring</w:t>
      </w:r>
      <w:r w:rsidRPr="00D3062E">
        <w:rPr>
          <w:rFonts w:eastAsia="等线"/>
        </w:rPr>
        <w:t xml:space="preserve"> Subscription</w:t>
      </w:r>
      <w:bookmarkEnd w:id="2782"/>
      <w:bookmarkEnd w:id="2783"/>
      <w:bookmarkEnd w:id="2784"/>
      <w:bookmarkEnd w:id="2785"/>
      <w:bookmarkEnd w:id="2786"/>
    </w:p>
    <w:p w14:paraId="57E79145" w14:textId="77777777" w:rsidR="009A4BE1" w:rsidRPr="00D3062E" w:rsidRDefault="009A4BE1" w:rsidP="009A4BE1">
      <w:pPr>
        <w:pStyle w:val="51"/>
      </w:pPr>
      <w:bookmarkStart w:id="2787" w:name="_Toc157434840"/>
      <w:bookmarkStart w:id="2788" w:name="_Toc157436555"/>
      <w:bookmarkStart w:id="2789" w:name="_Toc157440395"/>
      <w:bookmarkStart w:id="2790" w:name="_Toc160650067"/>
      <w:bookmarkStart w:id="2791" w:name="_Toc160651942"/>
      <w:r w:rsidRPr="00D3062E">
        <w:rPr>
          <w:noProof/>
          <w:lang w:eastAsia="zh-CN"/>
        </w:rPr>
        <w:t>6.6</w:t>
      </w:r>
      <w:r w:rsidRPr="00D3062E">
        <w:t>.3.5.1</w:t>
      </w:r>
      <w:r w:rsidRPr="00D3062E">
        <w:tab/>
        <w:t>Description</w:t>
      </w:r>
      <w:bookmarkEnd w:id="2787"/>
      <w:bookmarkEnd w:id="2788"/>
      <w:bookmarkEnd w:id="2789"/>
      <w:bookmarkEnd w:id="2790"/>
      <w:bookmarkEnd w:id="2791"/>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2792" w:name="_Toc157434841"/>
      <w:bookmarkStart w:id="2793" w:name="_Toc157436556"/>
      <w:bookmarkStart w:id="2794" w:name="_Toc157440396"/>
      <w:bookmarkStart w:id="2795" w:name="_Toc160650068"/>
      <w:bookmarkStart w:id="2796" w:name="_Toc160651943"/>
      <w:r w:rsidRPr="00D3062E">
        <w:rPr>
          <w:noProof/>
          <w:lang w:eastAsia="zh-CN"/>
        </w:rPr>
        <w:t>6.6</w:t>
      </w:r>
      <w:r w:rsidRPr="00D3062E">
        <w:t>.3.5.2</w:t>
      </w:r>
      <w:r w:rsidRPr="00D3062E">
        <w:tab/>
        <w:t>Resource Definition</w:t>
      </w:r>
      <w:bookmarkEnd w:id="2792"/>
      <w:bookmarkEnd w:id="2793"/>
      <w:bookmarkEnd w:id="2794"/>
      <w:bookmarkEnd w:id="2795"/>
      <w:bookmarkEnd w:id="2796"/>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2797" w:name="_Toc157434842"/>
      <w:bookmarkStart w:id="2798" w:name="_Toc157436557"/>
      <w:bookmarkStart w:id="2799" w:name="_Toc157440397"/>
      <w:bookmarkStart w:id="2800" w:name="_Toc160650069"/>
      <w:bookmarkStart w:id="2801" w:name="_Toc160651944"/>
      <w:r w:rsidRPr="00D3062E">
        <w:rPr>
          <w:noProof/>
          <w:lang w:eastAsia="zh-CN"/>
        </w:rPr>
        <w:t>6.6</w:t>
      </w:r>
      <w:r w:rsidRPr="00D3062E">
        <w:t>.3.5.3</w:t>
      </w:r>
      <w:r w:rsidRPr="00D3062E">
        <w:tab/>
        <w:t>Resource Standard Methods</w:t>
      </w:r>
      <w:bookmarkEnd w:id="2797"/>
      <w:bookmarkEnd w:id="2798"/>
      <w:bookmarkEnd w:id="2799"/>
      <w:bookmarkEnd w:id="2800"/>
      <w:bookmarkEnd w:id="2801"/>
    </w:p>
    <w:p w14:paraId="1C1A195D" w14:textId="77777777" w:rsidR="009A4BE1" w:rsidRPr="00D3062E" w:rsidRDefault="009A4BE1" w:rsidP="000B7712">
      <w:pPr>
        <w:pStyle w:val="6"/>
      </w:pPr>
      <w:bookmarkStart w:id="2802" w:name="_Toc157434843"/>
      <w:bookmarkStart w:id="2803" w:name="_Toc157436558"/>
      <w:bookmarkStart w:id="2804" w:name="_Toc157440398"/>
      <w:bookmarkStart w:id="2805" w:name="_Toc160650070"/>
      <w:bookmarkStart w:id="2806" w:name="_Toc160651945"/>
      <w:r w:rsidRPr="00D3062E">
        <w:t>6.6.3.5.3.1</w:t>
      </w:r>
      <w:r w:rsidRPr="00D3062E">
        <w:tab/>
        <w:t>GET</w:t>
      </w:r>
      <w:bookmarkEnd w:id="2802"/>
      <w:bookmarkEnd w:id="2803"/>
      <w:bookmarkEnd w:id="2804"/>
      <w:bookmarkEnd w:id="2805"/>
      <w:bookmarkEnd w:id="2806"/>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lastRenderedPageBreak/>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2807" w:name="_Toc157434844"/>
      <w:bookmarkStart w:id="2808" w:name="_Toc157436559"/>
      <w:bookmarkStart w:id="2809" w:name="_Toc157440399"/>
      <w:bookmarkStart w:id="2810" w:name="_Toc160650071"/>
      <w:bookmarkStart w:id="2811" w:name="_Toc160651946"/>
      <w:r w:rsidRPr="00D3062E">
        <w:t>6.6.3.5.3.2</w:t>
      </w:r>
      <w:r w:rsidRPr="00D3062E">
        <w:tab/>
        <w:t>PUT</w:t>
      </w:r>
      <w:bookmarkEnd w:id="2807"/>
      <w:bookmarkEnd w:id="2808"/>
      <w:bookmarkEnd w:id="2809"/>
      <w:bookmarkEnd w:id="2810"/>
      <w:bookmarkEnd w:id="2811"/>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2812" w:name="_Toc157434845"/>
      <w:bookmarkStart w:id="2813" w:name="_Toc157436560"/>
      <w:bookmarkStart w:id="2814" w:name="_Toc157440400"/>
      <w:bookmarkStart w:id="2815" w:name="_Toc160650072"/>
      <w:bookmarkStart w:id="2816" w:name="_Toc160651947"/>
      <w:r w:rsidRPr="00D3062E">
        <w:t>6.6.3.5.3.3</w:t>
      </w:r>
      <w:r w:rsidRPr="00D3062E">
        <w:tab/>
        <w:t>PATCH</w:t>
      </w:r>
      <w:bookmarkEnd w:id="2812"/>
      <w:bookmarkEnd w:id="2813"/>
      <w:bookmarkEnd w:id="2814"/>
      <w:bookmarkEnd w:id="2815"/>
      <w:bookmarkEnd w:id="2816"/>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2817" w:name="_Toc157434846"/>
      <w:bookmarkStart w:id="2818" w:name="_Toc157436561"/>
      <w:bookmarkStart w:id="2819" w:name="_Toc157440401"/>
      <w:bookmarkStart w:id="2820" w:name="_Toc160650073"/>
      <w:bookmarkStart w:id="2821" w:name="_Toc160651948"/>
      <w:r w:rsidRPr="00D3062E">
        <w:t>6.6.3.5.3.4</w:t>
      </w:r>
      <w:r w:rsidRPr="00D3062E">
        <w:tab/>
        <w:t>DELETE</w:t>
      </w:r>
      <w:bookmarkEnd w:id="2817"/>
      <w:bookmarkEnd w:id="2818"/>
      <w:bookmarkEnd w:id="2819"/>
      <w:bookmarkEnd w:id="2820"/>
      <w:bookmarkEnd w:id="2821"/>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2822" w:name="_Toc157434847"/>
      <w:bookmarkStart w:id="2823" w:name="_Toc157436562"/>
      <w:bookmarkStart w:id="2824" w:name="_Toc157440402"/>
      <w:bookmarkStart w:id="2825" w:name="_Toc160650074"/>
      <w:bookmarkStart w:id="2826" w:name="_Toc160651949"/>
      <w:r w:rsidRPr="00D3062E">
        <w:rPr>
          <w:noProof/>
          <w:lang w:eastAsia="zh-CN"/>
        </w:rPr>
        <w:t>6.6</w:t>
      </w:r>
      <w:r w:rsidRPr="00D3062E">
        <w:t>.4</w:t>
      </w:r>
      <w:r w:rsidRPr="00D3062E">
        <w:tab/>
        <w:t>Custom Operations without associated resources</w:t>
      </w:r>
      <w:bookmarkEnd w:id="2822"/>
      <w:bookmarkEnd w:id="2823"/>
      <w:bookmarkEnd w:id="2824"/>
      <w:bookmarkEnd w:id="2825"/>
      <w:bookmarkEnd w:id="2826"/>
    </w:p>
    <w:p w14:paraId="1F52F5CE" w14:textId="77777777" w:rsidR="009A4BE1" w:rsidRPr="00D3062E" w:rsidRDefault="009A4BE1" w:rsidP="009A4BE1">
      <w:pPr>
        <w:pStyle w:val="41"/>
      </w:pPr>
      <w:bookmarkStart w:id="2827" w:name="_Toc151379325"/>
      <w:bookmarkStart w:id="2828" w:name="_Toc151445506"/>
      <w:bookmarkStart w:id="2829" w:name="_Toc151536664"/>
      <w:bookmarkStart w:id="2830" w:name="_Toc157434848"/>
      <w:bookmarkStart w:id="2831" w:name="_Toc157436563"/>
      <w:bookmarkStart w:id="2832" w:name="_Toc157440403"/>
      <w:bookmarkStart w:id="2833" w:name="_Toc160650075"/>
      <w:bookmarkStart w:id="2834" w:name="_Toc160651950"/>
      <w:r w:rsidRPr="00D3062E">
        <w:rPr>
          <w:noProof/>
          <w:lang w:eastAsia="zh-CN"/>
        </w:rPr>
        <w:t>6.6</w:t>
      </w:r>
      <w:r w:rsidRPr="00D3062E">
        <w:t>.4.1</w:t>
      </w:r>
      <w:r w:rsidRPr="00D3062E">
        <w:tab/>
        <w:t>Overview</w:t>
      </w:r>
      <w:bookmarkEnd w:id="2827"/>
      <w:bookmarkEnd w:id="2828"/>
      <w:bookmarkEnd w:id="2829"/>
      <w:bookmarkEnd w:id="2830"/>
      <w:bookmarkEnd w:id="2831"/>
      <w:bookmarkEnd w:id="2832"/>
      <w:bookmarkEnd w:id="2833"/>
      <w:bookmarkEnd w:id="2834"/>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2835" w:name="_MON_1764961069"/>
    <w:bookmarkEnd w:id="2835"/>
    <w:p w14:paraId="184DBFAE" w14:textId="77777777" w:rsidR="009A4BE1" w:rsidRPr="00D3062E" w:rsidRDefault="003E3B18" w:rsidP="009A4BE1">
      <w:pPr>
        <w:pStyle w:val="TH"/>
      </w:pPr>
      <w:r w:rsidRPr="00D3062E">
        <w:rPr>
          <w:noProof/>
        </w:rPr>
        <w:object w:dxaOrig="9633" w:dyaOrig="1932" w14:anchorId="4C8A0378">
          <v:shape id="_x0000_i1077" type="#_x0000_t75" alt="" style="width:480pt;height:95.4pt;mso-width-percent:0;mso-height-percent:0;mso-width-percent:0;mso-height-percent:0" o:ole="">
            <v:imagedata r:id="rId124" o:title=""/>
          </v:shape>
          <o:OLEObject Type="Embed" ProgID="Word.Document.8" ShapeID="_x0000_i1077" DrawAspect="Content" ObjectID="_1771264815" r:id="rId125">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2836" w:name="_Toc151379326"/>
      <w:bookmarkStart w:id="2837" w:name="_Toc151445507"/>
      <w:bookmarkStart w:id="2838" w:name="_Toc151536665"/>
      <w:bookmarkStart w:id="2839" w:name="_Toc157434849"/>
      <w:bookmarkStart w:id="2840" w:name="_Toc157436564"/>
      <w:bookmarkStart w:id="2841" w:name="_Toc157440404"/>
      <w:bookmarkStart w:id="2842" w:name="_Toc160650076"/>
      <w:bookmarkStart w:id="2843" w:name="_Toc160651951"/>
      <w:r w:rsidRPr="00D3062E">
        <w:rPr>
          <w:noProof/>
          <w:lang w:eastAsia="zh-CN"/>
        </w:rPr>
        <w:t>6.6</w:t>
      </w:r>
      <w:r w:rsidRPr="00D3062E">
        <w:t>.4.2</w:t>
      </w:r>
      <w:r w:rsidRPr="00D3062E">
        <w:tab/>
        <w:t>Operation: Request</w:t>
      </w:r>
      <w:bookmarkEnd w:id="2836"/>
      <w:bookmarkEnd w:id="2837"/>
      <w:bookmarkEnd w:id="2838"/>
      <w:bookmarkEnd w:id="2839"/>
      <w:bookmarkEnd w:id="2840"/>
      <w:bookmarkEnd w:id="2841"/>
      <w:bookmarkEnd w:id="2842"/>
      <w:bookmarkEnd w:id="2843"/>
    </w:p>
    <w:p w14:paraId="44A74286" w14:textId="77777777" w:rsidR="009A4BE1" w:rsidRPr="00D3062E" w:rsidRDefault="009A4BE1" w:rsidP="009A4BE1">
      <w:pPr>
        <w:pStyle w:val="51"/>
      </w:pPr>
      <w:bookmarkStart w:id="2844" w:name="_Toc151379327"/>
      <w:bookmarkStart w:id="2845" w:name="_Toc151445508"/>
      <w:bookmarkStart w:id="2846" w:name="_Toc151536666"/>
      <w:bookmarkStart w:id="2847" w:name="_Toc157434850"/>
      <w:bookmarkStart w:id="2848" w:name="_Toc157436565"/>
      <w:bookmarkStart w:id="2849" w:name="_Toc157440405"/>
      <w:bookmarkStart w:id="2850" w:name="_Toc160650077"/>
      <w:bookmarkStart w:id="2851" w:name="_Toc160651952"/>
      <w:r w:rsidRPr="00D3062E">
        <w:rPr>
          <w:noProof/>
          <w:lang w:eastAsia="zh-CN"/>
        </w:rPr>
        <w:t>6.6</w:t>
      </w:r>
      <w:r w:rsidRPr="00D3062E">
        <w:t>.4.2.1</w:t>
      </w:r>
      <w:r w:rsidRPr="00D3062E">
        <w:tab/>
        <w:t>Description</w:t>
      </w:r>
      <w:bookmarkEnd w:id="2844"/>
      <w:bookmarkEnd w:id="2845"/>
      <w:bookmarkEnd w:id="2846"/>
      <w:bookmarkEnd w:id="2847"/>
      <w:bookmarkEnd w:id="2848"/>
      <w:bookmarkEnd w:id="2849"/>
      <w:bookmarkEnd w:id="2850"/>
      <w:bookmarkEnd w:id="2851"/>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2852" w:name="_Toc157434852"/>
      <w:bookmarkStart w:id="2853" w:name="_Toc157436567"/>
      <w:bookmarkStart w:id="2854" w:name="_Toc157440407"/>
      <w:bookmarkStart w:id="2855" w:name="_Toc151379328"/>
      <w:bookmarkStart w:id="2856" w:name="_Toc151445509"/>
      <w:bookmarkStart w:id="2857" w:name="_Toc151536667"/>
      <w:bookmarkStart w:id="2858" w:name="_Toc157434851"/>
      <w:bookmarkStart w:id="2859" w:name="_Toc157436566"/>
      <w:bookmarkStart w:id="2860" w:name="_Toc157440406"/>
      <w:bookmarkStart w:id="2861" w:name="_Toc160650078"/>
      <w:bookmarkStart w:id="2862" w:name="_Toc160651953"/>
      <w:r w:rsidRPr="00D3062E">
        <w:rPr>
          <w:noProof/>
          <w:lang w:eastAsia="zh-CN"/>
        </w:rPr>
        <w:t>6.6</w:t>
      </w:r>
      <w:r w:rsidRPr="00D3062E">
        <w:t>.4.2.2</w:t>
      </w:r>
      <w:r w:rsidRPr="00D3062E">
        <w:tab/>
        <w:t>Operation Definition</w:t>
      </w:r>
      <w:bookmarkEnd w:id="2855"/>
      <w:bookmarkEnd w:id="2856"/>
      <w:bookmarkEnd w:id="2857"/>
      <w:bookmarkEnd w:id="2858"/>
      <w:bookmarkEnd w:id="2859"/>
      <w:bookmarkEnd w:id="2860"/>
      <w:bookmarkEnd w:id="2861"/>
      <w:bookmarkEnd w:id="2862"/>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2863" w:name="_Hlk155727786"/>
            <w:r w:rsidRPr="00D3062E">
              <w:t>MonitoringReq</w:t>
            </w:r>
            <w:bookmarkEnd w:id="2863"/>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2864" w:name="_Toc160650079"/>
      <w:bookmarkStart w:id="2865" w:name="_Toc160651954"/>
      <w:r w:rsidRPr="00D3062E">
        <w:rPr>
          <w:noProof/>
          <w:lang w:eastAsia="zh-CN"/>
        </w:rPr>
        <w:t>6.6</w:t>
      </w:r>
      <w:r w:rsidRPr="00D3062E">
        <w:t>.5</w:t>
      </w:r>
      <w:r w:rsidRPr="00D3062E">
        <w:tab/>
        <w:t>Notifications</w:t>
      </w:r>
      <w:bookmarkEnd w:id="2852"/>
      <w:bookmarkEnd w:id="2853"/>
      <w:bookmarkEnd w:id="2854"/>
      <w:bookmarkEnd w:id="2864"/>
      <w:bookmarkEnd w:id="2865"/>
    </w:p>
    <w:p w14:paraId="4048D80B" w14:textId="77777777" w:rsidR="00D3062E" w:rsidRPr="00D3062E" w:rsidRDefault="00D3062E" w:rsidP="00D3062E">
      <w:pPr>
        <w:pStyle w:val="41"/>
      </w:pPr>
      <w:bookmarkStart w:id="2866" w:name="_Toc157434854"/>
      <w:bookmarkStart w:id="2867" w:name="_Toc157436569"/>
      <w:bookmarkStart w:id="2868" w:name="_Toc157440409"/>
      <w:bookmarkStart w:id="2869" w:name="_Toc157434853"/>
      <w:bookmarkStart w:id="2870" w:name="_Toc157436568"/>
      <w:bookmarkStart w:id="2871" w:name="_Toc157440408"/>
      <w:bookmarkStart w:id="2872" w:name="_Toc160650080"/>
      <w:bookmarkStart w:id="2873" w:name="_Toc160651955"/>
      <w:r w:rsidRPr="00D3062E">
        <w:rPr>
          <w:noProof/>
          <w:lang w:eastAsia="zh-CN"/>
        </w:rPr>
        <w:t>6.6</w:t>
      </w:r>
      <w:r w:rsidRPr="00D3062E">
        <w:t>.5.1</w:t>
      </w:r>
      <w:r w:rsidRPr="00D3062E">
        <w:tab/>
        <w:t>General</w:t>
      </w:r>
      <w:bookmarkEnd w:id="2869"/>
      <w:bookmarkEnd w:id="2870"/>
      <w:bookmarkEnd w:id="2871"/>
      <w:bookmarkEnd w:id="2872"/>
      <w:bookmarkEnd w:id="2873"/>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2874" w:name="_Toc160650081"/>
      <w:bookmarkStart w:id="2875" w:name="_Toc160651956"/>
      <w:r w:rsidRPr="00D3062E">
        <w:rPr>
          <w:noProof/>
          <w:lang w:eastAsia="zh-CN"/>
        </w:rPr>
        <w:t>6.6</w:t>
      </w:r>
      <w:r w:rsidRPr="00D3062E">
        <w:t>.5.2</w:t>
      </w:r>
      <w:r w:rsidRPr="00D3062E">
        <w:tab/>
        <w:t>Monitoring Notification</w:t>
      </w:r>
      <w:bookmarkEnd w:id="2866"/>
      <w:bookmarkEnd w:id="2867"/>
      <w:bookmarkEnd w:id="2868"/>
      <w:bookmarkEnd w:id="2874"/>
      <w:bookmarkEnd w:id="2875"/>
    </w:p>
    <w:p w14:paraId="77C36A7C" w14:textId="77777777" w:rsidR="009A4BE1" w:rsidRPr="00D3062E" w:rsidRDefault="009A4BE1" w:rsidP="009A4BE1">
      <w:pPr>
        <w:pStyle w:val="51"/>
        <w:rPr>
          <w:noProof/>
        </w:rPr>
      </w:pPr>
      <w:bookmarkStart w:id="2876" w:name="_Toc157434855"/>
      <w:bookmarkStart w:id="2877" w:name="_Toc157436570"/>
      <w:bookmarkStart w:id="2878" w:name="_Toc157440410"/>
      <w:bookmarkStart w:id="2879" w:name="_Toc160650082"/>
      <w:bookmarkStart w:id="2880" w:name="_Toc160651957"/>
      <w:r w:rsidRPr="00D3062E">
        <w:rPr>
          <w:noProof/>
          <w:lang w:eastAsia="zh-CN"/>
        </w:rPr>
        <w:t>6.6</w:t>
      </w:r>
      <w:r w:rsidRPr="00D3062E">
        <w:t>.5.2</w:t>
      </w:r>
      <w:r w:rsidRPr="00D3062E">
        <w:rPr>
          <w:noProof/>
        </w:rPr>
        <w:t>.1</w:t>
      </w:r>
      <w:r w:rsidRPr="00D3062E">
        <w:rPr>
          <w:noProof/>
        </w:rPr>
        <w:tab/>
        <w:t>Description</w:t>
      </w:r>
      <w:bookmarkEnd w:id="2876"/>
      <w:bookmarkEnd w:id="2877"/>
      <w:bookmarkEnd w:id="2878"/>
      <w:bookmarkEnd w:id="2879"/>
      <w:bookmarkEnd w:id="2880"/>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2881" w:name="_Toc157434856"/>
      <w:bookmarkStart w:id="2882" w:name="_Toc157436571"/>
      <w:bookmarkStart w:id="2883" w:name="_Toc157440411"/>
      <w:bookmarkStart w:id="2884" w:name="_Toc160650083"/>
      <w:bookmarkStart w:id="2885" w:name="_Toc160651958"/>
      <w:r w:rsidRPr="00D3062E">
        <w:rPr>
          <w:noProof/>
          <w:lang w:eastAsia="zh-CN"/>
        </w:rPr>
        <w:lastRenderedPageBreak/>
        <w:t>6.6</w:t>
      </w:r>
      <w:r w:rsidRPr="00D3062E">
        <w:t>.5.2</w:t>
      </w:r>
      <w:r w:rsidRPr="00D3062E">
        <w:rPr>
          <w:noProof/>
        </w:rPr>
        <w:t>.2</w:t>
      </w:r>
      <w:r w:rsidRPr="00D3062E">
        <w:rPr>
          <w:noProof/>
        </w:rPr>
        <w:tab/>
        <w:t>Target URI</w:t>
      </w:r>
      <w:bookmarkEnd w:id="2881"/>
      <w:bookmarkEnd w:id="2882"/>
      <w:bookmarkEnd w:id="2883"/>
      <w:bookmarkEnd w:id="2884"/>
      <w:bookmarkEnd w:id="2885"/>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2886" w:name="_Toc157434857"/>
      <w:bookmarkStart w:id="2887" w:name="_Toc157436572"/>
      <w:bookmarkStart w:id="2888" w:name="_Toc157440412"/>
      <w:bookmarkStart w:id="2889" w:name="_Toc160650084"/>
      <w:bookmarkStart w:id="2890" w:name="_Toc160651959"/>
      <w:r w:rsidRPr="00D3062E">
        <w:rPr>
          <w:noProof/>
          <w:lang w:eastAsia="zh-CN"/>
        </w:rPr>
        <w:t>6.6</w:t>
      </w:r>
      <w:r w:rsidRPr="00D3062E">
        <w:t>.5.2</w:t>
      </w:r>
      <w:r w:rsidRPr="00D3062E">
        <w:rPr>
          <w:noProof/>
        </w:rPr>
        <w:t>.3</w:t>
      </w:r>
      <w:r w:rsidRPr="00D3062E">
        <w:rPr>
          <w:noProof/>
        </w:rPr>
        <w:tab/>
        <w:t>Standard Methods</w:t>
      </w:r>
      <w:bookmarkEnd w:id="2886"/>
      <w:bookmarkEnd w:id="2887"/>
      <w:bookmarkEnd w:id="2888"/>
      <w:bookmarkEnd w:id="2889"/>
      <w:bookmarkEnd w:id="2890"/>
    </w:p>
    <w:p w14:paraId="5B619FC7" w14:textId="77777777" w:rsidR="00D3062E" w:rsidRPr="00D3062E" w:rsidRDefault="00D3062E" w:rsidP="00D3062E">
      <w:pPr>
        <w:pStyle w:val="6"/>
        <w:rPr>
          <w:noProof/>
        </w:rPr>
      </w:pPr>
      <w:bookmarkStart w:id="2891" w:name="_Toc157434858"/>
      <w:bookmarkStart w:id="2892" w:name="_Toc157436573"/>
      <w:bookmarkStart w:id="2893" w:name="_Toc157440413"/>
      <w:bookmarkStart w:id="2894" w:name="_Toc160650085"/>
      <w:bookmarkStart w:id="2895" w:name="_Toc160651960"/>
      <w:r w:rsidRPr="00D3062E">
        <w:rPr>
          <w:noProof/>
          <w:lang w:eastAsia="zh-CN"/>
        </w:rPr>
        <w:t>6.6</w:t>
      </w:r>
      <w:r w:rsidRPr="00D3062E">
        <w:t>.5.2.3</w:t>
      </w:r>
      <w:r w:rsidRPr="00D3062E">
        <w:rPr>
          <w:noProof/>
        </w:rPr>
        <w:t>.1</w:t>
      </w:r>
      <w:r w:rsidRPr="00D3062E">
        <w:rPr>
          <w:noProof/>
        </w:rPr>
        <w:tab/>
        <w:t>POST</w:t>
      </w:r>
      <w:bookmarkEnd w:id="2894"/>
      <w:bookmarkEnd w:id="2895"/>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2896" w:name="_Toc160650086"/>
      <w:bookmarkStart w:id="2897" w:name="_Toc160651961"/>
      <w:r w:rsidRPr="00D3062E">
        <w:rPr>
          <w:noProof/>
          <w:lang w:eastAsia="zh-CN"/>
        </w:rPr>
        <w:t>6.6</w:t>
      </w:r>
      <w:r w:rsidRPr="00D3062E">
        <w:t>.6</w:t>
      </w:r>
      <w:r w:rsidRPr="00D3062E">
        <w:tab/>
        <w:t>Data Model</w:t>
      </w:r>
      <w:bookmarkEnd w:id="2891"/>
      <w:bookmarkEnd w:id="2892"/>
      <w:bookmarkEnd w:id="2893"/>
      <w:bookmarkEnd w:id="2896"/>
      <w:bookmarkEnd w:id="2897"/>
    </w:p>
    <w:p w14:paraId="1EC83910" w14:textId="77777777" w:rsidR="00D3062E" w:rsidRPr="00D3062E" w:rsidRDefault="00D3062E" w:rsidP="00D3062E">
      <w:pPr>
        <w:pStyle w:val="41"/>
      </w:pPr>
      <w:bookmarkStart w:id="2898" w:name="_Toc157434860"/>
      <w:bookmarkStart w:id="2899" w:name="_Toc157436575"/>
      <w:bookmarkStart w:id="2900" w:name="_Toc157440415"/>
      <w:bookmarkStart w:id="2901" w:name="_Toc157434859"/>
      <w:bookmarkStart w:id="2902" w:name="_Toc157436574"/>
      <w:bookmarkStart w:id="2903" w:name="_Toc157440414"/>
      <w:bookmarkStart w:id="2904" w:name="_Toc160650087"/>
      <w:bookmarkStart w:id="2905" w:name="_Toc160651962"/>
      <w:r w:rsidRPr="00D3062E">
        <w:rPr>
          <w:noProof/>
          <w:lang w:eastAsia="zh-CN"/>
        </w:rPr>
        <w:t>6.6</w:t>
      </w:r>
      <w:r w:rsidRPr="00D3062E">
        <w:t>.6.1</w:t>
      </w:r>
      <w:r w:rsidRPr="00D3062E">
        <w:tab/>
        <w:t>General</w:t>
      </w:r>
      <w:bookmarkEnd w:id="2901"/>
      <w:bookmarkEnd w:id="2902"/>
      <w:bookmarkEnd w:id="2903"/>
      <w:bookmarkEnd w:id="2904"/>
      <w:bookmarkEnd w:id="2905"/>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2906" w:name="_Toc160650088"/>
      <w:bookmarkStart w:id="2907" w:name="_Toc160651963"/>
      <w:r w:rsidRPr="00D3062E">
        <w:rPr>
          <w:noProof/>
          <w:lang w:eastAsia="zh-CN"/>
        </w:rPr>
        <w:t>6.6</w:t>
      </w:r>
      <w:r w:rsidRPr="00D3062E">
        <w:rPr>
          <w:lang w:val="en-US"/>
        </w:rPr>
        <w:t>.6.2</w:t>
      </w:r>
      <w:r w:rsidRPr="00D3062E">
        <w:rPr>
          <w:lang w:val="en-US"/>
        </w:rPr>
        <w:tab/>
        <w:t>Structured data types</w:t>
      </w:r>
      <w:bookmarkEnd w:id="2898"/>
      <w:bookmarkEnd w:id="2899"/>
      <w:bookmarkEnd w:id="2900"/>
      <w:bookmarkEnd w:id="2906"/>
      <w:bookmarkEnd w:id="2907"/>
    </w:p>
    <w:p w14:paraId="6260A780" w14:textId="77777777" w:rsidR="009A4BE1" w:rsidRPr="00D3062E" w:rsidRDefault="009A4BE1" w:rsidP="009A4BE1">
      <w:pPr>
        <w:pStyle w:val="51"/>
      </w:pPr>
      <w:bookmarkStart w:id="2908" w:name="_Toc157434861"/>
      <w:bookmarkStart w:id="2909" w:name="_Toc157436576"/>
      <w:bookmarkStart w:id="2910" w:name="_Toc157440416"/>
      <w:bookmarkStart w:id="2911" w:name="_Toc160650089"/>
      <w:bookmarkStart w:id="2912" w:name="_Toc160651964"/>
      <w:r w:rsidRPr="00D3062E">
        <w:rPr>
          <w:noProof/>
          <w:lang w:eastAsia="zh-CN"/>
        </w:rPr>
        <w:t>6.6</w:t>
      </w:r>
      <w:r w:rsidRPr="00D3062E">
        <w:t>.6.2.1</w:t>
      </w:r>
      <w:r w:rsidRPr="00D3062E">
        <w:tab/>
        <w:t>Introduction</w:t>
      </w:r>
      <w:bookmarkEnd w:id="2908"/>
      <w:bookmarkEnd w:id="2909"/>
      <w:bookmarkEnd w:id="2910"/>
      <w:bookmarkEnd w:id="2911"/>
      <w:bookmarkEnd w:id="2912"/>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2913" w:name="_Toc157434862"/>
      <w:bookmarkStart w:id="2914" w:name="_Toc157436577"/>
      <w:bookmarkStart w:id="2915" w:name="_Toc157440417"/>
      <w:bookmarkStart w:id="2916" w:name="_Toc160650090"/>
      <w:bookmarkStart w:id="2917" w:name="_Toc160651965"/>
      <w:r w:rsidRPr="00D3062E">
        <w:rPr>
          <w:noProof/>
          <w:lang w:eastAsia="zh-CN"/>
        </w:rPr>
        <w:t>6.6</w:t>
      </w:r>
      <w:r w:rsidRPr="00D3062E">
        <w:t>.6.2.2</w:t>
      </w:r>
      <w:r w:rsidRPr="00D3062E">
        <w:tab/>
        <w:t>Type: MonitoringJob</w:t>
      </w:r>
      <w:bookmarkEnd w:id="2913"/>
      <w:bookmarkEnd w:id="2914"/>
      <w:bookmarkEnd w:id="2915"/>
      <w:bookmarkEnd w:id="2916"/>
      <w:bookmarkEnd w:id="2917"/>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2918" w:name="_Toc157434863"/>
      <w:bookmarkStart w:id="2919" w:name="_Toc157436578"/>
      <w:bookmarkStart w:id="2920" w:name="_Toc157440418"/>
      <w:bookmarkStart w:id="2921" w:name="_Toc160650091"/>
      <w:bookmarkStart w:id="2922" w:name="_Toc160651966"/>
      <w:r w:rsidRPr="00D3062E">
        <w:rPr>
          <w:noProof/>
          <w:lang w:eastAsia="zh-CN"/>
        </w:rPr>
        <w:t>6.6</w:t>
      </w:r>
      <w:r w:rsidRPr="00D3062E">
        <w:t>.6.2.3</w:t>
      </w:r>
      <w:r w:rsidRPr="00D3062E">
        <w:tab/>
        <w:t>Type: MonitoringJobPatch</w:t>
      </w:r>
      <w:bookmarkEnd w:id="2918"/>
      <w:bookmarkEnd w:id="2919"/>
      <w:bookmarkEnd w:id="2920"/>
      <w:bookmarkEnd w:id="2921"/>
      <w:bookmarkEnd w:id="2922"/>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2923" w:name="_Toc157434865"/>
      <w:bookmarkStart w:id="2924" w:name="_Toc157436580"/>
      <w:bookmarkStart w:id="2925" w:name="_Toc157440420"/>
      <w:bookmarkStart w:id="2926" w:name="_Toc157434864"/>
      <w:bookmarkStart w:id="2927" w:name="_Toc157436579"/>
      <w:bookmarkStart w:id="2928" w:name="_Toc157440419"/>
      <w:bookmarkStart w:id="2929" w:name="_Toc160650092"/>
      <w:bookmarkStart w:id="2930" w:name="_Toc160651967"/>
      <w:r w:rsidRPr="00D3062E">
        <w:rPr>
          <w:noProof/>
          <w:lang w:eastAsia="zh-CN"/>
        </w:rPr>
        <w:lastRenderedPageBreak/>
        <w:t>6.6</w:t>
      </w:r>
      <w:r w:rsidRPr="00D3062E">
        <w:t>.6.2.4</w:t>
      </w:r>
      <w:r w:rsidRPr="00D3062E">
        <w:tab/>
        <w:t>Type: MonitoringMetric</w:t>
      </w:r>
      <w:bookmarkEnd w:id="2926"/>
      <w:bookmarkEnd w:id="2927"/>
      <w:bookmarkEnd w:id="2928"/>
      <w:bookmarkEnd w:id="2929"/>
      <w:bookmarkEnd w:id="2930"/>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2931" w:name="_Toc157434866"/>
      <w:bookmarkStart w:id="2932" w:name="_Toc157436581"/>
      <w:bookmarkStart w:id="2933" w:name="_Toc157440421"/>
      <w:bookmarkStart w:id="2934" w:name="_Toc160650093"/>
      <w:bookmarkStart w:id="2935" w:name="_Toc160651968"/>
      <w:bookmarkEnd w:id="2923"/>
      <w:bookmarkEnd w:id="2924"/>
      <w:bookmarkEnd w:id="2925"/>
      <w:r w:rsidRPr="00D3062E">
        <w:rPr>
          <w:noProof/>
          <w:lang w:eastAsia="zh-CN"/>
        </w:rPr>
        <w:t>6.6</w:t>
      </w:r>
      <w:r w:rsidRPr="00D3062E">
        <w:t>.6.2.5</w:t>
      </w:r>
      <w:r w:rsidRPr="00D3062E">
        <w:tab/>
        <w:t>Type: MonPerfAnalytics</w:t>
      </w:r>
      <w:bookmarkEnd w:id="2934"/>
      <w:bookmarkEnd w:id="2935"/>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2936" w:name="_Toc160650094"/>
      <w:bookmarkStart w:id="2937" w:name="_Toc160651969"/>
      <w:r w:rsidRPr="00D3062E">
        <w:rPr>
          <w:noProof/>
          <w:lang w:eastAsia="zh-CN"/>
        </w:rPr>
        <w:lastRenderedPageBreak/>
        <w:t>6.6</w:t>
      </w:r>
      <w:r w:rsidRPr="00D3062E">
        <w:t>.6.2.6</w:t>
      </w:r>
      <w:r w:rsidRPr="00D3062E">
        <w:tab/>
        <w:t>Type: MonitoringSubsc</w:t>
      </w:r>
      <w:bookmarkEnd w:id="2931"/>
      <w:bookmarkEnd w:id="2932"/>
      <w:bookmarkEnd w:id="2933"/>
      <w:bookmarkEnd w:id="2936"/>
      <w:bookmarkEnd w:id="2937"/>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2938" w:name="_Toc157434867"/>
      <w:bookmarkStart w:id="2939" w:name="_Toc157436582"/>
      <w:bookmarkStart w:id="2940" w:name="_Toc157440422"/>
      <w:bookmarkStart w:id="2941" w:name="_Toc160650095"/>
      <w:bookmarkStart w:id="2942" w:name="_Toc160651970"/>
      <w:r w:rsidRPr="00D3062E">
        <w:rPr>
          <w:noProof/>
          <w:lang w:eastAsia="zh-CN"/>
        </w:rPr>
        <w:t>6.6</w:t>
      </w:r>
      <w:r w:rsidRPr="00D3062E">
        <w:t>.6.2.7</w:t>
      </w:r>
      <w:r w:rsidRPr="00D3062E">
        <w:tab/>
        <w:t>Type: MonitoringSubscPatch</w:t>
      </w:r>
      <w:bookmarkEnd w:id="2938"/>
      <w:bookmarkEnd w:id="2939"/>
      <w:bookmarkEnd w:id="2940"/>
      <w:bookmarkEnd w:id="2941"/>
      <w:bookmarkEnd w:id="2942"/>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2943" w:name="_Toc157434869"/>
      <w:bookmarkStart w:id="2944" w:name="_Toc157436584"/>
      <w:bookmarkStart w:id="2945" w:name="_Toc157440424"/>
      <w:bookmarkStart w:id="2946" w:name="_Toc157434868"/>
      <w:bookmarkStart w:id="2947" w:name="_Toc157436583"/>
      <w:bookmarkStart w:id="2948" w:name="_Toc157440423"/>
      <w:bookmarkStart w:id="2949" w:name="_Toc160650096"/>
      <w:bookmarkStart w:id="2950" w:name="_Toc160651971"/>
      <w:r w:rsidRPr="00D3062E">
        <w:rPr>
          <w:noProof/>
          <w:lang w:eastAsia="zh-CN"/>
        </w:rPr>
        <w:lastRenderedPageBreak/>
        <w:t>6.6</w:t>
      </w:r>
      <w:r w:rsidRPr="00D3062E">
        <w:t>.6.2.8</w:t>
      </w:r>
      <w:r w:rsidRPr="00D3062E">
        <w:tab/>
        <w:t>Type: ReportingInfo</w:t>
      </w:r>
      <w:bookmarkEnd w:id="2946"/>
      <w:bookmarkEnd w:id="2947"/>
      <w:bookmarkEnd w:id="2948"/>
      <w:bookmarkEnd w:id="2949"/>
      <w:bookmarkEnd w:id="2950"/>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2951" w:name="_Toc160650097"/>
      <w:bookmarkStart w:id="2952" w:name="_Toc160651972"/>
      <w:r w:rsidRPr="00D3062E">
        <w:rPr>
          <w:noProof/>
          <w:lang w:eastAsia="zh-CN"/>
        </w:rPr>
        <w:t>6.6</w:t>
      </w:r>
      <w:r w:rsidRPr="00D3062E">
        <w:t>.6.2.9</w:t>
      </w:r>
      <w:r w:rsidRPr="00D3062E">
        <w:tab/>
        <w:t>Type: MonitoringNotif</w:t>
      </w:r>
      <w:bookmarkEnd w:id="2943"/>
      <w:bookmarkEnd w:id="2944"/>
      <w:bookmarkEnd w:id="2945"/>
      <w:bookmarkEnd w:id="2951"/>
      <w:bookmarkEnd w:id="2952"/>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2953" w:name="_Toc157434871"/>
      <w:bookmarkStart w:id="2954" w:name="_Toc157436586"/>
      <w:bookmarkStart w:id="2955" w:name="_Toc157440426"/>
      <w:bookmarkStart w:id="2956" w:name="_Toc157434870"/>
      <w:bookmarkStart w:id="2957" w:name="_Toc157436585"/>
      <w:bookmarkStart w:id="2958" w:name="_Toc157440425"/>
      <w:bookmarkStart w:id="2959" w:name="_Toc160650098"/>
      <w:bookmarkStart w:id="2960" w:name="_Toc160651973"/>
      <w:r w:rsidRPr="00D3062E">
        <w:rPr>
          <w:noProof/>
          <w:lang w:eastAsia="zh-CN"/>
        </w:rPr>
        <w:lastRenderedPageBreak/>
        <w:t>6.6</w:t>
      </w:r>
      <w:r w:rsidRPr="00D3062E">
        <w:t>.6.2.10</w:t>
      </w:r>
      <w:r w:rsidRPr="00D3062E">
        <w:tab/>
        <w:t>Type: ReportingData</w:t>
      </w:r>
      <w:bookmarkEnd w:id="2956"/>
      <w:bookmarkEnd w:id="2957"/>
      <w:bookmarkEnd w:id="2958"/>
      <w:bookmarkEnd w:id="2959"/>
      <w:bookmarkEnd w:id="2960"/>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2961" w:name="_Toc157434872"/>
      <w:bookmarkStart w:id="2962" w:name="_Toc157436587"/>
      <w:bookmarkStart w:id="2963" w:name="_Toc157440427"/>
      <w:bookmarkStart w:id="2964" w:name="_Toc160650099"/>
      <w:bookmarkStart w:id="2965" w:name="_Toc160651974"/>
      <w:bookmarkEnd w:id="2953"/>
      <w:bookmarkEnd w:id="2954"/>
      <w:bookmarkEnd w:id="2955"/>
      <w:r w:rsidRPr="00D3062E">
        <w:rPr>
          <w:noProof/>
          <w:lang w:eastAsia="zh-CN"/>
        </w:rPr>
        <w:t>6.6</w:t>
      </w:r>
      <w:r w:rsidRPr="00D3062E">
        <w:t>.6.2.11</w:t>
      </w:r>
      <w:r w:rsidRPr="00D3062E">
        <w:tab/>
        <w:t>Type: MonPerfAnalyRes</w:t>
      </w:r>
      <w:bookmarkEnd w:id="2964"/>
      <w:bookmarkEnd w:id="2965"/>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2966" w:name="_Toc160650100"/>
      <w:bookmarkStart w:id="2967" w:name="_Toc160651975"/>
      <w:r w:rsidRPr="00D3062E">
        <w:rPr>
          <w:noProof/>
          <w:lang w:eastAsia="zh-CN"/>
        </w:rPr>
        <w:t>6.6</w:t>
      </w:r>
      <w:r w:rsidRPr="00D3062E">
        <w:t>.6.2.12</w:t>
      </w:r>
      <w:r w:rsidRPr="00D3062E">
        <w:tab/>
        <w:t>Type: MonitoringReq</w:t>
      </w:r>
      <w:bookmarkEnd w:id="2961"/>
      <w:bookmarkEnd w:id="2962"/>
      <w:bookmarkEnd w:id="2963"/>
      <w:bookmarkEnd w:id="2966"/>
      <w:bookmarkEnd w:id="2967"/>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2968" w:name="_Toc157434873"/>
      <w:bookmarkStart w:id="2969" w:name="_Toc157436588"/>
      <w:bookmarkStart w:id="2970" w:name="_Toc157440428"/>
      <w:bookmarkStart w:id="2971" w:name="_Toc160650101"/>
      <w:bookmarkStart w:id="2972" w:name="_Toc160651976"/>
      <w:r w:rsidRPr="00D3062E">
        <w:rPr>
          <w:noProof/>
          <w:lang w:eastAsia="zh-CN"/>
        </w:rPr>
        <w:lastRenderedPageBreak/>
        <w:t>6.6</w:t>
      </w:r>
      <w:r w:rsidRPr="00D3062E">
        <w:t>.6.2.13</w:t>
      </w:r>
      <w:r w:rsidRPr="00D3062E">
        <w:tab/>
        <w:t>Type: MonitoringResp</w:t>
      </w:r>
      <w:bookmarkEnd w:id="2968"/>
      <w:bookmarkEnd w:id="2969"/>
      <w:bookmarkEnd w:id="2970"/>
      <w:bookmarkEnd w:id="2971"/>
      <w:bookmarkEnd w:id="2972"/>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2973" w:name="_Toc157434875"/>
      <w:bookmarkStart w:id="2974" w:name="_Toc157436590"/>
      <w:bookmarkStart w:id="2975" w:name="_Toc157440430"/>
      <w:bookmarkStart w:id="2976" w:name="_Toc157434874"/>
      <w:bookmarkStart w:id="2977" w:name="_Toc157436589"/>
      <w:bookmarkStart w:id="2978" w:name="_Toc157440429"/>
      <w:bookmarkStart w:id="2979" w:name="_Toc160650102"/>
      <w:bookmarkStart w:id="2980" w:name="_Toc160651977"/>
      <w:r w:rsidRPr="00D3062E">
        <w:rPr>
          <w:noProof/>
          <w:lang w:eastAsia="zh-CN"/>
        </w:rPr>
        <w:t>6.6</w:t>
      </w:r>
      <w:r w:rsidRPr="00D3062E">
        <w:t>.6.2.14</w:t>
      </w:r>
      <w:r w:rsidRPr="00D3062E">
        <w:tab/>
        <w:t>Type: MonReqMetrics</w:t>
      </w:r>
      <w:bookmarkEnd w:id="2976"/>
      <w:bookmarkEnd w:id="2977"/>
      <w:bookmarkEnd w:id="2978"/>
      <w:bookmarkEnd w:id="2979"/>
      <w:bookmarkEnd w:id="2980"/>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2981" w:name="_Toc157434876"/>
      <w:bookmarkStart w:id="2982" w:name="_Toc157436591"/>
      <w:bookmarkStart w:id="2983" w:name="_Toc157440431"/>
      <w:bookmarkStart w:id="2984" w:name="_Toc160650103"/>
      <w:bookmarkStart w:id="2985" w:name="_Toc160651978"/>
      <w:bookmarkEnd w:id="2973"/>
      <w:bookmarkEnd w:id="2974"/>
      <w:bookmarkEnd w:id="2975"/>
      <w:r w:rsidRPr="00D3062E">
        <w:rPr>
          <w:noProof/>
          <w:lang w:eastAsia="zh-CN"/>
        </w:rPr>
        <w:lastRenderedPageBreak/>
        <w:t>6.6</w:t>
      </w:r>
      <w:r w:rsidRPr="00D3062E">
        <w:t>.6.2.15</w:t>
      </w:r>
      <w:r w:rsidRPr="00D3062E">
        <w:tab/>
        <w:t>Type: MonRespRepData</w:t>
      </w:r>
      <w:bookmarkEnd w:id="2984"/>
      <w:bookmarkEnd w:id="2985"/>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2986" w:name="_Toc160650104"/>
      <w:bookmarkStart w:id="2987" w:name="_Toc160651979"/>
      <w:r w:rsidRPr="00D3062E">
        <w:rPr>
          <w:noProof/>
          <w:lang w:eastAsia="zh-CN"/>
        </w:rPr>
        <w:t>6.6</w:t>
      </w:r>
      <w:r w:rsidRPr="00D3062E">
        <w:rPr>
          <w:lang w:val="en-US"/>
        </w:rPr>
        <w:t>.6.3</w:t>
      </w:r>
      <w:r w:rsidRPr="00D3062E">
        <w:rPr>
          <w:lang w:val="en-US"/>
        </w:rPr>
        <w:tab/>
        <w:t>Simple data types and enumerations</w:t>
      </w:r>
      <w:bookmarkEnd w:id="2981"/>
      <w:bookmarkEnd w:id="2982"/>
      <w:bookmarkEnd w:id="2983"/>
      <w:bookmarkEnd w:id="2986"/>
      <w:bookmarkEnd w:id="2987"/>
    </w:p>
    <w:p w14:paraId="4D4D158A" w14:textId="77777777" w:rsidR="009A4BE1" w:rsidRPr="00D3062E" w:rsidRDefault="009A4BE1" w:rsidP="009A4BE1">
      <w:pPr>
        <w:pStyle w:val="51"/>
      </w:pPr>
      <w:bookmarkStart w:id="2988" w:name="_Toc157434877"/>
      <w:bookmarkStart w:id="2989" w:name="_Toc157436592"/>
      <w:bookmarkStart w:id="2990" w:name="_Toc157440432"/>
      <w:bookmarkStart w:id="2991" w:name="_Toc160650105"/>
      <w:bookmarkStart w:id="2992" w:name="_Toc160651980"/>
      <w:r w:rsidRPr="00D3062E">
        <w:rPr>
          <w:noProof/>
          <w:lang w:eastAsia="zh-CN"/>
        </w:rPr>
        <w:t>6.6</w:t>
      </w:r>
      <w:r w:rsidRPr="00D3062E">
        <w:t>.6.3.1</w:t>
      </w:r>
      <w:r w:rsidRPr="00D3062E">
        <w:tab/>
        <w:t>Introduction</w:t>
      </w:r>
      <w:bookmarkEnd w:id="2988"/>
      <w:bookmarkEnd w:id="2989"/>
      <w:bookmarkEnd w:id="2990"/>
      <w:bookmarkEnd w:id="2991"/>
      <w:bookmarkEnd w:id="2992"/>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2993" w:name="_Toc157434878"/>
      <w:bookmarkStart w:id="2994" w:name="_Toc157436593"/>
      <w:bookmarkStart w:id="2995" w:name="_Toc157440433"/>
      <w:bookmarkStart w:id="2996" w:name="_Toc160650106"/>
      <w:bookmarkStart w:id="2997" w:name="_Toc160651981"/>
      <w:r w:rsidRPr="00D3062E">
        <w:rPr>
          <w:noProof/>
          <w:lang w:eastAsia="zh-CN"/>
        </w:rPr>
        <w:t>6.6</w:t>
      </w:r>
      <w:r w:rsidRPr="00D3062E">
        <w:t>.6.3.2</w:t>
      </w:r>
      <w:r w:rsidRPr="00D3062E">
        <w:tab/>
        <w:t>Simple data types</w:t>
      </w:r>
      <w:bookmarkEnd w:id="2993"/>
      <w:bookmarkEnd w:id="2994"/>
      <w:bookmarkEnd w:id="2995"/>
      <w:bookmarkEnd w:id="2996"/>
      <w:bookmarkEnd w:id="2997"/>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2998" w:name="_Toc157434880"/>
      <w:bookmarkStart w:id="2999" w:name="_Toc157436595"/>
      <w:bookmarkStart w:id="3000" w:name="_Toc157440435"/>
      <w:bookmarkStart w:id="3001" w:name="_Toc160650107"/>
      <w:bookmarkStart w:id="3002" w:name="_Toc160651982"/>
      <w:r w:rsidRPr="00D3062E">
        <w:rPr>
          <w:noProof/>
          <w:lang w:eastAsia="zh-CN"/>
        </w:rPr>
        <w:t>6.6</w:t>
      </w:r>
      <w:r w:rsidRPr="00D3062E">
        <w:t>.6.3.3</w:t>
      </w:r>
      <w:r w:rsidRPr="00D3062E">
        <w:tab/>
        <w:t>Enumeration: MonPerfMetric</w:t>
      </w:r>
      <w:bookmarkEnd w:id="3001"/>
      <w:bookmarkEnd w:id="3002"/>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3003" w:name="_Toc160650108"/>
      <w:bookmarkStart w:id="3004" w:name="_Toc160651983"/>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998"/>
      <w:bookmarkEnd w:id="2999"/>
      <w:bookmarkEnd w:id="3000"/>
      <w:bookmarkEnd w:id="3003"/>
      <w:bookmarkEnd w:id="3004"/>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3005" w:name="_Toc157434881"/>
      <w:bookmarkStart w:id="3006" w:name="_Toc157436596"/>
      <w:bookmarkStart w:id="3007" w:name="_Toc157440436"/>
      <w:bookmarkStart w:id="3008" w:name="_Toc160650109"/>
      <w:bookmarkStart w:id="3009" w:name="_Toc160651984"/>
      <w:r w:rsidRPr="00D3062E">
        <w:rPr>
          <w:noProof/>
          <w:lang w:eastAsia="zh-CN"/>
        </w:rPr>
        <w:t>6.6</w:t>
      </w:r>
      <w:r w:rsidRPr="00D3062E">
        <w:t>.6.5</w:t>
      </w:r>
      <w:r w:rsidRPr="00D3062E">
        <w:tab/>
        <w:t>Binary data</w:t>
      </w:r>
      <w:bookmarkEnd w:id="3005"/>
      <w:bookmarkEnd w:id="3006"/>
      <w:bookmarkEnd w:id="3007"/>
      <w:bookmarkEnd w:id="3008"/>
      <w:bookmarkEnd w:id="3009"/>
    </w:p>
    <w:p w14:paraId="65B7D00B" w14:textId="77777777" w:rsidR="009A4BE1" w:rsidRPr="00D3062E" w:rsidRDefault="009A4BE1" w:rsidP="009A4BE1">
      <w:pPr>
        <w:pStyle w:val="51"/>
      </w:pPr>
      <w:bookmarkStart w:id="3010" w:name="_Toc157434882"/>
      <w:bookmarkStart w:id="3011" w:name="_Toc157436597"/>
      <w:bookmarkStart w:id="3012" w:name="_Toc157440437"/>
      <w:bookmarkStart w:id="3013" w:name="_Toc160650110"/>
      <w:bookmarkStart w:id="3014" w:name="_Toc160651985"/>
      <w:r w:rsidRPr="00D3062E">
        <w:rPr>
          <w:noProof/>
          <w:lang w:eastAsia="zh-CN"/>
        </w:rPr>
        <w:t>6.6</w:t>
      </w:r>
      <w:r w:rsidRPr="00D3062E">
        <w:t>.6.5.1</w:t>
      </w:r>
      <w:r w:rsidRPr="00D3062E">
        <w:tab/>
        <w:t>Binary Data Types</w:t>
      </w:r>
      <w:bookmarkEnd w:id="3010"/>
      <w:bookmarkEnd w:id="3011"/>
      <w:bookmarkEnd w:id="3012"/>
      <w:bookmarkEnd w:id="3013"/>
      <w:bookmarkEnd w:id="3014"/>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3015" w:name="_Toc157434883"/>
      <w:bookmarkStart w:id="3016" w:name="_Toc157436598"/>
      <w:bookmarkStart w:id="3017" w:name="_Toc157440438"/>
      <w:bookmarkStart w:id="3018" w:name="_Toc160650111"/>
      <w:bookmarkStart w:id="3019" w:name="_Toc160651986"/>
      <w:r w:rsidRPr="00D3062E">
        <w:rPr>
          <w:noProof/>
          <w:lang w:eastAsia="zh-CN"/>
        </w:rPr>
        <w:t>6.6</w:t>
      </w:r>
      <w:r w:rsidRPr="00D3062E">
        <w:t>.7</w:t>
      </w:r>
      <w:r w:rsidRPr="00D3062E">
        <w:tab/>
        <w:t>Error Handling</w:t>
      </w:r>
      <w:bookmarkEnd w:id="3015"/>
      <w:bookmarkEnd w:id="3016"/>
      <w:bookmarkEnd w:id="3017"/>
      <w:bookmarkEnd w:id="3018"/>
      <w:bookmarkEnd w:id="3019"/>
    </w:p>
    <w:p w14:paraId="47673EE5" w14:textId="77777777" w:rsidR="009A4BE1" w:rsidRPr="00D3062E" w:rsidRDefault="009A4BE1" w:rsidP="009A4BE1">
      <w:pPr>
        <w:pStyle w:val="41"/>
      </w:pPr>
      <w:bookmarkStart w:id="3020" w:name="_Toc157434884"/>
      <w:bookmarkStart w:id="3021" w:name="_Toc157436599"/>
      <w:bookmarkStart w:id="3022" w:name="_Toc157440439"/>
      <w:bookmarkStart w:id="3023" w:name="_Toc160650112"/>
      <w:bookmarkStart w:id="3024" w:name="_Toc160651987"/>
      <w:r w:rsidRPr="00D3062E">
        <w:rPr>
          <w:noProof/>
          <w:lang w:eastAsia="zh-CN"/>
        </w:rPr>
        <w:t>6.6</w:t>
      </w:r>
      <w:r w:rsidRPr="00D3062E">
        <w:t>.7.1</w:t>
      </w:r>
      <w:r w:rsidRPr="00D3062E">
        <w:tab/>
        <w:t>General</w:t>
      </w:r>
      <w:bookmarkEnd w:id="3020"/>
      <w:bookmarkEnd w:id="3021"/>
      <w:bookmarkEnd w:id="3022"/>
      <w:bookmarkEnd w:id="3023"/>
      <w:bookmarkEnd w:id="3024"/>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3025" w:name="_Toc157434885"/>
      <w:bookmarkStart w:id="3026" w:name="_Toc157436600"/>
      <w:bookmarkStart w:id="3027" w:name="_Toc157440440"/>
      <w:bookmarkStart w:id="3028" w:name="_Toc160650113"/>
      <w:bookmarkStart w:id="3029" w:name="_Toc160651988"/>
      <w:r w:rsidRPr="00D3062E">
        <w:rPr>
          <w:noProof/>
          <w:lang w:eastAsia="zh-CN"/>
        </w:rPr>
        <w:t>6.6</w:t>
      </w:r>
      <w:r w:rsidRPr="00D3062E">
        <w:t>.7.2</w:t>
      </w:r>
      <w:r w:rsidRPr="00D3062E">
        <w:tab/>
        <w:t>Protocol Errors</w:t>
      </w:r>
      <w:bookmarkEnd w:id="3025"/>
      <w:bookmarkEnd w:id="3026"/>
      <w:bookmarkEnd w:id="3027"/>
      <w:bookmarkEnd w:id="3028"/>
      <w:bookmarkEnd w:id="3029"/>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3030" w:name="_Toc157434886"/>
      <w:bookmarkStart w:id="3031" w:name="_Toc157436601"/>
      <w:bookmarkStart w:id="3032" w:name="_Toc157440441"/>
      <w:bookmarkStart w:id="3033" w:name="_Toc160650114"/>
      <w:bookmarkStart w:id="3034" w:name="_Toc160651989"/>
      <w:r w:rsidRPr="00D3062E">
        <w:rPr>
          <w:noProof/>
          <w:lang w:eastAsia="zh-CN"/>
        </w:rPr>
        <w:t>6.6</w:t>
      </w:r>
      <w:r w:rsidRPr="00D3062E">
        <w:t>.7.3</w:t>
      </w:r>
      <w:r w:rsidRPr="00D3062E">
        <w:tab/>
        <w:t>Application Errors</w:t>
      </w:r>
      <w:bookmarkEnd w:id="3030"/>
      <w:bookmarkEnd w:id="3031"/>
      <w:bookmarkEnd w:id="3032"/>
      <w:bookmarkEnd w:id="3033"/>
      <w:bookmarkEnd w:id="3034"/>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3035" w:name="_Toc157434887"/>
      <w:bookmarkStart w:id="3036" w:name="_Toc157436602"/>
      <w:bookmarkStart w:id="3037" w:name="_Toc157440442"/>
      <w:bookmarkStart w:id="3038" w:name="_Toc160650115"/>
      <w:bookmarkStart w:id="3039" w:name="_Toc160651990"/>
      <w:r w:rsidRPr="00D3062E">
        <w:rPr>
          <w:noProof/>
          <w:lang w:eastAsia="zh-CN"/>
        </w:rPr>
        <w:t>6.6</w:t>
      </w:r>
      <w:r w:rsidRPr="00D3062E">
        <w:t>.8</w:t>
      </w:r>
      <w:r w:rsidRPr="00D3062E">
        <w:rPr>
          <w:lang w:eastAsia="zh-CN"/>
        </w:rPr>
        <w:tab/>
        <w:t>Feature negotiation</w:t>
      </w:r>
      <w:bookmarkEnd w:id="3035"/>
      <w:bookmarkEnd w:id="3036"/>
      <w:bookmarkEnd w:id="3037"/>
      <w:bookmarkEnd w:id="3038"/>
      <w:bookmarkEnd w:id="3039"/>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3040" w:name="_Toc157434888"/>
      <w:bookmarkStart w:id="3041" w:name="_Toc157436603"/>
      <w:bookmarkStart w:id="3042" w:name="_Toc157440443"/>
      <w:bookmarkStart w:id="3043" w:name="_Toc160650116"/>
      <w:bookmarkStart w:id="3044" w:name="_Toc160651991"/>
      <w:r w:rsidRPr="00D3062E">
        <w:rPr>
          <w:noProof/>
          <w:lang w:eastAsia="zh-CN"/>
        </w:rPr>
        <w:t>6.6</w:t>
      </w:r>
      <w:r w:rsidRPr="00D3062E">
        <w:t>.9</w:t>
      </w:r>
      <w:r w:rsidRPr="00D3062E">
        <w:tab/>
        <w:t>Security</w:t>
      </w:r>
      <w:bookmarkEnd w:id="3040"/>
      <w:bookmarkEnd w:id="3041"/>
      <w:bookmarkEnd w:id="3042"/>
      <w:bookmarkEnd w:id="3043"/>
      <w:bookmarkEnd w:id="3044"/>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3045" w:name="_Toc157434889"/>
      <w:bookmarkStart w:id="3046" w:name="_Toc157436604"/>
      <w:bookmarkStart w:id="3047" w:name="_Toc157440444"/>
      <w:bookmarkStart w:id="3048" w:name="_Toc160650117"/>
      <w:bookmarkStart w:id="3049" w:name="_Toc160651992"/>
      <w:r w:rsidRPr="00D3062E">
        <w:t>6.7</w:t>
      </w:r>
      <w:r w:rsidRPr="00D3062E">
        <w:tab/>
        <w:t>NSCE_InfoCollection API</w:t>
      </w:r>
      <w:bookmarkEnd w:id="3045"/>
      <w:bookmarkEnd w:id="3046"/>
      <w:bookmarkEnd w:id="3047"/>
      <w:bookmarkEnd w:id="3048"/>
      <w:bookmarkEnd w:id="3049"/>
    </w:p>
    <w:p w14:paraId="10A131A4" w14:textId="77777777" w:rsidR="005D3D4F" w:rsidRPr="00D3062E" w:rsidRDefault="005D3D4F" w:rsidP="005D3D4F">
      <w:pPr>
        <w:pStyle w:val="31"/>
      </w:pPr>
      <w:bookmarkStart w:id="3050" w:name="_Toc157434890"/>
      <w:bookmarkStart w:id="3051" w:name="_Toc157436605"/>
      <w:bookmarkStart w:id="3052" w:name="_Toc157440445"/>
      <w:bookmarkStart w:id="3053" w:name="_Toc160650118"/>
      <w:bookmarkStart w:id="3054" w:name="_Toc160651993"/>
      <w:r w:rsidRPr="00D3062E">
        <w:t>6.7.1</w:t>
      </w:r>
      <w:r w:rsidRPr="00D3062E">
        <w:tab/>
        <w:t>Introduction</w:t>
      </w:r>
      <w:bookmarkEnd w:id="3050"/>
      <w:bookmarkEnd w:id="3051"/>
      <w:bookmarkEnd w:id="3052"/>
      <w:bookmarkEnd w:id="3053"/>
      <w:bookmarkEnd w:id="3054"/>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3055" w:name="_Toc157434891"/>
      <w:bookmarkStart w:id="3056" w:name="_Toc157436606"/>
      <w:bookmarkStart w:id="3057" w:name="_Toc157440446"/>
      <w:bookmarkStart w:id="3058" w:name="_Toc160650119"/>
      <w:bookmarkStart w:id="3059" w:name="_Toc160651994"/>
      <w:r w:rsidRPr="00D3062E">
        <w:t>6.7.2</w:t>
      </w:r>
      <w:r w:rsidRPr="00D3062E">
        <w:tab/>
        <w:t>Usage of HTTP</w:t>
      </w:r>
      <w:bookmarkEnd w:id="3055"/>
      <w:bookmarkEnd w:id="3056"/>
      <w:bookmarkEnd w:id="3057"/>
      <w:bookmarkEnd w:id="3058"/>
      <w:bookmarkEnd w:id="3059"/>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3060" w:name="_Toc157434892"/>
      <w:bookmarkStart w:id="3061" w:name="_Toc157436607"/>
      <w:bookmarkStart w:id="3062" w:name="_Toc157440447"/>
      <w:bookmarkStart w:id="3063" w:name="_Toc160650120"/>
      <w:bookmarkStart w:id="3064" w:name="_Toc160651995"/>
      <w:r w:rsidRPr="00D3062E">
        <w:t>6.7.3</w:t>
      </w:r>
      <w:r w:rsidRPr="00D3062E">
        <w:tab/>
        <w:t>Resources</w:t>
      </w:r>
      <w:bookmarkEnd w:id="3060"/>
      <w:bookmarkEnd w:id="3061"/>
      <w:bookmarkEnd w:id="3062"/>
      <w:bookmarkEnd w:id="3063"/>
      <w:bookmarkEnd w:id="3064"/>
    </w:p>
    <w:p w14:paraId="2F6A7EFA" w14:textId="77777777" w:rsidR="000D79BC" w:rsidRPr="00D3062E" w:rsidRDefault="000D79BC" w:rsidP="000D79BC">
      <w:pPr>
        <w:pStyle w:val="41"/>
      </w:pPr>
      <w:bookmarkStart w:id="3065" w:name="_Toc157434893"/>
      <w:bookmarkStart w:id="3066" w:name="_Toc157436608"/>
      <w:bookmarkStart w:id="3067" w:name="_Toc157440448"/>
      <w:bookmarkStart w:id="3068" w:name="_Toc160650121"/>
      <w:bookmarkStart w:id="3069" w:name="_Toc160651996"/>
      <w:r w:rsidRPr="00D3062E">
        <w:t>6.7.3.1</w:t>
      </w:r>
      <w:r w:rsidRPr="00D3062E">
        <w:tab/>
        <w:t>Overview</w:t>
      </w:r>
      <w:bookmarkEnd w:id="3065"/>
      <w:bookmarkEnd w:id="3066"/>
      <w:bookmarkEnd w:id="3067"/>
      <w:bookmarkEnd w:id="3068"/>
      <w:bookmarkEnd w:id="3069"/>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3070" w:name="_MON_1770327432"/>
    <w:bookmarkEnd w:id="3070"/>
    <w:p w14:paraId="2EF8E8F7" w14:textId="4D5FFBB4" w:rsidR="00E305FE" w:rsidRPr="00D3062E" w:rsidRDefault="005D3D4F" w:rsidP="00E305FE">
      <w:pPr>
        <w:pStyle w:val="TF"/>
        <w:rPr>
          <w:noProof/>
        </w:rPr>
      </w:pPr>
      <w:r w:rsidRPr="00D3062E">
        <w:rPr>
          <w:noProof/>
        </w:rPr>
        <w:object w:dxaOrig="8133" w:dyaOrig="3356" w14:anchorId="79E97BFF">
          <v:shape id="_x0000_i1467" type="#_x0000_t75" alt="" style="width:406.8pt;height:168pt" o:ole="">
            <v:imagedata r:id="rId126" o:title=""/>
          </v:shape>
          <o:OLEObject Type="Embed" ProgID="Word.Document.8" ShapeID="_x0000_i1467" DrawAspect="Content" ObjectID="_1771264816" r:id="rId127">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3071" w:name="_Toc157434894"/>
      <w:bookmarkStart w:id="3072" w:name="_Toc157436609"/>
      <w:bookmarkStart w:id="3073" w:name="_Toc157440449"/>
      <w:bookmarkStart w:id="3074" w:name="_Toc160650122"/>
      <w:bookmarkStart w:id="3075" w:name="_Toc160651997"/>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3071"/>
      <w:bookmarkEnd w:id="3072"/>
      <w:bookmarkEnd w:id="3073"/>
      <w:bookmarkEnd w:id="3074"/>
      <w:bookmarkEnd w:id="3075"/>
    </w:p>
    <w:p w14:paraId="4592990A" w14:textId="77777777" w:rsidR="000D79BC" w:rsidRPr="00D3062E" w:rsidRDefault="000D79BC" w:rsidP="000D79BC">
      <w:pPr>
        <w:pStyle w:val="51"/>
      </w:pPr>
      <w:bookmarkStart w:id="3076" w:name="_Toc157434895"/>
      <w:bookmarkStart w:id="3077" w:name="_Toc157436610"/>
      <w:bookmarkStart w:id="3078" w:name="_Toc157440450"/>
      <w:bookmarkStart w:id="3079" w:name="_Toc160650123"/>
      <w:bookmarkStart w:id="3080" w:name="_Toc160651998"/>
      <w:r w:rsidRPr="00D3062E">
        <w:t>6.7.3.2.1</w:t>
      </w:r>
      <w:r w:rsidRPr="00D3062E">
        <w:tab/>
        <w:t>Description</w:t>
      </w:r>
      <w:bookmarkEnd w:id="3076"/>
      <w:bookmarkEnd w:id="3077"/>
      <w:bookmarkEnd w:id="3078"/>
      <w:bookmarkEnd w:id="3079"/>
      <w:bookmarkEnd w:id="3080"/>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3081" w:name="_Toc157434896"/>
      <w:bookmarkStart w:id="3082" w:name="_Toc157436611"/>
      <w:bookmarkStart w:id="3083" w:name="_Toc157440451"/>
      <w:bookmarkStart w:id="3084" w:name="_Toc160650124"/>
      <w:bookmarkStart w:id="3085" w:name="_Toc160651999"/>
      <w:r w:rsidRPr="00D3062E">
        <w:t>6.7.3.2.2</w:t>
      </w:r>
      <w:r w:rsidRPr="00D3062E">
        <w:rPr>
          <w:lang w:eastAsia="zh-CN"/>
        </w:rPr>
        <w:tab/>
        <w:t>Resource Definition</w:t>
      </w:r>
      <w:bookmarkEnd w:id="3081"/>
      <w:bookmarkEnd w:id="3082"/>
      <w:bookmarkEnd w:id="3083"/>
      <w:bookmarkEnd w:id="3084"/>
      <w:bookmarkEnd w:id="3085"/>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3086" w:name="_Toc157434897"/>
      <w:bookmarkStart w:id="3087" w:name="_Toc157436612"/>
      <w:bookmarkStart w:id="3088" w:name="_Toc157440452"/>
      <w:bookmarkStart w:id="3089" w:name="_Toc160650125"/>
      <w:bookmarkStart w:id="3090" w:name="_Toc160652000"/>
      <w:r w:rsidRPr="00D3062E">
        <w:lastRenderedPageBreak/>
        <w:t>6.7.3.2.3</w:t>
      </w:r>
      <w:r w:rsidRPr="00D3062E">
        <w:rPr>
          <w:lang w:eastAsia="zh-CN"/>
        </w:rPr>
        <w:tab/>
        <w:t>Resource Standard Methods</w:t>
      </w:r>
      <w:bookmarkEnd w:id="3086"/>
      <w:bookmarkEnd w:id="3087"/>
      <w:bookmarkEnd w:id="3088"/>
      <w:bookmarkEnd w:id="3089"/>
      <w:bookmarkEnd w:id="3090"/>
    </w:p>
    <w:p w14:paraId="515BA57A" w14:textId="77777777" w:rsidR="000D79BC" w:rsidRPr="00D3062E" w:rsidRDefault="000D79BC" w:rsidP="000B7712">
      <w:pPr>
        <w:pStyle w:val="6"/>
      </w:pPr>
      <w:bookmarkStart w:id="3091" w:name="_Toc157434898"/>
      <w:bookmarkStart w:id="3092" w:name="_Toc157436613"/>
      <w:bookmarkStart w:id="3093" w:name="_Toc157440453"/>
      <w:bookmarkStart w:id="3094" w:name="_Toc160650126"/>
      <w:bookmarkStart w:id="3095" w:name="_Toc160652001"/>
      <w:r w:rsidRPr="00D3062E">
        <w:t>6.7.3.2.3.1</w:t>
      </w:r>
      <w:r w:rsidRPr="00D3062E">
        <w:tab/>
        <w:t>POST</w:t>
      </w:r>
      <w:bookmarkEnd w:id="3091"/>
      <w:bookmarkEnd w:id="3092"/>
      <w:bookmarkEnd w:id="3093"/>
      <w:bookmarkEnd w:id="3094"/>
      <w:bookmarkEnd w:id="3095"/>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3096" w:name="_Toc157434899"/>
      <w:bookmarkStart w:id="3097" w:name="_Toc157436614"/>
      <w:bookmarkStart w:id="3098" w:name="_Toc157440454"/>
      <w:bookmarkStart w:id="3099" w:name="_Toc160650127"/>
      <w:bookmarkStart w:id="3100" w:name="_Toc160652002"/>
      <w:r w:rsidRPr="00D3062E">
        <w:rPr>
          <w:lang w:eastAsia="zh-CN"/>
        </w:rPr>
        <w:t>6.7.3.2.4</w:t>
      </w:r>
      <w:r w:rsidRPr="00D3062E">
        <w:rPr>
          <w:lang w:eastAsia="zh-CN"/>
        </w:rPr>
        <w:tab/>
        <w:t>Resource Custom Operations</w:t>
      </w:r>
      <w:bookmarkEnd w:id="3096"/>
      <w:bookmarkEnd w:id="3097"/>
      <w:bookmarkEnd w:id="3098"/>
      <w:bookmarkEnd w:id="3099"/>
      <w:bookmarkEnd w:id="3100"/>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3101" w:name="_Toc157434900"/>
      <w:bookmarkStart w:id="3102" w:name="_Toc157436615"/>
      <w:bookmarkStart w:id="3103" w:name="_Toc157440455"/>
      <w:bookmarkStart w:id="3104" w:name="_Toc160650128"/>
      <w:bookmarkStart w:id="3105" w:name="_Toc160652003"/>
      <w:r w:rsidRPr="00D3062E">
        <w:t>6.7.3.3</w:t>
      </w:r>
      <w:r w:rsidRPr="00D3062E">
        <w:tab/>
        <w:t>Resource: Individual Information Collection Subscription</w:t>
      </w:r>
      <w:bookmarkEnd w:id="3101"/>
      <w:bookmarkEnd w:id="3102"/>
      <w:bookmarkEnd w:id="3103"/>
      <w:bookmarkEnd w:id="3104"/>
      <w:bookmarkEnd w:id="3105"/>
    </w:p>
    <w:p w14:paraId="21398418" w14:textId="77777777" w:rsidR="000D79BC" w:rsidRPr="00D3062E" w:rsidRDefault="000D79BC" w:rsidP="000D79BC">
      <w:pPr>
        <w:pStyle w:val="51"/>
        <w:rPr>
          <w:lang w:eastAsia="zh-CN"/>
        </w:rPr>
      </w:pPr>
      <w:bookmarkStart w:id="3106" w:name="_Toc157434901"/>
      <w:bookmarkStart w:id="3107" w:name="_Toc157436616"/>
      <w:bookmarkStart w:id="3108" w:name="_Toc157440456"/>
      <w:bookmarkStart w:id="3109" w:name="_Toc160650129"/>
      <w:bookmarkStart w:id="3110" w:name="_Toc160652004"/>
      <w:r w:rsidRPr="00D3062E">
        <w:t>6.7.3.3</w:t>
      </w:r>
      <w:r w:rsidRPr="00D3062E">
        <w:rPr>
          <w:lang w:eastAsia="zh-CN"/>
        </w:rPr>
        <w:t>.1</w:t>
      </w:r>
      <w:r w:rsidRPr="00D3062E">
        <w:rPr>
          <w:lang w:eastAsia="zh-CN"/>
        </w:rPr>
        <w:tab/>
        <w:t>Description</w:t>
      </w:r>
      <w:bookmarkEnd w:id="3106"/>
      <w:bookmarkEnd w:id="3107"/>
      <w:bookmarkEnd w:id="3108"/>
      <w:bookmarkEnd w:id="3109"/>
      <w:bookmarkEnd w:id="3110"/>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3111" w:name="_Toc157434902"/>
      <w:bookmarkStart w:id="3112" w:name="_Toc157436617"/>
      <w:bookmarkStart w:id="3113" w:name="_Toc157440457"/>
      <w:bookmarkStart w:id="3114" w:name="_Toc160650130"/>
      <w:bookmarkStart w:id="3115" w:name="_Toc160652005"/>
      <w:r w:rsidRPr="00D3062E">
        <w:t>6.7.3.3</w:t>
      </w:r>
      <w:r w:rsidRPr="00D3062E">
        <w:rPr>
          <w:lang w:eastAsia="zh-CN"/>
        </w:rPr>
        <w:t>.2</w:t>
      </w:r>
      <w:r w:rsidRPr="00D3062E">
        <w:rPr>
          <w:lang w:eastAsia="zh-CN"/>
        </w:rPr>
        <w:tab/>
        <w:t>Resource Definition</w:t>
      </w:r>
      <w:bookmarkEnd w:id="3111"/>
      <w:bookmarkEnd w:id="3112"/>
      <w:bookmarkEnd w:id="3113"/>
      <w:bookmarkEnd w:id="3114"/>
      <w:bookmarkEnd w:id="3115"/>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3116" w:name="_Toc157434903"/>
      <w:bookmarkStart w:id="3117" w:name="_Toc157436618"/>
      <w:bookmarkStart w:id="3118" w:name="_Toc157440458"/>
      <w:bookmarkStart w:id="3119" w:name="_Toc160650131"/>
      <w:bookmarkStart w:id="3120" w:name="_Toc160652006"/>
      <w:r w:rsidRPr="00D3062E">
        <w:t>6.7.3.3</w:t>
      </w:r>
      <w:r w:rsidRPr="00D3062E">
        <w:rPr>
          <w:lang w:eastAsia="zh-CN"/>
        </w:rPr>
        <w:t>.3</w:t>
      </w:r>
      <w:r w:rsidRPr="00D3062E">
        <w:rPr>
          <w:lang w:eastAsia="zh-CN"/>
        </w:rPr>
        <w:tab/>
        <w:t>Resource Standard Methods</w:t>
      </w:r>
      <w:bookmarkEnd w:id="3116"/>
      <w:bookmarkEnd w:id="3117"/>
      <w:bookmarkEnd w:id="3118"/>
      <w:bookmarkEnd w:id="3119"/>
      <w:bookmarkEnd w:id="3120"/>
    </w:p>
    <w:p w14:paraId="27A127CC" w14:textId="77777777" w:rsidR="000D79BC" w:rsidRPr="00D3062E" w:rsidRDefault="000D79BC" w:rsidP="000B7712">
      <w:pPr>
        <w:pStyle w:val="6"/>
      </w:pPr>
      <w:bookmarkStart w:id="3121" w:name="_Toc157434904"/>
      <w:bookmarkStart w:id="3122" w:name="_Toc157436619"/>
      <w:bookmarkStart w:id="3123" w:name="_Toc157440459"/>
      <w:bookmarkStart w:id="3124" w:name="_Toc160650132"/>
      <w:bookmarkStart w:id="3125" w:name="_Toc160652007"/>
      <w:r w:rsidRPr="00D3062E">
        <w:t>6.7.3.3.3.1</w:t>
      </w:r>
      <w:r w:rsidRPr="00D3062E">
        <w:tab/>
        <w:t>GET</w:t>
      </w:r>
      <w:bookmarkEnd w:id="3121"/>
      <w:bookmarkEnd w:id="3122"/>
      <w:bookmarkEnd w:id="3123"/>
      <w:bookmarkEnd w:id="3124"/>
      <w:bookmarkEnd w:id="3125"/>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3126" w:name="_Toc157434905"/>
      <w:bookmarkStart w:id="3127" w:name="_Toc157436620"/>
      <w:bookmarkStart w:id="3128" w:name="_Toc157440460"/>
      <w:bookmarkStart w:id="3129" w:name="_Toc160650133"/>
      <w:bookmarkStart w:id="3130" w:name="_Toc160652008"/>
      <w:r w:rsidRPr="00D3062E">
        <w:t>6.7.3.3.3.2</w:t>
      </w:r>
      <w:r w:rsidRPr="00D3062E">
        <w:tab/>
        <w:t>PUT</w:t>
      </w:r>
      <w:bookmarkEnd w:id="3126"/>
      <w:bookmarkEnd w:id="3127"/>
      <w:bookmarkEnd w:id="3128"/>
      <w:bookmarkEnd w:id="3129"/>
      <w:bookmarkEnd w:id="3130"/>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3131" w:name="_Toc157434906"/>
      <w:bookmarkStart w:id="3132" w:name="_Toc157436621"/>
      <w:bookmarkStart w:id="3133" w:name="_Toc157440461"/>
      <w:bookmarkStart w:id="3134" w:name="_Toc160650134"/>
      <w:bookmarkStart w:id="3135" w:name="_Toc160652009"/>
      <w:r w:rsidRPr="00D3062E">
        <w:t>6.7</w:t>
      </w:r>
      <w:r w:rsidRPr="00D3062E">
        <w:rPr>
          <w:rFonts w:hint="eastAsia"/>
        </w:rPr>
        <w:t>.</w:t>
      </w:r>
      <w:r w:rsidRPr="00D3062E">
        <w:t>3.3.3.3</w:t>
      </w:r>
      <w:r w:rsidRPr="00D3062E">
        <w:tab/>
        <w:t>PATCH</w:t>
      </w:r>
      <w:bookmarkEnd w:id="3131"/>
      <w:bookmarkEnd w:id="3132"/>
      <w:bookmarkEnd w:id="3133"/>
      <w:bookmarkEnd w:id="3134"/>
      <w:bookmarkEnd w:id="3135"/>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3136" w:name="_Toc157434907"/>
      <w:bookmarkStart w:id="3137" w:name="_Toc157436622"/>
      <w:bookmarkStart w:id="3138" w:name="_Toc157440462"/>
      <w:bookmarkStart w:id="3139" w:name="_Toc160650135"/>
      <w:bookmarkStart w:id="3140" w:name="_Toc160652010"/>
      <w:r w:rsidRPr="00D3062E">
        <w:t>6.7.3.3.3.4</w:t>
      </w:r>
      <w:r w:rsidRPr="00D3062E">
        <w:tab/>
        <w:t>DELETE</w:t>
      </w:r>
      <w:bookmarkEnd w:id="3136"/>
      <w:bookmarkEnd w:id="3137"/>
      <w:bookmarkEnd w:id="3138"/>
      <w:bookmarkEnd w:id="3139"/>
      <w:bookmarkEnd w:id="3140"/>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3141" w:name="_Toc157434908"/>
      <w:bookmarkStart w:id="3142" w:name="_Toc157436623"/>
      <w:bookmarkStart w:id="3143" w:name="_Toc157440463"/>
      <w:bookmarkStart w:id="3144" w:name="_Toc160650136"/>
      <w:bookmarkStart w:id="3145" w:name="_Toc160652011"/>
      <w:r w:rsidRPr="00D3062E">
        <w:t>6.7.3.3</w:t>
      </w:r>
      <w:r w:rsidRPr="00D3062E">
        <w:rPr>
          <w:lang w:eastAsia="zh-CN"/>
        </w:rPr>
        <w:t>.4</w:t>
      </w:r>
      <w:r w:rsidRPr="00D3062E">
        <w:rPr>
          <w:lang w:eastAsia="zh-CN"/>
        </w:rPr>
        <w:tab/>
        <w:t>Resource Custom Operations</w:t>
      </w:r>
      <w:bookmarkEnd w:id="3141"/>
      <w:bookmarkEnd w:id="3142"/>
      <w:bookmarkEnd w:id="3143"/>
      <w:bookmarkEnd w:id="3144"/>
      <w:bookmarkEnd w:id="3145"/>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3146" w:name="_Toc157434909"/>
      <w:bookmarkStart w:id="3147" w:name="_Toc157436624"/>
      <w:bookmarkStart w:id="3148" w:name="_Toc157440464"/>
      <w:bookmarkStart w:id="3149" w:name="_Toc160650137"/>
      <w:bookmarkStart w:id="3150" w:name="_Toc160652012"/>
      <w:r w:rsidRPr="00D3062E">
        <w:t>6.7.4</w:t>
      </w:r>
      <w:r w:rsidRPr="00D3062E">
        <w:tab/>
        <w:t>Custom Operations without associated resources</w:t>
      </w:r>
      <w:bookmarkEnd w:id="3146"/>
      <w:bookmarkEnd w:id="3147"/>
      <w:bookmarkEnd w:id="3148"/>
      <w:bookmarkEnd w:id="3149"/>
      <w:bookmarkEnd w:id="3150"/>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3151" w:name="_Toc157434910"/>
      <w:bookmarkStart w:id="3152" w:name="_Toc157436625"/>
      <w:bookmarkStart w:id="3153" w:name="_Toc157440465"/>
      <w:bookmarkStart w:id="3154" w:name="_Toc160650138"/>
      <w:bookmarkStart w:id="3155" w:name="_Toc160652013"/>
      <w:r w:rsidRPr="00D3062E">
        <w:t>6.7.5</w:t>
      </w:r>
      <w:r w:rsidRPr="00D3062E">
        <w:tab/>
        <w:t>Notifications</w:t>
      </w:r>
      <w:bookmarkEnd w:id="3151"/>
      <w:bookmarkEnd w:id="3152"/>
      <w:bookmarkEnd w:id="3153"/>
      <w:bookmarkEnd w:id="3154"/>
      <w:bookmarkEnd w:id="3155"/>
    </w:p>
    <w:p w14:paraId="53D35AAA" w14:textId="77777777" w:rsidR="000D79BC" w:rsidRPr="00D3062E" w:rsidRDefault="000D79BC" w:rsidP="000D79BC">
      <w:pPr>
        <w:pStyle w:val="41"/>
      </w:pPr>
      <w:bookmarkStart w:id="3156" w:name="_Toc157434911"/>
      <w:bookmarkStart w:id="3157" w:name="_Toc157436626"/>
      <w:bookmarkStart w:id="3158" w:name="_Toc157440466"/>
      <w:bookmarkStart w:id="3159" w:name="_Toc160650139"/>
      <w:bookmarkStart w:id="3160" w:name="_Toc160652014"/>
      <w:r w:rsidRPr="00D3062E">
        <w:t>6.7.5.1</w:t>
      </w:r>
      <w:r w:rsidRPr="00D3062E">
        <w:tab/>
        <w:t>General</w:t>
      </w:r>
      <w:bookmarkEnd w:id="3156"/>
      <w:bookmarkEnd w:id="3157"/>
      <w:bookmarkEnd w:id="3158"/>
      <w:bookmarkEnd w:id="3159"/>
      <w:bookmarkEnd w:id="3160"/>
    </w:p>
    <w:p w14:paraId="6E4A1BFF" w14:textId="77777777" w:rsidR="000D79BC" w:rsidRPr="00D3062E" w:rsidRDefault="000D79BC" w:rsidP="000D79BC">
      <w:pPr>
        <w:rPr>
          <w:noProof/>
        </w:rPr>
      </w:pPr>
      <w:r w:rsidRPr="00D3062E">
        <w:rPr>
          <w:noProof/>
        </w:rPr>
        <w:t>Notifications shall comply to clause 5.2.5 of 3GPP TS 29.122 [2].</w:t>
      </w:r>
    </w:p>
    <w:p w14:paraId="2C210996" w14:textId="77777777" w:rsidR="000D79BC" w:rsidRPr="00D3062E" w:rsidRDefault="000D79BC" w:rsidP="000D79BC">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0D79BC" w:rsidRPr="00D3062E" w14:paraId="6D3B5EA1" w14:textId="77777777" w:rsidTr="00F8442F">
        <w:trPr>
          <w:jc w:val="center"/>
        </w:trPr>
        <w:tc>
          <w:tcPr>
            <w:tcW w:w="1264" w:type="pct"/>
            <w:shd w:val="clear" w:color="auto" w:fill="C0C0C0"/>
            <w:vAlign w:val="center"/>
            <w:hideMark/>
          </w:tcPr>
          <w:p w14:paraId="0A799464" w14:textId="77777777" w:rsidR="000D79BC" w:rsidRPr="00D3062E" w:rsidRDefault="000D79BC" w:rsidP="00F8442F">
            <w:pPr>
              <w:pStyle w:val="TAH"/>
            </w:pPr>
            <w:r w:rsidRPr="00D3062E">
              <w:t>Notification</w:t>
            </w:r>
          </w:p>
        </w:tc>
        <w:tc>
          <w:tcPr>
            <w:tcW w:w="747" w:type="pct"/>
            <w:shd w:val="clear" w:color="auto" w:fill="C0C0C0"/>
            <w:vAlign w:val="center"/>
            <w:hideMark/>
          </w:tcPr>
          <w:p w14:paraId="753E6C15" w14:textId="77777777" w:rsidR="000D79BC" w:rsidRPr="00D3062E" w:rsidRDefault="000D79BC" w:rsidP="00F8442F">
            <w:pPr>
              <w:pStyle w:val="TAH"/>
            </w:pPr>
            <w:r w:rsidRPr="00D3062E">
              <w:t>Callback URI</w:t>
            </w:r>
          </w:p>
        </w:tc>
        <w:tc>
          <w:tcPr>
            <w:tcW w:w="895" w:type="pct"/>
            <w:shd w:val="clear" w:color="auto" w:fill="C0C0C0"/>
            <w:vAlign w:val="center"/>
            <w:hideMark/>
          </w:tcPr>
          <w:p w14:paraId="76C564D3" w14:textId="77777777" w:rsidR="000D79BC" w:rsidRPr="00D3062E" w:rsidRDefault="000D79BC" w:rsidP="00F8442F">
            <w:pPr>
              <w:pStyle w:val="TAH"/>
            </w:pPr>
            <w:r w:rsidRPr="00D3062E">
              <w:t>HTTP method or custom operation</w:t>
            </w:r>
          </w:p>
        </w:tc>
        <w:tc>
          <w:tcPr>
            <w:tcW w:w="2094" w:type="pct"/>
            <w:shd w:val="clear" w:color="auto" w:fill="C0C0C0"/>
            <w:vAlign w:val="center"/>
            <w:hideMark/>
          </w:tcPr>
          <w:p w14:paraId="0DB9F4F5" w14:textId="77777777" w:rsidR="000D79BC" w:rsidRPr="00D3062E" w:rsidRDefault="000D79BC" w:rsidP="00F8442F">
            <w:pPr>
              <w:pStyle w:val="TAH"/>
            </w:pPr>
            <w:r w:rsidRPr="00D3062E">
              <w:t>Description</w:t>
            </w:r>
          </w:p>
          <w:p w14:paraId="31F709AF" w14:textId="77777777" w:rsidR="000D79BC" w:rsidRPr="00D3062E" w:rsidRDefault="000D79BC" w:rsidP="00F8442F">
            <w:pPr>
              <w:pStyle w:val="TAH"/>
            </w:pPr>
            <w:r w:rsidRPr="00D3062E">
              <w:t>(service operation)</w:t>
            </w:r>
          </w:p>
        </w:tc>
      </w:tr>
      <w:tr w:rsidR="000D79BC" w:rsidRPr="00D3062E" w14:paraId="10BAA894" w14:textId="77777777" w:rsidTr="00F8442F">
        <w:trPr>
          <w:jc w:val="center"/>
        </w:trPr>
        <w:tc>
          <w:tcPr>
            <w:tcW w:w="1264" w:type="pct"/>
            <w:vAlign w:val="center"/>
          </w:tcPr>
          <w:p w14:paraId="19AA4173" w14:textId="77777777" w:rsidR="000D79BC" w:rsidRPr="00D3062E" w:rsidRDefault="000D79BC" w:rsidP="00F8442F">
            <w:pPr>
              <w:pStyle w:val="TAL"/>
              <w:rPr>
                <w:lang w:val="en-US"/>
              </w:rPr>
            </w:pPr>
            <w:r w:rsidRPr="00D3062E">
              <w:t>Information Collection</w:t>
            </w:r>
            <w:r w:rsidRPr="00D3062E">
              <w:rPr>
                <w:lang w:val="en-US"/>
              </w:rPr>
              <w:t xml:space="preserve"> Notification</w:t>
            </w:r>
          </w:p>
        </w:tc>
        <w:tc>
          <w:tcPr>
            <w:tcW w:w="747" w:type="pct"/>
            <w:vAlign w:val="center"/>
          </w:tcPr>
          <w:p w14:paraId="339D8F1A" w14:textId="77777777" w:rsidR="000D79BC" w:rsidRPr="00D3062E" w:rsidRDefault="000D79BC" w:rsidP="00F8442F">
            <w:pPr>
              <w:pStyle w:val="TAL"/>
              <w:rPr>
                <w:lang w:val="en-US"/>
              </w:rPr>
            </w:pPr>
            <w:r w:rsidRPr="00D3062E">
              <w:rPr>
                <w:lang w:val="en-US"/>
              </w:rPr>
              <w:t>{</w:t>
            </w:r>
            <w:r w:rsidRPr="00D3062E">
              <w:t>notifUri}</w:t>
            </w:r>
          </w:p>
        </w:tc>
        <w:tc>
          <w:tcPr>
            <w:tcW w:w="895" w:type="pct"/>
            <w:vAlign w:val="center"/>
          </w:tcPr>
          <w:p w14:paraId="3E87A65F" w14:textId="77777777" w:rsidR="000D79BC" w:rsidRPr="00D3062E" w:rsidRDefault="000D79BC" w:rsidP="00F8442F">
            <w:pPr>
              <w:pStyle w:val="TAC"/>
              <w:rPr>
                <w:lang w:val="fr-FR"/>
              </w:rPr>
            </w:pPr>
            <w:r w:rsidRPr="00D3062E">
              <w:rPr>
                <w:lang w:val="fr-FR"/>
              </w:rPr>
              <w:t>POST</w:t>
            </w:r>
          </w:p>
        </w:tc>
        <w:tc>
          <w:tcPr>
            <w:tcW w:w="2094" w:type="pct"/>
            <w:vAlign w:val="center"/>
          </w:tcPr>
          <w:p w14:paraId="750660C0" w14:textId="77777777" w:rsidR="000D79BC" w:rsidRPr="00D3062E" w:rsidRDefault="000D79BC" w:rsidP="00F8442F">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63E1EEC9" w14:textId="77777777" w:rsidR="000D79BC" w:rsidRPr="00D3062E" w:rsidRDefault="000D79BC" w:rsidP="000D79BC">
      <w:pPr>
        <w:rPr>
          <w:noProof/>
        </w:rPr>
      </w:pPr>
    </w:p>
    <w:p w14:paraId="6D92779F" w14:textId="77777777" w:rsidR="000D79BC" w:rsidRPr="00D3062E" w:rsidRDefault="000D79BC" w:rsidP="000D79BC">
      <w:pPr>
        <w:pStyle w:val="41"/>
        <w:rPr>
          <w:lang w:val="en-US"/>
        </w:rPr>
      </w:pPr>
      <w:bookmarkStart w:id="3161" w:name="_Toc157434912"/>
      <w:bookmarkStart w:id="3162" w:name="_Toc157436627"/>
      <w:bookmarkStart w:id="3163" w:name="_Toc157440467"/>
      <w:bookmarkStart w:id="3164" w:name="_Toc160650140"/>
      <w:bookmarkStart w:id="3165" w:name="_Toc160652015"/>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3161"/>
      <w:bookmarkEnd w:id="3162"/>
      <w:bookmarkEnd w:id="3163"/>
      <w:bookmarkEnd w:id="3164"/>
      <w:bookmarkEnd w:id="3165"/>
    </w:p>
    <w:p w14:paraId="27041077" w14:textId="77777777" w:rsidR="000D79BC" w:rsidRPr="00D3062E" w:rsidRDefault="000D79BC" w:rsidP="000D79BC">
      <w:pPr>
        <w:pStyle w:val="51"/>
        <w:rPr>
          <w:noProof/>
          <w:lang w:val="en-US"/>
        </w:rPr>
      </w:pPr>
      <w:bookmarkStart w:id="3166" w:name="_Toc157434913"/>
      <w:bookmarkStart w:id="3167" w:name="_Toc157436628"/>
      <w:bookmarkStart w:id="3168" w:name="_Toc157440468"/>
      <w:bookmarkStart w:id="3169" w:name="_Toc160650141"/>
      <w:bookmarkStart w:id="3170" w:name="_Toc160652016"/>
      <w:r w:rsidRPr="00D3062E">
        <w:t>6.7</w:t>
      </w:r>
      <w:r w:rsidRPr="00D3062E">
        <w:rPr>
          <w:lang w:val="en-US"/>
        </w:rPr>
        <w:t>.5.2</w:t>
      </w:r>
      <w:r w:rsidRPr="00D3062E">
        <w:rPr>
          <w:noProof/>
          <w:lang w:val="en-US"/>
        </w:rPr>
        <w:t>.1</w:t>
      </w:r>
      <w:r w:rsidRPr="00D3062E">
        <w:rPr>
          <w:noProof/>
          <w:lang w:val="en-US"/>
        </w:rPr>
        <w:tab/>
        <w:t>Description</w:t>
      </w:r>
      <w:bookmarkEnd w:id="3166"/>
      <w:bookmarkEnd w:id="3167"/>
      <w:bookmarkEnd w:id="3168"/>
      <w:bookmarkEnd w:id="3169"/>
      <w:bookmarkEnd w:id="3170"/>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3171" w:name="_Toc157434914"/>
      <w:bookmarkStart w:id="3172" w:name="_Toc157436629"/>
      <w:bookmarkStart w:id="3173" w:name="_Toc157440469"/>
      <w:bookmarkStart w:id="3174" w:name="_Toc160650142"/>
      <w:bookmarkStart w:id="3175" w:name="_Toc160652017"/>
      <w:r w:rsidRPr="00D3062E">
        <w:t>6.7.5.2</w:t>
      </w:r>
      <w:r w:rsidRPr="00D3062E">
        <w:rPr>
          <w:noProof/>
        </w:rPr>
        <w:t>.2</w:t>
      </w:r>
      <w:r w:rsidRPr="00D3062E">
        <w:rPr>
          <w:noProof/>
        </w:rPr>
        <w:tab/>
        <w:t>Target URI</w:t>
      </w:r>
      <w:bookmarkEnd w:id="3171"/>
      <w:bookmarkEnd w:id="3172"/>
      <w:bookmarkEnd w:id="3173"/>
      <w:bookmarkEnd w:id="3174"/>
      <w:bookmarkEnd w:id="3175"/>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3176" w:name="_Toc157434915"/>
      <w:bookmarkStart w:id="3177" w:name="_Toc157436630"/>
      <w:bookmarkStart w:id="3178" w:name="_Toc157440470"/>
      <w:bookmarkStart w:id="3179" w:name="_Toc160650143"/>
      <w:bookmarkStart w:id="3180" w:name="_Toc160652018"/>
      <w:r w:rsidRPr="00D3062E">
        <w:t>6.7.5.2</w:t>
      </w:r>
      <w:r w:rsidRPr="00D3062E">
        <w:rPr>
          <w:noProof/>
        </w:rPr>
        <w:t>.3</w:t>
      </w:r>
      <w:r w:rsidRPr="00D3062E">
        <w:rPr>
          <w:noProof/>
        </w:rPr>
        <w:tab/>
        <w:t>Standard Methods</w:t>
      </w:r>
      <w:bookmarkEnd w:id="3176"/>
      <w:bookmarkEnd w:id="3177"/>
      <w:bookmarkEnd w:id="3178"/>
      <w:bookmarkEnd w:id="3179"/>
      <w:bookmarkEnd w:id="3180"/>
    </w:p>
    <w:p w14:paraId="08FC55F4" w14:textId="77777777" w:rsidR="000D79BC" w:rsidRPr="00D3062E" w:rsidRDefault="000D79BC" w:rsidP="000B7712">
      <w:pPr>
        <w:pStyle w:val="6"/>
      </w:pPr>
      <w:bookmarkStart w:id="3181" w:name="_Toc157434916"/>
      <w:bookmarkStart w:id="3182" w:name="_Toc157436631"/>
      <w:bookmarkStart w:id="3183" w:name="_Toc157440471"/>
      <w:bookmarkStart w:id="3184" w:name="_Toc160650144"/>
      <w:bookmarkStart w:id="3185" w:name="_Toc160652019"/>
      <w:r w:rsidRPr="00D3062E">
        <w:t>6.7.5.2.3.1</w:t>
      </w:r>
      <w:r w:rsidRPr="00D3062E">
        <w:tab/>
        <w:t>POST</w:t>
      </w:r>
      <w:bookmarkEnd w:id="3181"/>
      <w:bookmarkEnd w:id="3182"/>
      <w:bookmarkEnd w:id="3183"/>
      <w:bookmarkEnd w:id="3184"/>
      <w:bookmarkEnd w:id="3185"/>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3186" w:name="_Toc157434917"/>
      <w:bookmarkStart w:id="3187" w:name="_Toc157436632"/>
      <w:bookmarkStart w:id="3188" w:name="_Toc157440472"/>
      <w:bookmarkStart w:id="3189" w:name="_Toc160650145"/>
      <w:bookmarkStart w:id="3190" w:name="_Toc160652020"/>
      <w:r w:rsidRPr="00D3062E">
        <w:t>6.7.6</w:t>
      </w:r>
      <w:r w:rsidRPr="00D3062E">
        <w:tab/>
        <w:t>Data Model</w:t>
      </w:r>
      <w:bookmarkEnd w:id="3186"/>
      <w:bookmarkEnd w:id="3187"/>
      <w:bookmarkEnd w:id="3188"/>
      <w:bookmarkEnd w:id="3189"/>
      <w:bookmarkEnd w:id="3190"/>
    </w:p>
    <w:p w14:paraId="4999D209" w14:textId="77777777" w:rsidR="000D79BC" w:rsidRPr="00D3062E" w:rsidRDefault="000D79BC" w:rsidP="000D79BC">
      <w:pPr>
        <w:pStyle w:val="41"/>
        <w:rPr>
          <w:lang w:eastAsia="zh-CN"/>
        </w:rPr>
      </w:pPr>
      <w:bookmarkStart w:id="3191" w:name="_Toc157434918"/>
      <w:bookmarkStart w:id="3192" w:name="_Toc157436633"/>
      <w:bookmarkStart w:id="3193" w:name="_Toc157440473"/>
      <w:bookmarkStart w:id="3194" w:name="_Toc160650146"/>
      <w:bookmarkStart w:id="3195" w:name="_Toc160652021"/>
      <w:r w:rsidRPr="00D3062E">
        <w:t>6.7.6</w:t>
      </w:r>
      <w:r w:rsidRPr="00D3062E">
        <w:rPr>
          <w:lang w:eastAsia="zh-CN"/>
        </w:rPr>
        <w:t>.1</w:t>
      </w:r>
      <w:r w:rsidRPr="00D3062E">
        <w:rPr>
          <w:lang w:eastAsia="zh-CN"/>
        </w:rPr>
        <w:tab/>
        <w:t>General</w:t>
      </w:r>
      <w:bookmarkEnd w:id="3191"/>
      <w:bookmarkEnd w:id="3192"/>
      <w:bookmarkEnd w:id="3193"/>
      <w:bookmarkEnd w:id="3194"/>
      <w:bookmarkEnd w:id="3195"/>
    </w:p>
    <w:p w14:paraId="2D1B88F3" w14:textId="77777777" w:rsidR="000D79BC" w:rsidRPr="00D3062E" w:rsidRDefault="000D79BC" w:rsidP="000D79BC">
      <w:pPr>
        <w:pStyle w:val="TH"/>
      </w:pPr>
      <w:r w:rsidRPr="00D3062E">
        <w:rPr>
          <w:rFonts w:hint="eastAsia"/>
          <w:lang w:eastAsia="zh-CN"/>
        </w:rPr>
        <w:t>Ta</w:t>
      </w:r>
      <w:r w:rsidRPr="00D3062E">
        <w:t>ble 6.7.6</w:t>
      </w:r>
      <w:r w:rsidRPr="00D3062E">
        <w:rPr>
          <w:lang w:eastAsia="zh-CN"/>
        </w:rPr>
        <w:t>.1</w:t>
      </w:r>
      <w:r w:rsidRPr="00D3062E">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D3062E"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D3062E" w:rsidRDefault="000D79BC" w:rsidP="00F8442F">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D3062E" w:rsidRDefault="000D79BC" w:rsidP="00F8442F">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D3062E" w:rsidRDefault="000D79BC" w:rsidP="00F8442F">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D3062E" w:rsidRDefault="000D79BC" w:rsidP="00F8442F">
            <w:pPr>
              <w:pStyle w:val="TAH"/>
            </w:pPr>
            <w:r w:rsidRPr="00D3062E">
              <w:t>Applicability</w:t>
            </w:r>
          </w:p>
        </w:tc>
      </w:tr>
      <w:tr w:rsidR="000D79BC" w:rsidRPr="00D3062E"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D3062E" w:rsidRDefault="000D79BC" w:rsidP="00F8442F">
            <w:pPr>
              <w:pStyle w:val="TAL"/>
              <w:rPr>
                <w:lang w:val="en-US"/>
              </w:rPr>
            </w:pPr>
            <w:r w:rsidRPr="00D3062E">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D3062E" w:rsidRDefault="000D79BC" w:rsidP="00F8442F">
            <w:pPr>
              <w:pStyle w:val="TAC"/>
            </w:pPr>
            <w:r w:rsidRPr="00D3062E">
              <w:t>6.7</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D3062E" w:rsidRDefault="000D79BC" w:rsidP="00F8442F">
            <w:pPr>
              <w:pStyle w:val="TAL"/>
              <w:rPr>
                <w:rFonts w:cs="Arial"/>
                <w:szCs w:val="18"/>
                <w:lang w:val="en-US" w:eastAsia="zh-CN"/>
              </w:rPr>
            </w:pPr>
            <w:r w:rsidRPr="00D3062E">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D3062E" w:rsidRDefault="000D79BC" w:rsidP="00F8442F">
            <w:pPr>
              <w:pStyle w:val="TAL"/>
              <w:rPr>
                <w:rFonts w:cs="Arial"/>
                <w:szCs w:val="18"/>
              </w:rPr>
            </w:pPr>
          </w:p>
        </w:tc>
      </w:tr>
      <w:tr w:rsidR="000D79BC" w:rsidRPr="00D3062E"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D3062E" w:rsidRDefault="000D79BC" w:rsidP="00F8442F">
            <w:pPr>
              <w:pStyle w:val="TAL"/>
              <w:rPr>
                <w:lang w:val="en-US"/>
              </w:rPr>
            </w:pPr>
            <w:r w:rsidRPr="00D3062E">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D3062E" w:rsidRDefault="000D79BC" w:rsidP="00F8442F">
            <w:pPr>
              <w:pStyle w:val="TAC"/>
            </w:pPr>
            <w:r w:rsidRPr="00D3062E">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D3062E" w:rsidRDefault="000D79BC" w:rsidP="00F8442F">
            <w:pPr>
              <w:pStyle w:val="TAL"/>
              <w:rPr>
                <w:rFonts w:cs="Arial"/>
                <w:szCs w:val="18"/>
              </w:rPr>
            </w:pPr>
            <w:r w:rsidRPr="00D3062E">
              <w:t xml:space="preserve">Represents the requested modifications </w:t>
            </w:r>
            <w:r w:rsidRPr="00D3062E">
              <w:rPr>
                <w:lang w:val="en-US" w:eastAsia="zh-CN"/>
              </w:rPr>
              <w:t>of</w:t>
            </w:r>
            <w:r w:rsidRPr="00D3062E">
              <w:rPr>
                <w:rFonts w:hint="eastAsia"/>
                <w:lang w:eastAsia="zh-CN"/>
              </w:rPr>
              <w:t xml:space="preserve"> </w:t>
            </w:r>
            <w:r w:rsidRPr="00D3062E">
              <w:t xml:space="preserve">an </w:t>
            </w:r>
            <w:r w:rsidRPr="00D3062E">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D3062E" w:rsidRDefault="000D79BC" w:rsidP="00F8442F">
            <w:pPr>
              <w:pStyle w:val="TAL"/>
              <w:rPr>
                <w:rFonts w:cs="Arial"/>
                <w:szCs w:val="18"/>
              </w:rPr>
            </w:pPr>
          </w:p>
        </w:tc>
      </w:tr>
      <w:tr w:rsidR="000D79BC" w:rsidRPr="00D3062E"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D3062E" w:rsidRDefault="000D79BC" w:rsidP="00F8442F">
            <w:pPr>
              <w:pStyle w:val="TAL"/>
              <w:rPr>
                <w:lang w:val="en-US"/>
              </w:rPr>
            </w:pPr>
            <w:r w:rsidRPr="00D3062E">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D3062E" w:rsidRDefault="000D79BC" w:rsidP="00F8442F">
            <w:pPr>
              <w:pStyle w:val="TAC"/>
            </w:pPr>
            <w:r w:rsidRPr="00D3062E">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D3062E" w:rsidRDefault="000D79BC" w:rsidP="00F8442F">
            <w:pPr>
              <w:pStyle w:val="TAL"/>
              <w:rPr>
                <w:rFonts w:cs="Arial"/>
                <w:szCs w:val="18"/>
              </w:rPr>
            </w:pPr>
            <w:r w:rsidRPr="00D3062E">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D3062E" w:rsidRDefault="000D79BC" w:rsidP="00F8442F">
            <w:pPr>
              <w:pStyle w:val="TAL"/>
              <w:rPr>
                <w:rFonts w:cs="Arial"/>
                <w:szCs w:val="18"/>
              </w:rPr>
            </w:pPr>
          </w:p>
        </w:tc>
      </w:tr>
    </w:tbl>
    <w:p w14:paraId="5DF52480" w14:textId="77777777" w:rsidR="000D79BC" w:rsidRPr="00D3062E" w:rsidRDefault="000D79BC" w:rsidP="000D79BC"/>
    <w:p w14:paraId="2086366B" w14:textId="77777777" w:rsidR="000D79BC" w:rsidRPr="00D3062E" w:rsidRDefault="000D79BC" w:rsidP="000D79BC">
      <w:pPr>
        <w:rPr>
          <w:lang w:eastAsia="zh-CN"/>
        </w:rPr>
      </w:pPr>
      <w:r w:rsidRPr="00D3062E">
        <w:t>Table 6.7.6</w:t>
      </w:r>
      <w:r w:rsidRPr="00D3062E">
        <w:rPr>
          <w:lang w:eastAsia="zh-CN"/>
        </w:rPr>
        <w:t>.1</w:t>
      </w:r>
      <w:r w:rsidRPr="00D3062E">
        <w:t>-2 specifies data types re-used by the NSCE_InfoCollection API from other specifications, including a reference to their respective specifications, and when needed, a short description of their use within the NSCE_InfoCollection API.</w:t>
      </w:r>
    </w:p>
    <w:p w14:paraId="533E7E38" w14:textId="77777777" w:rsidR="00E305FE" w:rsidRPr="00D3062E" w:rsidRDefault="00E305FE" w:rsidP="00E305FE">
      <w:pPr>
        <w:pStyle w:val="TH"/>
      </w:pPr>
      <w:r w:rsidRPr="00D3062E">
        <w:lastRenderedPageBreak/>
        <w:t>Table 6.7</w:t>
      </w:r>
      <w:r w:rsidRPr="00D3062E">
        <w:rPr>
          <w:rFonts w:hint="eastAsia"/>
          <w:lang w:eastAsia="zh-CN"/>
        </w:rPr>
        <w:t>.</w:t>
      </w:r>
      <w:r w:rsidRPr="00D3062E">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E305FE" w:rsidRPr="00D3062E" w14:paraId="29A79B1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D19EA" w14:textId="77777777" w:rsidR="00E305FE" w:rsidRPr="00D3062E" w:rsidRDefault="00E305FE"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D57EB3E" w14:textId="77777777" w:rsidR="00E305FE" w:rsidRPr="00D3062E" w:rsidRDefault="00E305FE"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50E87D11" w14:textId="77777777" w:rsidR="00E305FE" w:rsidRPr="00D3062E" w:rsidRDefault="00E305FE"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0212E353" w14:textId="77777777" w:rsidR="00E305FE" w:rsidRPr="00D3062E" w:rsidRDefault="00E305FE" w:rsidP="003C3912">
            <w:pPr>
              <w:pStyle w:val="TAH"/>
            </w:pPr>
            <w:r w:rsidRPr="00D3062E">
              <w:t>Applicability</w:t>
            </w:r>
          </w:p>
        </w:tc>
      </w:tr>
      <w:tr w:rsidR="00E305FE" w:rsidRPr="00D3062E" w14:paraId="246C17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DF52364" w14:textId="77777777" w:rsidR="00E305FE" w:rsidRPr="00D3062E" w:rsidRDefault="00E305FE" w:rsidP="003C3912">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605B64A1"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2D306242" w14:textId="77777777" w:rsidR="00E305FE" w:rsidRPr="00D3062E" w:rsidRDefault="00E305FE" w:rsidP="003C3912">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34365BCA" w14:textId="77777777" w:rsidR="00E305FE" w:rsidRPr="00D3062E" w:rsidRDefault="00E305FE" w:rsidP="003C3912">
            <w:pPr>
              <w:pStyle w:val="TAL"/>
              <w:rPr>
                <w:rFonts w:cs="Arial"/>
                <w:szCs w:val="18"/>
              </w:rPr>
            </w:pPr>
          </w:p>
        </w:tc>
      </w:tr>
      <w:tr w:rsidR="00E305FE" w:rsidRPr="00D3062E" w14:paraId="135C33E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61D7B92D" w14:textId="77777777" w:rsidR="00E305FE" w:rsidRPr="00D3062E" w:rsidRDefault="00E305FE" w:rsidP="003C3912">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2BE7D56E"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tcPr>
          <w:p w14:paraId="77F3ADE1" w14:textId="77777777" w:rsidR="00E305FE" w:rsidRPr="00D3062E" w:rsidRDefault="00E305FE" w:rsidP="003C3912">
            <w:pPr>
              <w:pStyle w:val="TAL"/>
              <w:rPr>
                <w:rFonts w:cs="Arial"/>
                <w:szCs w:val="18"/>
              </w:rPr>
            </w:pPr>
            <w:r w:rsidRPr="00D3062E">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5A629788" w14:textId="77777777" w:rsidR="00E305FE" w:rsidRPr="00D3062E" w:rsidRDefault="00E305FE" w:rsidP="003C3912">
            <w:pPr>
              <w:pStyle w:val="TAL"/>
              <w:rPr>
                <w:rFonts w:cs="Arial"/>
                <w:szCs w:val="18"/>
              </w:rPr>
            </w:pPr>
          </w:p>
        </w:tc>
      </w:tr>
      <w:tr w:rsidR="00E305FE" w:rsidRPr="00D3062E" w14:paraId="05F4504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53408D58" w14:textId="77777777" w:rsidR="00E305FE" w:rsidRPr="00D3062E" w:rsidRDefault="00E305FE" w:rsidP="003C3912">
            <w:pPr>
              <w:pStyle w:val="TAL"/>
            </w:pPr>
            <w:r w:rsidRPr="00D3062E">
              <w:t>Float</w:t>
            </w:r>
          </w:p>
        </w:tc>
        <w:tc>
          <w:tcPr>
            <w:tcW w:w="1984" w:type="dxa"/>
            <w:tcBorders>
              <w:top w:val="single" w:sz="4" w:space="0" w:color="auto"/>
              <w:left w:val="single" w:sz="4" w:space="0" w:color="auto"/>
              <w:bottom w:val="single" w:sz="4" w:space="0" w:color="auto"/>
              <w:right w:val="single" w:sz="4" w:space="0" w:color="auto"/>
            </w:tcBorders>
          </w:tcPr>
          <w:p w14:paraId="6E7B540A" w14:textId="77777777" w:rsidR="00E305FE" w:rsidRPr="00D3062E" w:rsidRDefault="00E305FE" w:rsidP="003C3912">
            <w:pPr>
              <w:pStyle w:val="TAL"/>
              <w:jc w:val="center"/>
            </w:pPr>
            <w:r w:rsidRPr="00D3062E">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0C53F321" w14:textId="77777777" w:rsidR="00E305FE" w:rsidRPr="00D3062E" w:rsidRDefault="00E305FE" w:rsidP="003C3912">
            <w:pPr>
              <w:pStyle w:val="TAL"/>
              <w:rPr>
                <w:rFonts w:cs="Arial"/>
                <w:szCs w:val="18"/>
              </w:rPr>
            </w:pPr>
            <w:r w:rsidRPr="00D3062E">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0BA2F742" w14:textId="77777777" w:rsidR="00E305FE" w:rsidRPr="00D3062E" w:rsidRDefault="00E305FE" w:rsidP="003C3912">
            <w:pPr>
              <w:pStyle w:val="TAL"/>
              <w:rPr>
                <w:rFonts w:cs="Arial"/>
                <w:szCs w:val="18"/>
              </w:rPr>
            </w:pPr>
            <w:r w:rsidRPr="00D3062E">
              <w:rPr>
                <w:rFonts w:cs="Arial"/>
                <w:szCs w:val="18"/>
              </w:rPr>
              <w:t>FLUS</w:t>
            </w:r>
          </w:p>
        </w:tc>
      </w:tr>
      <w:tr w:rsidR="00E305FE" w:rsidRPr="00D3062E" w14:paraId="185BE61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8A191" w14:textId="77777777" w:rsidR="00E305FE" w:rsidRPr="00D3062E" w:rsidRDefault="00E305FE" w:rsidP="003C3912">
            <w:pPr>
              <w:pStyle w:val="TAL"/>
              <w:rPr>
                <w:lang w:val="en-US"/>
              </w:rPr>
            </w:pPr>
            <w:r w:rsidRPr="00D3062E">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2E1AEF20" w14:textId="77777777" w:rsidR="00E305FE" w:rsidRPr="00D3062E" w:rsidRDefault="00E305FE" w:rsidP="003C3912">
            <w:pPr>
              <w:pStyle w:val="TAL"/>
              <w:jc w:val="center"/>
              <w:rPr>
                <w:lang w:eastAsia="zh-CN"/>
              </w:rPr>
            </w:pPr>
            <w:r w:rsidRPr="00D3062E">
              <w:rPr>
                <w:lang w:eastAsia="zh-CN"/>
              </w:rPr>
              <w:t>Clause </w:t>
            </w:r>
            <w:r w:rsidRPr="00D3062E">
              <w:rPr>
                <w:noProof/>
                <w:lang w:eastAsia="zh-CN"/>
              </w:rPr>
              <w:t>6.6</w:t>
            </w:r>
            <w:r w:rsidRPr="00D3062E">
              <w:t>.6.2.10</w:t>
            </w:r>
          </w:p>
        </w:tc>
        <w:tc>
          <w:tcPr>
            <w:tcW w:w="4111" w:type="dxa"/>
            <w:tcBorders>
              <w:top w:val="single" w:sz="4" w:space="0" w:color="auto"/>
              <w:left w:val="single" w:sz="4" w:space="0" w:color="auto"/>
              <w:bottom w:val="single" w:sz="4" w:space="0" w:color="auto"/>
              <w:right w:val="single" w:sz="4" w:space="0" w:color="auto"/>
            </w:tcBorders>
            <w:vAlign w:val="center"/>
          </w:tcPr>
          <w:p w14:paraId="5A5461FC" w14:textId="77777777" w:rsidR="00E305FE" w:rsidRPr="00D3062E" w:rsidRDefault="00E305FE" w:rsidP="003C3912">
            <w:pPr>
              <w:pStyle w:val="TAL"/>
              <w:rPr>
                <w:rFonts w:cs="Arial"/>
                <w:szCs w:val="18"/>
              </w:rPr>
            </w:pPr>
            <w:r w:rsidRPr="00D3062E">
              <w:t xml:space="preserve">Represents a network slice related </w:t>
            </w:r>
            <w:r w:rsidRPr="00D3062E">
              <w:rPr>
                <w:rFonts w:cs="Arial"/>
                <w:szCs w:val="18"/>
              </w:rPr>
              <w:t>performance and analytics</w:t>
            </w:r>
            <w:r w:rsidRPr="00D3062E">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723FE5B3" w14:textId="77777777" w:rsidR="00E305FE" w:rsidRPr="00D3062E" w:rsidRDefault="00E305FE" w:rsidP="003C3912">
            <w:pPr>
              <w:pStyle w:val="TAL"/>
              <w:rPr>
                <w:rFonts w:cs="Arial"/>
                <w:szCs w:val="18"/>
              </w:rPr>
            </w:pPr>
          </w:p>
        </w:tc>
      </w:tr>
      <w:tr w:rsidR="00E305FE" w:rsidRPr="00D3062E" w14:paraId="2ECCFA9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897912C" w14:textId="70F1E6B4" w:rsidR="00E305FE" w:rsidRPr="00D3062E" w:rsidRDefault="00E305FE" w:rsidP="003C3912">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09A90607" w14:textId="4B16C975" w:rsidR="00E305FE" w:rsidRPr="00D3062E" w:rsidRDefault="00E305FE" w:rsidP="003C3912">
            <w:pPr>
              <w:pStyle w:val="TAL"/>
              <w:jc w:val="center"/>
            </w:pPr>
            <w:r w:rsidRPr="00D3062E">
              <w:rPr>
                <w:noProof/>
                <w:lang w:eastAsia="zh-CN"/>
              </w:rPr>
              <w:t>6.3</w:t>
            </w:r>
            <w:r w:rsidRPr="00D3062E">
              <w:t>.6.2.15</w:t>
            </w:r>
          </w:p>
        </w:tc>
        <w:tc>
          <w:tcPr>
            <w:tcW w:w="4111" w:type="dxa"/>
            <w:tcBorders>
              <w:top w:val="single" w:sz="4" w:space="0" w:color="auto"/>
              <w:left w:val="single" w:sz="4" w:space="0" w:color="auto"/>
              <w:bottom w:val="single" w:sz="4" w:space="0" w:color="auto"/>
              <w:right w:val="single" w:sz="4" w:space="0" w:color="auto"/>
            </w:tcBorders>
          </w:tcPr>
          <w:p w14:paraId="3458E122" w14:textId="35CA6EB6" w:rsidR="00E305FE" w:rsidRPr="00D3062E" w:rsidRDefault="00E305FE" w:rsidP="003C3912">
            <w:pPr>
              <w:pStyle w:val="TAL"/>
              <w:rPr>
                <w:rFonts w:cs="Arial"/>
                <w:szCs w:val="18"/>
              </w:rPr>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0C19DBB" w14:textId="77777777" w:rsidR="00E305FE" w:rsidRPr="00D3062E" w:rsidRDefault="00E305FE" w:rsidP="003C3912">
            <w:pPr>
              <w:pStyle w:val="TAL"/>
              <w:rPr>
                <w:rFonts w:cs="Arial"/>
                <w:szCs w:val="18"/>
              </w:rPr>
            </w:pPr>
          </w:p>
        </w:tc>
      </w:tr>
      <w:tr w:rsidR="00E305FE" w:rsidRPr="00D3062E" w14:paraId="77ACCFC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6E6D3" w14:textId="77777777" w:rsidR="00E305FE" w:rsidRPr="00D3062E" w:rsidRDefault="00E305FE"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BC1F04F"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A2D07BB" w14:textId="77777777" w:rsidR="00E305FE" w:rsidRPr="00D3062E" w:rsidRDefault="00E305FE"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7C8E3C50" w14:textId="77777777" w:rsidR="00E305FE" w:rsidRPr="00D3062E" w:rsidRDefault="00E305FE" w:rsidP="003C3912">
            <w:pPr>
              <w:pStyle w:val="TAL"/>
              <w:rPr>
                <w:rFonts w:cs="Arial"/>
                <w:szCs w:val="18"/>
              </w:rPr>
            </w:pPr>
          </w:p>
        </w:tc>
      </w:tr>
      <w:tr w:rsidR="00E305FE" w:rsidRPr="00D3062E" w14:paraId="47A6F4C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3BAC1C46" w14:textId="77777777" w:rsidR="00E305FE" w:rsidRPr="00D3062E" w:rsidRDefault="00E305FE" w:rsidP="003C3912">
            <w:pPr>
              <w:pStyle w:val="TAL"/>
            </w:pPr>
            <w:r w:rsidRPr="00D3062E">
              <w:t>Uint32</w:t>
            </w:r>
          </w:p>
        </w:tc>
        <w:tc>
          <w:tcPr>
            <w:tcW w:w="1984" w:type="dxa"/>
            <w:tcBorders>
              <w:top w:val="single" w:sz="4" w:space="0" w:color="auto"/>
              <w:left w:val="single" w:sz="4" w:space="0" w:color="auto"/>
              <w:bottom w:val="single" w:sz="4" w:space="0" w:color="auto"/>
              <w:right w:val="single" w:sz="4" w:space="0" w:color="auto"/>
            </w:tcBorders>
            <w:vAlign w:val="center"/>
          </w:tcPr>
          <w:p w14:paraId="54C58391" w14:textId="77777777" w:rsidR="00E305FE" w:rsidRPr="00D3062E" w:rsidRDefault="00E305FE"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38553F39" w14:textId="77777777" w:rsidR="00E305FE" w:rsidRPr="00D3062E" w:rsidRDefault="00E305FE" w:rsidP="003C3912">
            <w:pPr>
              <w:pStyle w:val="TAL"/>
              <w:rPr>
                <w:rFonts w:cs="Arial"/>
                <w:szCs w:val="18"/>
              </w:rPr>
            </w:pPr>
            <w:r w:rsidRPr="00D3062E">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3967369D" w14:textId="77777777" w:rsidR="00E305FE" w:rsidRPr="00D3062E" w:rsidRDefault="00E305FE" w:rsidP="003C3912">
            <w:pPr>
              <w:pStyle w:val="TAL"/>
              <w:rPr>
                <w:rFonts w:cs="Arial"/>
                <w:szCs w:val="18"/>
              </w:rPr>
            </w:pPr>
          </w:p>
        </w:tc>
      </w:tr>
      <w:tr w:rsidR="00E305FE" w:rsidRPr="00D3062E" w14:paraId="2101F5C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89A81" w14:textId="77777777" w:rsidR="00E305FE" w:rsidRPr="00D3062E" w:rsidRDefault="00E305FE" w:rsidP="003C3912">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441C3382"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08F0EAC1" w14:textId="77777777" w:rsidR="00E305FE" w:rsidRPr="00D3062E" w:rsidRDefault="00E305FE" w:rsidP="003C3912">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D6AB081" w14:textId="77777777" w:rsidR="00E305FE" w:rsidRPr="00D3062E" w:rsidRDefault="00E305FE" w:rsidP="003C3912">
            <w:pPr>
              <w:pStyle w:val="TAL"/>
              <w:rPr>
                <w:rFonts w:cs="Arial"/>
                <w:szCs w:val="18"/>
              </w:rPr>
            </w:pPr>
          </w:p>
        </w:tc>
      </w:tr>
    </w:tbl>
    <w:p w14:paraId="1FE0E32C" w14:textId="77777777" w:rsidR="000D79BC" w:rsidRPr="00D3062E" w:rsidRDefault="000D79BC" w:rsidP="000D79BC">
      <w:pPr>
        <w:rPr>
          <w:lang w:val="en-US"/>
        </w:rPr>
      </w:pPr>
    </w:p>
    <w:p w14:paraId="1177C682" w14:textId="77777777" w:rsidR="000D79BC" w:rsidRPr="00D3062E" w:rsidRDefault="000D79BC" w:rsidP="000D79BC">
      <w:pPr>
        <w:pStyle w:val="41"/>
        <w:rPr>
          <w:lang w:eastAsia="zh-CN"/>
        </w:rPr>
      </w:pPr>
      <w:bookmarkStart w:id="3196" w:name="_Toc157434919"/>
      <w:bookmarkStart w:id="3197" w:name="_Toc157436634"/>
      <w:bookmarkStart w:id="3198" w:name="_Toc157440474"/>
      <w:bookmarkStart w:id="3199" w:name="_Toc160650147"/>
      <w:bookmarkStart w:id="3200" w:name="_Toc160652022"/>
      <w:r w:rsidRPr="00D3062E">
        <w:rPr>
          <w:lang w:eastAsia="zh-CN"/>
        </w:rPr>
        <w:t>6.7.6.2</w:t>
      </w:r>
      <w:r w:rsidRPr="00D3062E">
        <w:rPr>
          <w:lang w:eastAsia="zh-CN"/>
        </w:rPr>
        <w:tab/>
        <w:t>Structured data types</w:t>
      </w:r>
      <w:bookmarkEnd w:id="3196"/>
      <w:bookmarkEnd w:id="3197"/>
      <w:bookmarkEnd w:id="3198"/>
      <w:bookmarkEnd w:id="3199"/>
      <w:bookmarkEnd w:id="3200"/>
    </w:p>
    <w:p w14:paraId="3B07338E" w14:textId="77777777" w:rsidR="000D79BC" w:rsidRPr="00D3062E" w:rsidRDefault="000D79BC" w:rsidP="000D79BC">
      <w:pPr>
        <w:pStyle w:val="51"/>
        <w:rPr>
          <w:lang w:eastAsia="zh-CN"/>
        </w:rPr>
      </w:pPr>
      <w:bookmarkStart w:id="3201" w:name="_Toc157434920"/>
      <w:bookmarkStart w:id="3202" w:name="_Toc157436635"/>
      <w:bookmarkStart w:id="3203" w:name="_Toc157440475"/>
      <w:bookmarkStart w:id="3204" w:name="_Toc160650148"/>
      <w:bookmarkStart w:id="3205" w:name="_Toc160652023"/>
      <w:r w:rsidRPr="00D3062E">
        <w:rPr>
          <w:lang w:eastAsia="zh-CN"/>
        </w:rPr>
        <w:t>6.7.6.2.1</w:t>
      </w:r>
      <w:r w:rsidRPr="00D3062E">
        <w:rPr>
          <w:lang w:eastAsia="zh-CN"/>
        </w:rPr>
        <w:tab/>
        <w:t>Introduction</w:t>
      </w:r>
      <w:bookmarkEnd w:id="3201"/>
      <w:bookmarkEnd w:id="3202"/>
      <w:bookmarkEnd w:id="3203"/>
      <w:bookmarkEnd w:id="3204"/>
      <w:bookmarkEnd w:id="3205"/>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3206" w:name="_Toc157434924"/>
      <w:bookmarkStart w:id="3207" w:name="_Toc157436639"/>
      <w:bookmarkStart w:id="3208" w:name="_Toc157440479"/>
      <w:bookmarkStart w:id="3209" w:name="_Toc157434921"/>
      <w:bookmarkStart w:id="3210" w:name="_Toc157436636"/>
      <w:bookmarkStart w:id="3211" w:name="_Toc157440476"/>
      <w:bookmarkStart w:id="3212" w:name="_Toc160650149"/>
      <w:bookmarkStart w:id="3213" w:name="_Toc160652024"/>
      <w:r w:rsidRPr="00D3062E">
        <w:t>6.7.6.2.2</w:t>
      </w:r>
      <w:r w:rsidRPr="00D3062E">
        <w:tab/>
        <w:t xml:space="preserve">Type: </w:t>
      </w:r>
      <w:r w:rsidRPr="00D3062E">
        <w:rPr>
          <w:rFonts w:hint="eastAsia"/>
          <w:lang w:val="en-US"/>
        </w:rPr>
        <w:t>InfoCollectSubsc</w:t>
      </w:r>
      <w:bookmarkEnd w:id="3209"/>
      <w:bookmarkEnd w:id="3210"/>
      <w:bookmarkEnd w:id="3211"/>
      <w:bookmarkEnd w:id="3212"/>
      <w:bookmarkEnd w:id="3213"/>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E305FE" w:rsidRPr="00D3062E" w14:paraId="64DDA2E1" w14:textId="77777777" w:rsidTr="003C3912">
        <w:trPr>
          <w:jc w:val="center"/>
        </w:trPr>
        <w:tc>
          <w:tcPr>
            <w:tcW w:w="1410" w:type="dxa"/>
            <w:vAlign w:val="center"/>
          </w:tcPr>
          <w:p w14:paraId="296C29BB" w14:textId="77777777" w:rsidR="00E305FE" w:rsidRPr="00D3062E" w:rsidRDefault="00E305FE" w:rsidP="003C3912">
            <w:pPr>
              <w:pStyle w:val="TAL"/>
              <w:rPr>
                <w:lang w:val="en-US"/>
              </w:rPr>
            </w:pPr>
            <w:r w:rsidRPr="00D3062E">
              <w:rPr>
                <w:rFonts w:hint="eastAsia"/>
                <w:lang w:val="en-US" w:eastAsia="zh-CN"/>
              </w:rPr>
              <w:t>n</w:t>
            </w:r>
            <w:r w:rsidRPr="00D3062E">
              <w:rPr>
                <w:lang w:val="en-US" w:eastAsia="zh-CN"/>
              </w:rPr>
              <w:t>etSlicePerf</w:t>
            </w:r>
          </w:p>
        </w:tc>
        <w:tc>
          <w:tcPr>
            <w:tcW w:w="1843" w:type="dxa"/>
            <w:vAlign w:val="center"/>
          </w:tcPr>
          <w:p w14:paraId="3589B530" w14:textId="77777777" w:rsidR="00E305FE" w:rsidRPr="00D3062E" w:rsidRDefault="00E305FE" w:rsidP="003C3912">
            <w:pPr>
              <w:pStyle w:val="TAL"/>
              <w:rPr>
                <w:lang w:eastAsia="zh-CN"/>
              </w:rPr>
            </w:pPr>
            <w:r w:rsidRPr="00D3062E">
              <w:rPr>
                <w:lang w:val="en-US" w:eastAsia="zh-CN"/>
              </w:rPr>
              <w:t>array</w:t>
            </w:r>
            <w:r w:rsidRPr="00D3062E">
              <w:t>(ReportingData)</w:t>
            </w:r>
          </w:p>
        </w:tc>
        <w:tc>
          <w:tcPr>
            <w:tcW w:w="425" w:type="dxa"/>
            <w:vAlign w:val="center"/>
          </w:tcPr>
          <w:p w14:paraId="7EF8CC7F"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29CA3114" w14:textId="77777777" w:rsidR="00E305FE" w:rsidRPr="00D3062E" w:rsidRDefault="00E305FE" w:rsidP="003C3912">
            <w:pPr>
              <w:pStyle w:val="TAC"/>
            </w:pPr>
            <w:r w:rsidRPr="00D3062E">
              <w:t>1..N</w:t>
            </w:r>
          </w:p>
        </w:tc>
        <w:tc>
          <w:tcPr>
            <w:tcW w:w="3405" w:type="dxa"/>
            <w:vAlign w:val="center"/>
          </w:tcPr>
          <w:p w14:paraId="4CC9995E" w14:textId="77777777" w:rsidR="00E305FE" w:rsidRPr="00D3062E" w:rsidRDefault="00E305FE" w:rsidP="003C3912">
            <w:pPr>
              <w:pStyle w:val="TAL"/>
              <w:rPr>
                <w:lang w:val="en-US" w:eastAsia="zh-CN"/>
              </w:rPr>
            </w:pPr>
            <w:r w:rsidRPr="00D3062E">
              <w:rPr>
                <w:rFonts w:hint="eastAsia"/>
                <w:lang w:val="en-US" w:eastAsia="zh-CN"/>
              </w:rPr>
              <w:t>C</w:t>
            </w:r>
            <w:r w:rsidRPr="00D3062E">
              <w:rPr>
                <w:lang w:val="en-US" w:eastAsia="zh-CN"/>
              </w:rPr>
              <w:t>ontains the network slice related performance and analytics report(s).</w:t>
            </w:r>
          </w:p>
          <w:p w14:paraId="6D0D8177" w14:textId="77777777" w:rsidR="00E305FE" w:rsidRPr="00D3062E" w:rsidRDefault="00E305FE" w:rsidP="003C3912">
            <w:pPr>
              <w:pStyle w:val="TAL"/>
              <w:rPr>
                <w:lang w:val="en-US" w:eastAsia="zh-CN"/>
              </w:rPr>
            </w:pPr>
          </w:p>
          <w:p w14:paraId="3A2C95A9" w14:textId="77777777" w:rsidR="00E305FE" w:rsidRPr="00D3062E" w:rsidRDefault="00E305FE" w:rsidP="003C3912">
            <w:pPr>
              <w:pStyle w:val="TAL"/>
              <w:rPr>
                <w:lang w:val="en-US" w:eastAsia="zh-CN"/>
              </w:rPr>
            </w:pPr>
            <w:r w:rsidRPr="00D3062E">
              <w:rPr>
                <w:rFonts w:cs="Arial"/>
                <w:szCs w:val="18"/>
              </w:rPr>
              <w:t xml:space="preserve">This attribute may be present only in </w:t>
            </w:r>
            <w:r w:rsidRPr="00D3062E">
              <w:t>Information Collection Subscriptions</w:t>
            </w:r>
            <w:r w:rsidRPr="00D3062E">
              <w:rPr>
                <w:rFonts w:cs="Arial"/>
                <w:szCs w:val="18"/>
              </w:rPr>
              <w:t xml:space="preserve"> creation/update responses.</w:t>
            </w:r>
          </w:p>
        </w:tc>
        <w:tc>
          <w:tcPr>
            <w:tcW w:w="1310" w:type="dxa"/>
            <w:vAlign w:val="center"/>
          </w:tcPr>
          <w:p w14:paraId="5B764FBB" w14:textId="77777777" w:rsidR="00E305FE" w:rsidRPr="00D3062E" w:rsidRDefault="00E305FE" w:rsidP="003C3912">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3214" w:name="_Toc157434922"/>
      <w:bookmarkStart w:id="3215" w:name="_Toc157436637"/>
      <w:bookmarkStart w:id="3216" w:name="_Toc157440477"/>
      <w:bookmarkStart w:id="3217" w:name="_Toc160650150"/>
      <w:bookmarkStart w:id="3218" w:name="_Toc160652025"/>
      <w:r w:rsidRPr="00D3062E">
        <w:lastRenderedPageBreak/>
        <w:t>6.7.6.2.3</w:t>
      </w:r>
      <w:r w:rsidRPr="00D3062E">
        <w:tab/>
        <w:t xml:space="preserve">Type: </w:t>
      </w:r>
      <w:r w:rsidRPr="00D3062E">
        <w:rPr>
          <w:rFonts w:hint="eastAsia"/>
          <w:lang w:val="en-US"/>
        </w:rPr>
        <w:t>InfoCollectSubsc</w:t>
      </w:r>
      <w:r w:rsidRPr="00D3062E">
        <w:rPr>
          <w:lang w:val="en-US"/>
        </w:rPr>
        <w:t>Patch</w:t>
      </w:r>
      <w:bookmarkEnd w:id="3214"/>
      <w:bookmarkEnd w:id="3215"/>
      <w:bookmarkEnd w:id="3216"/>
      <w:bookmarkEnd w:id="3217"/>
      <w:bookmarkEnd w:id="3218"/>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0E0F502" w14:textId="77777777" w:rsidR="00E305FE" w:rsidRPr="00D3062E" w:rsidRDefault="00E305FE" w:rsidP="00E305FE">
      <w:pPr>
        <w:pStyle w:val="51"/>
        <w:rPr>
          <w:lang w:eastAsia="zh-CN"/>
        </w:rPr>
      </w:pPr>
      <w:bookmarkStart w:id="3219" w:name="_Toc160650151"/>
      <w:bookmarkStart w:id="3220" w:name="_Toc160652026"/>
      <w:r w:rsidRPr="00D3062E">
        <w:t>6.7</w:t>
      </w:r>
      <w:r w:rsidRPr="00D3062E">
        <w:rPr>
          <w:rFonts w:hint="eastAsia"/>
          <w:lang w:eastAsia="zh-CN"/>
        </w:rPr>
        <w:t>.</w:t>
      </w:r>
      <w:r w:rsidRPr="00D3062E">
        <w:t>6.2.5</w:t>
      </w:r>
      <w:r w:rsidRPr="00D3062E">
        <w:tab/>
        <w:t xml:space="preserve">Type: </w:t>
      </w:r>
      <w:r w:rsidRPr="00D3062E">
        <w:rPr>
          <w:lang w:val="en-US"/>
        </w:rPr>
        <w:t>CollectInfo</w:t>
      </w:r>
      <w:bookmarkEnd w:id="3219"/>
      <w:bookmarkEnd w:id="3220"/>
    </w:p>
    <w:p w14:paraId="71240FE3" w14:textId="77777777" w:rsidR="00E305FE" w:rsidRPr="00D3062E" w:rsidRDefault="00E305FE" w:rsidP="00E305FE">
      <w:pPr>
        <w:pStyle w:val="TH"/>
      </w:pPr>
      <w:r w:rsidRPr="00D3062E">
        <w:rPr>
          <w:noProof/>
        </w:rPr>
        <w:t>Table </w:t>
      </w:r>
      <w:r w:rsidRPr="00D3062E">
        <w:t xml:space="preserve">6.7.6.2.5-1: </w:t>
      </w:r>
      <w:r w:rsidRPr="00D3062E">
        <w:rPr>
          <w:noProof/>
        </w:rPr>
        <w:t xml:space="preserve">Definition of type </w:t>
      </w:r>
      <w:r w:rsidRPr="00D3062E">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E305FE" w:rsidRPr="00D3062E" w14:paraId="35103D6A" w14:textId="77777777" w:rsidTr="003C3912">
        <w:trPr>
          <w:jc w:val="center"/>
        </w:trPr>
        <w:tc>
          <w:tcPr>
            <w:tcW w:w="1555" w:type="dxa"/>
            <w:shd w:val="clear" w:color="auto" w:fill="C0C0C0"/>
            <w:vAlign w:val="center"/>
            <w:hideMark/>
          </w:tcPr>
          <w:p w14:paraId="0F826038" w14:textId="77777777" w:rsidR="00E305FE" w:rsidRPr="00D3062E" w:rsidRDefault="00E305FE" w:rsidP="003C3912">
            <w:pPr>
              <w:pStyle w:val="TAH"/>
            </w:pPr>
            <w:r w:rsidRPr="00D3062E">
              <w:t>Attribute name</w:t>
            </w:r>
          </w:p>
        </w:tc>
        <w:tc>
          <w:tcPr>
            <w:tcW w:w="1556" w:type="dxa"/>
            <w:shd w:val="clear" w:color="auto" w:fill="C0C0C0"/>
            <w:vAlign w:val="center"/>
            <w:hideMark/>
          </w:tcPr>
          <w:p w14:paraId="17B1F56D" w14:textId="77777777" w:rsidR="00E305FE" w:rsidRPr="00D3062E" w:rsidRDefault="00E305FE" w:rsidP="003C3912">
            <w:pPr>
              <w:pStyle w:val="TAH"/>
            </w:pPr>
            <w:r w:rsidRPr="00D3062E">
              <w:t>Data type</w:t>
            </w:r>
          </w:p>
        </w:tc>
        <w:tc>
          <w:tcPr>
            <w:tcW w:w="286" w:type="dxa"/>
            <w:shd w:val="clear" w:color="auto" w:fill="C0C0C0"/>
            <w:vAlign w:val="center"/>
            <w:hideMark/>
          </w:tcPr>
          <w:p w14:paraId="2121091A" w14:textId="77777777" w:rsidR="00E305FE" w:rsidRPr="00D3062E" w:rsidRDefault="00E305FE" w:rsidP="003C3912">
            <w:pPr>
              <w:pStyle w:val="TAH"/>
            </w:pPr>
            <w:r w:rsidRPr="00D3062E">
              <w:t>P</w:t>
            </w:r>
          </w:p>
        </w:tc>
        <w:tc>
          <w:tcPr>
            <w:tcW w:w="1134" w:type="dxa"/>
            <w:shd w:val="clear" w:color="auto" w:fill="C0C0C0"/>
            <w:vAlign w:val="center"/>
          </w:tcPr>
          <w:p w14:paraId="0B66EE42" w14:textId="77777777" w:rsidR="00E305FE" w:rsidRPr="00D3062E" w:rsidRDefault="00E305FE" w:rsidP="003C3912">
            <w:pPr>
              <w:pStyle w:val="TAH"/>
            </w:pPr>
            <w:r w:rsidRPr="00D3062E">
              <w:t>Cardinality</w:t>
            </w:r>
          </w:p>
        </w:tc>
        <w:tc>
          <w:tcPr>
            <w:tcW w:w="3686" w:type="dxa"/>
            <w:shd w:val="clear" w:color="auto" w:fill="C0C0C0"/>
            <w:vAlign w:val="center"/>
            <w:hideMark/>
          </w:tcPr>
          <w:p w14:paraId="06CF1C38" w14:textId="77777777" w:rsidR="00E305FE" w:rsidRPr="00D3062E" w:rsidRDefault="00E305FE" w:rsidP="003C3912">
            <w:pPr>
              <w:pStyle w:val="TAH"/>
              <w:rPr>
                <w:rFonts w:cs="Arial"/>
                <w:szCs w:val="18"/>
              </w:rPr>
            </w:pPr>
            <w:r w:rsidRPr="00D3062E">
              <w:rPr>
                <w:rFonts w:cs="Arial"/>
                <w:szCs w:val="18"/>
              </w:rPr>
              <w:t>Description</w:t>
            </w:r>
          </w:p>
        </w:tc>
        <w:tc>
          <w:tcPr>
            <w:tcW w:w="1307" w:type="dxa"/>
            <w:shd w:val="clear" w:color="auto" w:fill="C0C0C0"/>
            <w:vAlign w:val="center"/>
          </w:tcPr>
          <w:p w14:paraId="527A3356"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08551FFA" w14:textId="77777777" w:rsidTr="003C3912">
        <w:trPr>
          <w:jc w:val="center"/>
        </w:trPr>
        <w:tc>
          <w:tcPr>
            <w:tcW w:w="1555" w:type="dxa"/>
            <w:vAlign w:val="center"/>
          </w:tcPr>
          <w:p w14:paraId="4B10D6CF" w14:textId="77777777" w:rsidR="00E305FE" w:rsidRPr="00D3062E" w:rsidRDefault="00E305FE" w:rsidP="003C3912">
            <w:pPr>
              <w:pStyle w:val="TAL"/>
              <w:rPr>
                <w:lang w:val="en-US" w:eastAsia="zh-CN"/>
              </w:rPr>
            </w:pPr>
            <w:r w:rsidRPr="00D3062E">
              <w:t>netSliceId</w:t>
            </w:r>
          </w:p>
        </w:tc>
        <w:tc>
          <w:tcPr>
            <w:tcW w:w="1556" w:type="dxa"/>
            <w:vAlign w:val="center"/>
          </w:tcPr>
          <w:p w14:paraId="600DB217" w14:textId="77777777" w:rsidR="00E305FE" w:rsidRPr="00D3062E" w:rsidRDefault="00E305FE" w:rsidP="003C3912">
            <w:pPr>
              <w:pStyle w:val="TAL"/>
              <w:rPr>
                <w:lang w:val="en-US" w:eastAsia="zh-CN"/>
              </w:rPr>
            </w:pPr>
            <w:r w:rsidRPr="00D3062E">
              <w:t>NetSliceId</w:t>
            </w:r>
          </w:p>
        </w:tc>
        <w:tc>
          <w:tcPr>
            <w:tcW w:w="286" w:type="dxa"/>
            <w:vAlign w:val="center"/>
          </w:tcPr>
          <w:p w14:paraId="087615F8" w14:textId="77777777" w:rsidR="00E305FE" w:rsidRPr="00D3062E" w:rsidRDefault="00E305FE" w:rsidP="003C3912">
            <w:pPr>
              <w:pStyle w:val="TAC"/>
              <w:rPr>
                <w:lang w:eastAsia="zh-CN"/>
              </w:rPr>
            </w:pPr>
            <w:r w:rsidRPr="00D3062E">
              <w:rPr>
                <w:rFonts w:hint="eastAsia"/>
                <w:lang w:eastAsia="zh-CN"/>
              </w:rPr>
              <w:t>M</w:t>
            </w:r>
          </w:p>
        </w:tc>
        <w:tc>
          <w:tcPr>
            <w:tcW w:w="1134" w:type="dxa"/>
            <w:vAlign w:val="center"/>
          </w:tcPr>
          <w:p w14:paraId="35357701" w14:textId="77777777" w:rsidR="00E305FE" w:rsidRPr="00D3062E" w:rsidRDefault="00E305FE" w:rsidP="003C3912">
            <w:pPr>
              <w:pStyle w:val="TAC"/>
              <w:rPr>
                <w:lang w:eastAsia="zh-CN"/>
              </w:rPr>
            </w:pPr>
            <w:r w:rsidRPr="00D3062E">
              <w:rPr>
                <w:rFonts w:hint="eastAsia"/>
                <w:lang w:eastAsia="zh-CN"/>
              </w:rPr>
              <w:t>1</w:t>
            </w:r>
          </w:p>
        </w:tc>
        <w:tc>
          <w:tcPr>
            <w:tcW w:w="3686" w:type="dxa"/>
            <w:vAlign w:val="center"/>
          </w:tcPr>
          <w:p w14:paraId="5F2325C5" w14:textId="77777777" w:rsidR="00E305FE" w:rsidRPr="00D3062E" w:rsidRDefault="00E305FE" w:rsidP="003C3912">
            <w:pPr>
              <w:pStyle w:val="TAL"/>
              <w:rPr>
                <w:rFonts w:cs="Arial"/>
                <w:szCs w:val="18"/>
              </w:rPr>
            </w:pPr>
            <w:r w:rsidRPr="00D3062E">
              <w:t>Represents the targeted concerned network slice.</w:t>
            </w:r>
          </w:p>
        </w:tc>
        <w:tc>
          <w:tcPr>
            <w:tcW w:w="1307" w:type="dxa"/>
            <w:vAlign w:val="center"/>
          </w:tcPr>
          <w:p w14:paraId="626CF08C" w14:textId="77777777" w:rsidR="00E305FE" w:rsidRPr="00D3062E" w:rsidRDefault="00E305FE" w:rsidP="003C3912">
            <w:pPr>
              <w:pStyle w:val="TAL"/>
              <w:rPr>
                <w:rFonts w:cs="Arial"/>
                <w:szCs w:val="18"/>
              </w:rPr>
            </w:pPr>
          </w:p>
        </w:tc>
      </w:tr>
      <w:tr w:rsidR="00E305FE" w:rsidRPr="00D3062E" w14:paraId="0426AD1A" w14:textId="77777777" w:rsidTr="003C3912">
        <w:trPr>
          <w:jc w:val="center"/>
        </w:trPr>
        <w:tc>
          <w:tcPr>
            <w:tcW w:w="1555" w:type="dxa"/>
            <w:vAlign w:val="center"/>
          </w:tcPr>
          <w:p w14:paraId="44B869A0" w14:textId="77777777" w:rsidR="00E305FE" w:rsidRPr="00D3062E" w:rsidRDefault="00E305FE" w:rsidP="003C3912">
            <w:pPr>
              <w:pStyle w:val="TAL"/>
              <w:rPr>
                <w:lang w:val="en-US" w:eastAsia="zh-CN"/>
              </w:rPr>
            </w:pPr>
            <w:r w:rsidRPr="00D3062E">
              <w:rPr>
                <w:lang w:val="en-US" w:eastAsia="zh-CN"/>
              </w:rPr>
              <w:t>qosMetric</w:t>
            </w:r>
          </w:p>
        </w:tc>
        <w:tc>
          <w:tcPr>
            <w:tcW w:w="1556" w:type="dxa"/>
            <w:vAlign w:val="center"/>
          </w:tcPr>
          <w:p w14:paraId="71B8F49E" w14:textId="77777777" w:rsidR="00E305FE" w:rsidRPr="00D3062E" w:rsidRDefault="00E305FE" w:rsidP="003C3912">
            <w:pPr>
              <w:pStyle w:val="TAL"/>
            </w:pPr>
            <w:r w:rsidRPr="00D3062E">
              <w:rPr>
                <w:rFonts w:hint="eastAsia"/>
              </w:rPr>
              <w:t>a</w:t>
            </w:r>
            <w:r w:rsidRPr="00D3062E">
              <w:t>rray(QoSMetric)</w:t>
            </w:r>
          </w:p>
        </w:tc>
        <w:tc>
          <w:tcPr>
            <w:tcW w:w="286" w:type="dxa"/>
            <w:vAlign w:val="center"/>
          </w:tcPr>
          <w:p w14:paraId="5F8D34E7"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47336426" w14:textId="77777777" w:rsidR="00E305FE" w:rsidRPr="00D3062E" w:rsidRDefault="00E305FE" w:rsidP="003C3912">
            <w:pPr>
              <w:pStyle w:val="TAC"/>
              <w:rPr>
                <w:lang w:eastAsia="zh-CN"/>
              </w:rPr>
            </w:pPr>
            <w:r w:rsidRPr="00D3062E">
              <w:rPr>
                <w:rFonts w:hint="eastAsia"/>
                <w:lang w:eastAsia="zh-CN"/>
              </w:rPr>
              <w:t>1</w:t>
            </w:r>
            <w:r w:rsidRPr="00D3062E">
              <w:rPr>
                <w:lang w:eastAsia="zh-CN"/>
              </w:rPr>
              <w:t>..N</w:t>
            </w:r>
          </w:p>
        </w:tc>
        <w:tc>
          <w:tcPr>
            <w:tcW w:w="3686" w:type="dxa"/>
            <w:vAlign w:val="center"/>
          </w:tcPr>
          <w:p w14:paraId="1995E4AB" w14:textId="77777777" w:rsidR="00E305FE" w:rsidRPr="00D3062E" w:rsidRDefault="00E305FE" w:rsidP="003C3912">
            <w:pPr>
              <w:pStyle w:val="TAL"/>
            </w:pPr>
            <w:r w:rsidRPr="00D3062E">
              <w:rPr>
                <w:rFonts w:hint="eastAsia"/>
              </w:rPr>
              <w:t>C</w:t>
            </w:r>
            <w:r w:rsidRPr="00D3062E">
              <w:t>ontains the QoS metric type and the corresponding QoS threshold.</w:t>
            </w:r>
          </w:p>
        </w:tc>
        <w:tc>
          <w:tcPr>
            <w:tcW w:w="1307" w:type="dxa"/>
            <w:vAlign w:val="center"/>
          </w:tcPr>
          <w:p w14:paraId="267225F3" w14:textId="77777777" w:rsidR="00E305FE" w:rsidRPr="00D3062E" w:rsidRDefault="00E305FE" w:rsidP="003C3912">
            <w:pPr>
              <w:pStyle w:val="TAL"/>
              <w:rPr>
                <w:rFonts w:cs="Arial"/>
                <w:szCs w:val="18"/>
              </w:rPr>
            </w:pPr>
          </w:p>
        </w:tc>
      </w:tr>
      <w:tr w:rsidR="00E305FE" w:rsidRPr="00D3062E" w14:paraId="20740419" w14:textId="77777777" w:rsidTr="003C3912">
        <w:trPr>
          <w:jc w:val="center"/>
        </w:trPr>
        <w:tc>
          <w:tcPr>
            <w:tcW w:w="1555" w:type="dxa"/>
            <w:vAlign w:val="center"/>
          </w:tcPr>
          <w:p w14:paraId="5ACB7F68" w14:textId="77777777" w:rsidR="00E305FE" w:rsidRPr="00D3062E" w:rsidRDefault="00E305FE" w:rsidP="003C3912">
            <w:pPr>
              <w:pStyle w:val="TAL"/>
            </w:pPr>
            <w:r w:rsidRPr="00D3062E">
              <w:t>repPeriod</w:t>
            </w:r>
          </w:p>
        </w:tc>
        <w:tc>
          <w:tcPr>
            <w:tcW w:w="1556" w:type="dxa"/>
            <w:vAlign w:val="center"/>
          </w:tcPr>
          <w:p w14:paraId="4BE3A521" w14:textId="77777777" w:rsidR="00E305FE" w:rsidRPr="00D3062E" w:rsidRDefault="00E305FE" w:rsidP="003C3912">
            <w:pPr>
              <w:pStyle w:val="TAL"/>
              <w:rPr>
                <w:lang w:eastAsia="zh-CN"/>
              </w:rPr>
            </w:pPr>
            <w:r w:rsidRPr="00D3062E">
              <w:rPr>
                <w:rFonts w:hint="eastAsia"/>
                <w:lang w:eastAsia="zh-CN"/>
              </w:rPr>
              <w:t>D</w:t>
            </w:r>
            <w:r w:rsidRPr="00D3062E">
              <w:rPr>
                <w:lang w:eastAsia="zh-CN"/>
              </w:rPr>
              <w:t>urationSec</w:t>
            </w:r>
          </w:p>
        </w:tc>
        <w:tc>
          <w:tcPr>
            <w:tcW w:w="286" w:type="dxa"/>
            <w:vAlign w:val="center"/>
          </w:tcPr>
          <w:p w14:paraId="7742AF7D"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545339B5"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17D9B2CB" w14:textId="77777777" w:rsidR="00E305FE" w:rsidRPr="00D3062E" w:rsidRDefault="00E305FE" w:rsidP="003C3912">
            <w:pPr>
              <w:pStyle w:val="TAL"/>
              <w:rPr>
                <w:rFonts w:cs="Arial"/>
                <w:szCs w:val="18"/>
                <w:lang w:val="en-US" w:eastAsia="zh-CN"/>
              </w:rPr>
            </w:pPr>
            <w:r w:rsidRPr="00D3062E">
              <w:rPr>
                <w:rFonts w:cs="Arial"/>
                <w:szCs w:val="18"/>
                <w:lang w:eastAsia="zh-CN"/>
              </w:rPr>
              <w:t>Contains the reporting period.</w:t>
            </w:r>
          </w:p>
        </w:tc>
        <w:tc>
          <w:tcPr>
            <w:tcW w:w="1307" w:type="dxa"/>
            <w:vAlign w:val="center"/>
          </w:tcPr>
          <w:p w14:paraId="15ACC7A7" w14:textId="77777777" w:rsidR="00E305FE" w:rsidRPr="00D3062E" w:rsidRDefault="00E305FE" w:rsidP="003C3912">
            <w:pPr>
              <w:pStyle w:val="TAL"/>
              <w:rPr>
                <w:rFonts w:cs="Arial"/>
                <w:szCs w:val="18"/>
              </w:rPr>
            </w:pPr>
          </w:p>
        </w:tc>
      </w:tr>
      <w:tr w:rsidR="00E305FE" w:rsidRPr="00D3062E" w14:paraId="5951E5E3" w14:textId="77777777" w:rsidTr="003C3912">
        <w:trPr>
          <w:jc w:val="center"/>
        </w:trPr>
        <w:tc>
          <w:tcPr>
            <w:tcW w:w="1555" w:type="dxa"/>
            <w:vAlign w:val="center"/>
          </w:tcPr>
          <w:p w14:paraId="1DCDEFED" w14:textId="77777777" w:rsidR="00E305FE" w:rsidRPr="00D3062E" w:rsidRDefault="00E305FE" w:rsidP="003C3912">
            <w:pPr>
              <w:pStyle w:val="TAL"/>
            </w:pPr>
            <w:r w:rsidRPr="00D3062E">
              <w:rPr>
                <w:rFonts w:hint="eastAsia"/>
              </w:rPr>
              <w:t>i</w:t>
            </w:r>
            <w:r w:rsidRPr="00D3062E">
              <w:t>mmRepFlag</w:t>
            </w:r>
          </w:p>
        </w:tc>
        <w:tc>
          <w:tcPr>
            <w:tcW w:w="1556" w:type="dxa"/>
            <w:vAlign w:val="center"/>
          </w:tcPr>
          <w:p w14:paraId="007A1D76" w14:textId="77777777" w:rsidR="00E305FE" w:rsidRPr="00D3062E" w:rsidRDefault="00E305FE" w:rsidP="003C3912">
            <w:pPr>
              <w:pStyle w:val="TAL"/>
              <w:rPr>
                <w:lang w:eastAsia="zh-CN"/>
              </w:rPr>
            </w:pPr>
            <w:r w:rsidRPr="00D3062E">
              <w:rPr>
                <w:lang w:eastAsia="zh-CN"/>
              </w:rPr>
              <w:t>boolean</w:t>
            </w:r>
          </w:p>
        </w:tc>
        <w:tc>
          <w:tcPr>
            <w:tcW w:w="286" w:type="dxa"/>
            <w:vAlign w:val="center"/>
          </w:tcPr>
          <w:p w14:paraId="67C8DA7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1F729DBE"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0B1A4709" w14:textId="77777777" w:rsidR="00E305FE" w:rsidRPr="00D3062E" w:rsidRDefault="00E305FE" w:rsidP="003C3912">
            <w:pPr>
              <w:pStyle w:val="TAL"/>
              <w:rPr>
                <w:rFonts w:cs="Arial"/>
                <w:szCs w:val="18"/>
              </w:rPr>
            </w:pPr>
            <w:r w:rsidRPr="00D3062E">
              <w:rPr>
                <w:rFonts w:cs="Arial"/>
                <w:szCs w:val="18"/>
              </w:rPr>
              <w:t>Contains the immediate reporting indication.</w:t>
            </w:r>
          </w:p>
          <w:p w14:paraId="0A23E2EA" w14:textId="77777777" w:rsidR="00E305FE" w:rsidRPr="00D3062E" w:rsidRDefault="00E305FE" w:rsidP="003C3912">
            <w:pPr>
              <w:pStyle w:val="TAL"/>
              <w:rPr>
                <w:rFonts w:cs="Arial"/>
                <w:szCs w:val="18"/>
              </w:rPr>
            </w:pPr>
          </w:p>
          <w:p w14:paraId="1DC4D8C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"true" to indicate that immediate reporting is requested.</w:t>
            </w:r>
          </w:p>
          <w:p w14:paraId="23BD968D"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"false" to indicate that immediate reporting is not requested.</w:t>
            </w:r>
          </w:p>
          <w:p w14:paraId="3B45588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The default value is "false" if this attribute is omitted.</w:t>
            </w:r>
          </w:p>
        </w:tc>
        <w:tc>
          <w:tcPr>
            <w:tcW w:w="1307" w:type="dxa"/>
            <w:vAlign w:val="center"/>
          </w:tcPr>
          <w:p w14:paraId="6E62A49C" w14:textId="77777777" w:rsidR="00E305FE" w:rsidRPr="00D3062E" w:rsidRDefault="00E305FE" w:rsidP="003C3912">
            <w:pPr>
              <w:pStyle w:val="TAL"/>
              <w:rPr>
                <w:rFonts w:cs="Arial"/>
                <w:szCs w:val="18"/>
              </w:rPr>
            </w:pPr>
          </w:p>
        </w:tc>
      </w:tr>
      <w:tr w:rsidR="00E305FE" w:rsidRPr="00D3062E" w14:paraId="6517567C" w14:textId="77777777" w:rsidTr="003C3912">
        <w:trPr>
          <w:jc w:val="center"/>
        </w:trPr>
        <w:tc>
          <w:tcPr>
            <w:tcW w:w="9524" w:type="dxa"/>
            <w:gridSpan w:val="6"/>
            <w:vAlign w:val="center"/>
          </w:tcPr>
          <w:p w14:paraId="35ED20FD" w14:textId="77777777" w:rsidR="00E305FE" w:rsidRPr="00D3062E" w:rsidRDefault="00E305FE" w:rsidP="003C3912">
            <w:pPr>
              <w:pStyle w:val="TAN"/>
              <w:rPr>
                <w:rFonts w:cs="Arial"/>
                <w:szCs w:val="18"/>
                <w:lang w:eastAsia="zh-CN"/>
              </w:rPr>
            </w:pPr>
            <w:r w:rsidRPr="00D3062E">
              <w:rPr>
                <w:rFonts w:cs="Arial" w:hint="eastAsia"/>
                <w:szCs w:val="18"/>
                <w:lang w:eastAsia="zh-CN"/>
              </w:rPr>
              <w:t>N</w:t>
            </w:r>
            <w:r w:rsidRPr="00D3062E">
              <w:rPr>
                <w:rFonts w:cs="Arial"/>
                <w:szCs w:val="18"/>
                <w:lang w:eastAsia="zh-CN"/>
              </w:rPr>
              <w:t>OTE:</w:t>
            </w:r>
            <w:r w:rsidRPr="00D3062E">
              <w:t xml:space="preserve"> </w:t>
            </w:r>
            <w:r w:rsidRPr="00D3062E">
              <w:tab/>
              <w:t>If the "</w:t>
            </w:r>
            <w:r w:rsidRPr="00D3062E">
              <w:rPr>
                <w:rFonts w:hint="eastAsia"/>
              </w:rPr>
              <w:t>i</w:t>
            </w:r>
            <w:r w:rsidRPr="00D3062E">
              <w:t xml:space="preserve">mmRepFlag" is set to "false" or omitted, the "qosMetric" will indicate the report condition as the average "latency", "throughput", or "jitter" is greater than the threshold, </w:t>
            </w:r>
          </w:p>
        </w:tc>
      </w:tr>
    </w:tbl>
    <w:p w14:paraId="4B5DC550" w14:textId="77777777" w:rsidR="00E305FE" w:rsidRPr="00D3062E" w:rsidRDefault="00E305FE" w:rsidP="00E305FE">
      <w:pPr>
        <w:rPr>
          <w:lang w:val="en-US" w:eastAsia="zh-CN"/>
        </w:rPr>
      </w:pPr>
    </w:p>
    <w:p w14:paraId="050CBA77" w14:textId="77777777" w:rsidR="00E305FE" w:rsidRPr="00D3062E" w:rsidRDefault="00E305FE" w:rsidP="00E305FE">
      <w:pPr>
        <w:pStyle w:val="51"/>
        <w:rPr>
          <w:lang w:eastAsia="zh-CN"/>
        </w:rPr>
      </w:pPr>
      <w:bookmarkStart w:id="3221" w:name="_Toc160650152"/>
      <w:bookmarkStart w:id="3222" w:name="_Toc160652027"/>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3221"/>
      <w:bookmarkEnd w:id="3222"/>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3223" w:name="_Toc160650153"/>
      <w:bookmarkStart w:id="3224" w:name="_Toc160652028"/>
      <w:r w:rsidRPr="00D3062E">
        <w:t>6.7</w:t>
      </w:r>
      <w:r w:rsidRPr="00D3062E">
        <w:rPr>
          <w:lang w:val="en-US" w:eastAsia="zh-CN"/>
        </w:rPr>
        <w:t>.</w:t>
      </w:r>
      <w:r w:rsidRPr="00D3062E">
        <w:rPr>
          <w:lang w:val="en-US"/>
        </w:rPr>
        <w:t>6.3</w:t>
      </w:r>
      <w:r w:rsidRPr="00D3062E">
        <w:rPr>
          <w:lang w:val="en-US"/>
        </w:rPr>
        <w:tab/>
        <w:t>Simple data types and enumerations</w:t>
      </w:r>
      <w:bookmarkEnd w:id="3206"/>
      <w:bookmarkEnd w:id="3207"/>
      <w:bookmarkEnd w:id="3208"/>
      <w:bookmarkEnd w:id="3223"/>
      <w:bookmarkEnd w:id="3224"/>
    </w:p>
    <w:p w14:paraId="04FBEA30" w14:textId="77777777" w:rsidR="000D79BC" w:rsidRPr="00D3062E" w:rsidRDefault="000D79BC" w:rsidP="000D79BC">
      <w:pPr>
        <w:pStyle w:val="51"/>
      </w:pPr>
      <w:bookmarkStart w:id="3225" w:name="_Toc157434925"/>
      <w:bookmarkStart w:id="3226" w:name="_Toc157436640"/>
      <w:bookmarkStart w:id="3227" w:name="_Toc157440480"/>
      <w:bookmarkStart w:id="3228" w:name="_Toc160650154"/>
      <w:bookmarkStart w:id="3229" w:name="_Toc160652029"/>
      <w:r w:rsidRPr="00D3062E">
        <w:t>6.7.6.3.1</w:t>
      </w:r>
      <w:r w:rsidRPr="00D3062E">
        <w:tab/>
        <w:t>Introduction</w:t>
      </w:r>
      <w:bookmarkEnd w:id="3225"/>
      <w:bookmarkEnd w:id="3226"/>
      <w:bookmarkEnd w:id="3227"/>
      <w:bookmarkEnd w:id="3228"/>
      <w:bookmarkEnd w:id="3229"/>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3230" w:name="_Toc157434926"/>
      <w:bookmarkStart w:id="3231" w:name="_Toc157436641"/>
      <w:bookmarkStart w:id="3232" w:name="_Toc157440481"/>
      <w:bookmarkStart w:id="3233" w:name="_Toc160650155"/>
      <w:bookmarkStart w:id="3234" w:name="_Toc160652030"/>
      <w:r w:rsidRPr="00D3062E">
        <w:t>6.7.6.3.2</w:t>
      </w:r>
      <w:r w:rsidRPr="00D3062E">
        <w:tab/>
        <w:t>Simple data types</w:t>
      </w:r>
      <w:bookmarkEnd w:id="3230"/>
      <w:bookmarkEnd w:id="3231"/>
      <w:bookmarkEnd w:id="3232"/>
      <w:bookmarkEnd w:id="3233"/>
      <w:bookmarkEnd w:id="3234"/>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3235" w:name="_Toc120702449"/>
      <w:bookmarkStart w:id="3236" w:name="_Toc90655981"/>
      <w:bookmarkStart w:id="3237" w:name="_Toc101244551"/>
      <w:bookmarkStart w:id="3238" w:name="_Toc56641042"/>
      <w:bookmarkStart w:id="3239" w:name="_Toc104539146"/>
      <w:bookmarkStart w:id="3240" w:name="_Toc113031809"/>
      <w:bookmarkStart w:id="3241" w:name="_Toc68169039"/>
      <w:bookmarkStart w:id="3242" w:name="_Toc98233773"/>
      <w:bookmarkStart w:id="3243" w:name="_Toc59018010"/>
      <w:bookmarkStart w:id="3244" w:name="_Toc85553087"/>
      <w:bookmarkStart w:id="3245" w:name="_Toc85557186"/>
      <w:bookmarkStart w:id="3246" w:name="_Toc88667696"/>
      <w:bookmarkStart w:id="3247" w:name="_Toc112951269"/>
      <w:bookmarkStart w:id="3248" w:name="_Toc66231878"/>
      <w:bookmarkStart w:id="3249" w:name="_Toc50032053"/>
      <w:bookmarkStart w:id="3250" w:name="_Toc28012874"/>
      <w:bookmarkStart w:id="3251" w:name="_Toc83233160"/>
      <w:bookmarkStart w:id="3252" w:name="_Toc34266360"/>
      <w:bookmarkStart w:id="3253" w:name="_Toc148522787"/>
      <w:bookmarkStart w:id="3254" w:name="_Toc45134121"/>
      <w:bookmarkStart w:id="3255" w:name="_Toc94064386"/>
      <w:bookmarkStart w:id="3256" w:name="_Toc43563575"/>
      <w:bookmarkStart w:id="3257" w:name="_Toc114133948"/>
      <w:bookmarkStart w:id="3258" w:name="_Toc136562548"/>
      <w:bookmarkStart w:id="3259" w:name="_Toc36102531"/>
      <w:bookmarkStart w:id="3260" w:name="_Toc145705877"/>
      <w:bookmarkStart w:id="3261" w:name="_Toc70550707"/>
      <w:bookmarkStart w:id="3262" w:name="_Toc138754382"/>
      <w:bookmarkStart w:id="3263" w:name="_Toc51762973"/>
      <w:bookmarkStart w:id="3264" w:name="_Toc153363844"/>
      <w:bookmarkStart w:id="3265" w:name="_Toc160650156"/>
      <w:bookmarkStart w:id="3266" w:name="_Toc160652031"/>
      <w:r w:rsidRPr="00D3062E">
        <w:t>6.7.6.3.3</w:t>
      </w:r>
      <w:r w:rsidRPr="00D3062E">
        <w:tab/>
        <w:t xml:space="preserve">Enumeration: </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r w:rsidRPr="00D3062E">
        <w:t>QoSType</w:t>
      </w:r>
      <w:bookmarkEnd w:id="3265"/>
      <w:bookmarkEnd w:id="3266"/>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3267" w:name="_Toc157434927"/>
      <w:bookmarkStart w:id="3268" w:name="_Toc157436642"/>
      <w:bookmarkStart w:id="3269" w:name="_Toc157440482"/>
      <w:bookmarkStart w:id="3270" w:name="_Toc160650157"/>
      <w:bookmarkStart w:id="3271" w:name="_Toc160652032"/>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3267"/>
      <w:bookmarkEnd w:id="3268"/>
      <w:bookmarkEnd w:id="3269"/>
      <w:bookmarkEnd w:id="3270"/>
      <w:bookmarkEnd w:id="3271"/>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3272" w:name="_Toc157434928"/>
      <w:bookmarkStart w:id="3273" w:name="_Toc157436643"/>
      <w:bookmarkStart w:id="3274" w:name="_Toc157440483"/>
      <w:bookmarkStart w:id="3275" w:name="_Toc160650158"/>
      <w:bookmarkStart w:id="3276" w:name="_Toc160652033"/>
      <w:r w:rsidRPr="00D3062E">
        <w:lastRenderedPageBreak/>
        <w:t>6.7</w:t>
      </w:r>
      <w:r w:rsidRPr="00D3062E">
        <w:rPr>
          <w:lang w:eastAsia="zh-CN"/>
        </w:rPr>
        <w:t>.</w:t>
      </w:r>
      <w:r w:rsidRPr="00D3062E">
        <w:t>6.5</w:t>
      </w:r>
      <w:r w:rsidRPr="00D3062E">
        <w:tab/>
        <w:t>Binary data</w:t>
      </w:r>
      <w:bookmarkEnd w:id="3272"/>
      <w:bookmarkEnd w:id="3273"/>
      <w:bookmarkEnd w:id="3274"/>
      <w:bookmarkEnd w:id="3275"/>
      <w:bookmarkEnd w:id="3276"/>
    </w:p>
    <w:p w14:paraId="1EE6D1B2" w14:textId="77777777" w:rsidR="000D79BC" w:rsidRPr="00D3062E" w:rsidRDefault="000D79BC" w:rsidP="000D79BC">
      <w:pPr>
        <w:pStyle w:val="51"/>
      </w:pPr>
      <w:bookmarkStart w:id="3277" w:name="_Toc157434929"/>
      <w:bookmarkStart w:id="3278" w:name="_Toc157436644"/>
      <w:bookmarkStart w:id="3279" w:name="_Toc157440484"/>
      <w:bookmarkStart w:id="3280" w:name="_Toc160650159"/>
      <w:bookmarkStart w:id="3281" w:name="_Toc160652034"/>
      <w:r w:rsidRPr="00D3062E">
        <w:t>6.7.6.5.1</w:t>
      </w:r>
      <w:r w:rsidRPr="00D3062E">
        <w:tab/>
        <w:t>Binary Data Types</w:t>
      </w:r>
      <w:bookmarkEnd w:id="3277"/>
      <w:bookmarkEnd w:id="3278"/>
      <w:bookmarkEnd w:id="3279"/>
      <w:bookmarkEnd w:id="3280"/>
      <w:bookmarkEnd w:id="3281"/>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3282" w:name="_Toc157434930"/>
      <w:bookmarkStart w:id="3283" w:name="_Toc157436645"/>
      <w:bookmarkStart w:id="3284" w:name="_Toc157440485"/>
      <w:bookmarkStart w:id="3285" w:name="_Toc160650160"/>
      <w:bookmarkStart w:id="3286" w:name="_Toc160652035"/>
      <w:r w:rsidRPr="00D3062E">
        <w:t>6.7</w:t>
      </w:r>
      <w:r w:rsidRPr="00D3062E">
        <w:rPr>
          <w:rFonts w:hint="eastAsia"/>
          <w:lang w:eastAsia="zh-CN"/>
        </w:rPr>
        <w:t>.</w:t>
      </w:r>
      <w:r w:rsidRPr="00D3062E">
        <w:t>7</w:t>
      </w:r>
      <w:r w:rsidRPr="00D3062E">
        <w:tab/>
        <w:t>Error Handling</w:t>
      </w:r>
      <w:bookmarkEnd w:id="3282"/>
      <w:bookmarkEnd w:id="3283"/>
      <w:bookmarkEnd w:id="3284"/>
      <w:bookmarkEnd w:id="3285"/>
      <w:bookmarkEnd w:id="3286"/>
    </w:p>
    <w:p w14:paraId="67759051" w14:textId="77777777" w:rsidR="000D79BC" w:rsidRPr="00D3062E" w:rsidRDefault="000D79BC" w:rsidP="000D79BC">
      <w:pPr>
        <w:pStyle w:val="41"/>
      </w:pPr>
      <w:bookmarkStart w:id="3287" w:name="_Toc157434931"/>
      <w:bookmarkStart w:id="3288" w:name="_Toc157436646"/>
      <w:bookmarkStart w:id="3289" w:name="_Toc157440486"/>
      <w:bookmarkStart w:id="3290" w:name="_Toc160650161"/>
      <w:bookmarkStart w:id="3291" w:name="_Toc160652036"/>
      <w:r w:rsidRPr="00D3062E">
        <w:t>6.7.7.1</w:t>
      </w:r>
      <w:r w:rsidRPr="00D3062E">
        <w:tab/>
        <w:t>General</w:t>
      </w:r>
      <w:bookmarkEnd w:id="3287"/>
      <w:bookmarkEnd w:id="3288"/>
      <w:bookmarkEnd w:id="3289"/>
      <w:bookmarkEnd w:id="3290"/>
      <w:bookmarkEnd w:id="3291"/>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3292" w:name="_Toc157434932"/>
      <w:bookmarkStart w:id="3293" w:name="_Toc157436647"/>
      <w:bookmarkStart w:id="3294" w:name="_Toc157440487"/>
      <w:bookmarkStart w:id="3295" w:name="_Toc160650162"/>
      <w:bookmarkStart w:id="3296" w:name="_Toc160652037"/>
      <w:r w:rsidRPr="00D3062E">
        <w:t>6.7.7.2</w:t>
      </w:r>
      <w:r w:rsidRPr="00D3062E">
        <w:tab/>
        <w:t>Protocol Errors</w:t>
      </w:r>
      <w:bookmarkEnd w:id="3292"/>
      <w:bookmarkEnd w:id="3293"/>
      <w:bookmarkEnd w:id="3294"/>
      <w:bookmarkEnd w:id="3295"/>
      <w:bookmarkEnd w:id="3296"/>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3297" w:name="_Toc157434933"/>
      <w:bookmarkStart w:id="3298" w:name="_Toc157436648"/>
      <w:bookmarkStart w:id="3299" w:name="_Toc157440488"/>
      <w:bookmarkStart w:id="3300" w:name="_Toc160650163"/>
      <w:bookmarkStart w:id="3301" w:name="_Toc160652038"/>
      <w:r w:rsidRPr="00D3062E">
        <w:t>6.7.7.3</w:t>
      </w:r>
      <w:r w:rsidRPr="00D3062E">
        <w:tab/>
        <w:t>Application Errors</w:t>
      </w:r>
      <w:bookmarkEnd w:id="3297"/>
      <w:bookmarkEnd w:id="3298"/>
      <w:bookmarkEnd w:id="3299"/>
      <w:bookmarkEnd w:id="3300"/>
      <w:bookmarkEnd w:id="3301"/>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3302" w:name="_Toc157434934"/>
      <w:bookmarkStart w:id="3303" w:name="_Toc157436649"/>
      <w:bookmarkStart w:id="3304" w:name="_Toc157440489"/>
      <w:bookmarkStart w:id="3305" w:name="_Toc160650164"/>
      <w:bookmarkStart w:id="3306" w:name="_Toc160652039"/>
      <w:r w:rsidRPr="00D3062E">
        <w:t>6.7.8</w:t>
      </w:r>
      <w:r w:rsidRPr="00D3062E">
        <w:rPr>
          <w:lang w:eastAsia="zh-CN"/>
        </w:rPr>
        <w:tab/>
        <w:t>Feature negotiation</w:t>
      </w:r>
      <w:bookmarkEnd w:id="3302"/>
      <w:bookmarkEnd w:id="3303"/>
      <w:bookmarkEnd w:id="3304"/>
      <w:bookmarkEnd w:id="3305"/>
      <w:bookmarkEnd w:id="3306"/>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3307" w:name="_Toc157434935"/>
      <w:bookmarkStart w:id="3308" w:name="_Toc157436650"/>
      <w:bookmarkStart w:id="3309" w:name="_Toc157440490"/>
      <w:bookmarkStart w:id="3310" w:name="_Toc160650165"/>
      <w:bookmarkStart w:id="3311" w:name="_Toc160652040"/>
      <w:r w:rsidRPr="00D3062E">
        <w:t>6.7.9</w:t>
      </w:r>
      <w:r w:rsidRPr="00D3062E">
        <w:tab/>
        <w:t>Security</w:t>
      </w:r>
      <w:bookmarkEnd w:id="3307"/>
      <w:bookmarkEnd w:id="3308"/>
      <w:bookmarkEnd w:id="3309"/>
      <w:bookmarkEnd w:id="3310"/>
      <w:bookmarkEnd w:id="3311"/>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Pr="00D3062E" w:rsidRDefault="00E804B9" w:rsidP="00E804B9">
      <w:pPr>
        <w:pStyle w:val="21"/>
      </w:pPr>
      <w:bookmarkStart w:id="3312" w:name="_Toc157434936"/>
      <w:bookmarkStart w:id="3313" w:name="_Toc157436651"/>
      <w:bookmarkStart w:id="3314" w:name="_Toc157440491"/>
      <w:bookmarkStart w:id="3315" w:name="_Toc160650166"/>
      <w:bookmarkStart w:id="3316" w:name="_Toc160652041"/>
      <w:r>
        <w:t>6.8</w:t>
      </w:r>
      <w:r w:rsidRPr="00D3062E">
        <w:tab/>
        <w:t>NSCE_ServiceContinuity API</w:t>
      </w:r>
      <w:bookmarkEnd w:id="3315"/>
      <w:bookmarkEnd w:id="3316"/>
    </w:p>
    <w:p w14:paraId="0CD65D0F" w14:textId="77777777" w:rsidR="00311EA5" w:rsidRPr="00D3062E" w:rsidRDefault="00311EA5" w:rsidP="00311EA5">
      <w:pPr>
        <w:pStyle w:val="21"/>
      </w:pPr>
      <w:bookmarkStart w:id="3317" w:name="_Toc160650167"/>
      <w:bookmarkStart w:id="3318" w:name="_Toc160652042"/>
      <w:r w:rsidRPr="00D3062E">
        <w:t>6.9</w:t>
      </w:r>
      <w:r w:rsidRPr="00D3062E">
        <w:tab/>
        <w:t>NSCE_MultiSlicesOptimization API</w:t>
      </w:r>
      <w:bookmarkEnd w:id="3317"/>
      <w:bookmarkEnd w:id="3318"/>
    </w:p>
    <w:p w14:paraId="16BCB3C3" w14:textId="77777777" w:rsidR="00311EA5" w:rsidRPr="00D3062E" w:rsidRDefault="00311EA5" w:rsidP="00311EA5">
      <w:pPr>
        <w:pStyle w:val="31"/>
      </w:pPr>
      <w:bookmarkStart w:id="3319" w:name="_Toc160650168"/>
      <w:bookmarkStart w:id="3320" w:name="_Toc160652043"/>
      <w:r w:rsidRPr="00D3062E">
        <w:t>6.9.1</w:t>
      </w:r>
      <w:r w:rsidRPr="00D3062E">
        <w:tab/>
        <w:t>Introduction</w:t>
      </w:r>
      <w:bookmarkEnd w:id="3319"/>
      <w:bookmarkEnd w:id="3320"/>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21" w:name="_Hlk159712219"/>
      <w:r w:rsidRPr="00D3062E">
        <w:rPr>
          <w:noProof/>
        </w:rPr>
        <w:t>nsce-</w:t>
      </w:r>
      <w:r w:rsidRPr="00D3062E">
        <w:rPr>
          <w:noProof/>
          <w:lang w:val="en-US" w:eastAsia="zh-CN"/>
        </w:rPr>
        <w:t>mso</w:t>
      </w:r>
      <w:bookmarkEnd w:id="3321"/>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3322" w:name="_Toc160650169"/>
      <w:bookmarkStart w:id="3323" w:name="_Toc160652044"/>
      <w:r w:rsidRPr="00D3062E">
        <w:t>6.9.2</w:t>
      </w:r>
      <w:r w:rsidRPr="00D3062E">
        <w:tab/>
        <w:t>Usage of HTTP</w:t>
      </w:r>
      <w:bookmarkEnd w:id="3322"/>
      <w:bookmarkEnd w:id="3323"/>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3324" w:name="_Toc160650170"/>
      <w:bookmarkStart w:id="3325" w:name="_Toc160652045"/>
      <w:r w:rsidRPr="00D3062E">
        <w:t>6.9.3</w:t>
      </w:r>
      <w:r w:rsidRPr="00D3062E">
        <w:tab/>
        <w:t>Resources</w:t>
      </w:r>
      <w:bookmarkEnd w:id="3324"/>
      <w:bookmarkEnd w:id="3325"/>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3326" w:name="_Toc160650171"/>
      <w:bookmarkStart w:id="3327" w:name="_Toc160652046"/>
      <w:r w:rsidRPr="00D3062E">
        <w:t>6.9.4</w:t>
      </w:r>
      <w:r w:rsidRPr="00D3062E">
        <w:tab/>
        <w:t>Custom Operations without associated resources</w:t>
      </w:r>
      <w:bookmarkEnd w:id="3326"/>
      <w:bookmarkEnd w:id="3327"/>
    </w:p>
    <w:p w14:paraId="3A4D3B51" w14:textId="77777777" w:rsidR="00311EA5" w:rsidRPr="00D3062E" w:rsidRDefault="00311EA5" w:rsidP="00311EA5">
      <w:pPr>
        <w:pStyle w:val="41"/>
        <w:rPr>
          <w:lang w:eastAsia="zh-CN"/>
        </w:rPr>
      </w:pPr>
      <w:bookmarkStart w:id="3328" w:name="_Toc160650172"/>
      <w:bookmarkStart w:id="3329" w:name="_Toc160652047"/>
      <w:r w:rsidRPr="00D3062E">
        <w:rPr>
          <w:lang w:eastAsia="zh-CN"/>
        </w:rPr>
        <w:t>6.9.4.1</w:t>
      </w:r>
      <w:r w:rsidRPr="00D3062E">
        <w:rPr>
          <w:lang w:eastAsia="zh-CN"/>
        </w:rPr>
        <w:tab/>
        <w:t>Overview</w:t>
      </w:r>
      <w:bookmarkEnd w:id="3328"/>
      <w:bookmarkEnd w:id="3329"/>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470" type="#_x0000_t75" alt="" style="width:480pt;height:96pt;mso-width-percent:0;mso-height-percent:0;mso-width-percent:0;mso-height-percent:0" o:ole="">
            <v:imagedata r:id="rId128" o:title=""/>
          </v:shape>
          <o:OLEObject Type="Embed" ProgID="Word.Document.8" ShapeID="_x0000_i1470" DrawAspect="Content" ObjectID="_1771264817" r:id="rId129">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026F5241" w14:textId="77777777" w:rsidR="00311EA5" w:rsidRPr="00D3062E" w:rsidRDefault="00311EA5" w:rsidP="00311EA5">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11EA5" w:rsidRPr="00D3062E" w14:paraId="497B988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3B335A0" w14:textId="77777777" w:rsidR="00311EA5" w:rsidRPr="00D3062E" w:rsidRDefault="00311EA5"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0D1CDC79" w14:textId="77777777" w:rsidR="00311EA5" w:rsidRPr="00D3062E" w:rsidRDefault="00311EA5"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742D1E9" w14:textId="77777777" w:rsidR="00311EA5" w:rsidRPr="00D3062E" w:rsidRDefault="00311EA5" w:rsidP="003C3912">
            <w:pPr>
              <w:pStyle w:val="TAH"/>
            </w:pPr>
            <w:r w:rsidRPr="00D3062E">
              <w:t>Definition</w:t>
            </w:r>
          </w:p>
        </w:tc>
      </w:tr>
      <w:tr w:rsidR="00311EA5" w:rsidRPr="00D3062E" w14:paraId="43E6CDD8"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59892BF" w14:textId="77777777" w:rsidR="00311EA5" w:rsidRPr="00D3062E" w:rsidRDefault="00311EA5"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9427955" w14:textId="77777777" w:rsidR="00311EA5" w:rsidRPr="00D3062E" w:rsidRDefault="00311EA5"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635AAD0" w14:textId="77777777" w:rsidR="00311EA5" w:rsidRPr="00D3062E" w:rsidRDefault="00311EA5" w:rsidP="003C3912">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3330" w:name="_Toc160650173"/>
      <w:bookmarkStart w:id="3331" w:name="_Toc160652048"/>
      <w:r w:rsidRPr="00D3062E">
        <w:rPr>
          <w:lang w:eastAsia="zh-CN"/>
        </w:rPr>
        <w:t>6.9.4.2</w:t>
      </w:r>
      <w:r w:rsidRPr="00D3062E">
        <w:rPr>
          <w:lang w:eastAsia="zh-CN"/>
        </w:rPr>
        <w:tab/>
        <w:t>Operation: Request</w:t>
      </w:r>
      <w:bookmarkEnd w:id="3330"/>
      <w:bookmarkEnd w:id="3331"/>
    </w:p>
    <w:p w14:paraId="3EFF8A0D" w14:textId="77777777" w:rsidR="00311EA5" w:rsidRPr="00D3062E" w:rsidRDefault="00311EA5" w:rsidP="00311EA5">
      <w:pPr>
        <w:pStyle w:val="51"/>
        <w:rPr>
          <w:lang w:eastAsia="zh-CN"/>
        </w:rPr>
      </w:pPr>
      <w:bookmarkStart w:id="3332" w:name="_Toc160650174"/>
      <w:bookmarkStart w:id="3333" w:name="_Toc160652049"/>
      <w:r w:rsidRPr="00D3062E">
        <w:rPr>
          <w:lang w:eastAsia="zh-CN"/>
        </w:rPr>
        <w:t>6.9.4.2.1</w:t>
      </w:r>
      <w:r w:rsidRPr="00D3062E">
        <w:rPr>
          <w:lang w:eastAsia="zh-CN"/>
        </w:rPr>
        <w:tab/>
        <w:t>Description</w:t>
      </w:r>
      <w:bookmarkEnd w:id="3332"/>
      <w:bookmarkEnd w:id="3333"/>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3334" w:name="_Toc160650175"/>
      <w:bookmarkStart w:id="3335" w:name="_Toc160652050"/>
      <w:r w:rsidRPr="00D3062E">
        <w:rPr>
          <w:lang w:eastAsia="zh-CN"/>
        </w:rPr>
        <w:t>6.9.4.2.2</w:t>
      </w:r>
      <w:r w:rsidRPr="00D3062E">
        <w:rPr>
          <w:lang w:eastAsia="zh-CN"/>
        </w:rPr>
        <w:tab/>
        <w:t>Operation Definition</w:t>
      </w:r>
      <w:bookmarkEnd w:id="3334"/>
      <w:bookmarkEnd w:id="3335"/>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5200A23E" w14:textId="77777777" w:rsidR="00311EA5" w:rsidRPr="00D3062E" w:rsidRDefault="00311EA5" w:rsidP="00311EA5">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11EA5" w:rsidRPr="00D3062E" w14:paraId="66DA04DA" w14:textId="77777777" w:rsidTr="003C3912">
        <w:trPr>
          <w:jc w:val="center"/>
        </w:trPr>
        <w:tc>
          <w:tcPr>
            <w:tcW w:w="1004" w:type="pct"/>
            <w:tcBorders>
              <w:bottom w:val="single" w:sz="6" w:space="0" w:color="auto"/>
            </w:tcBorders>
            <w:shd w:val="clear" w:color="auto" w:fill="C0C0C0"/>
            <w:vAlign w:val="center"/>
            <w:hideMark/>
          </w:tcPr>
          <w:p w14:paraId="7D5D1776" w14:textId="77777777" w:rsidR="00311EA5" w:rsidRPr="00D3062E" w:rsidRDefault="00311EA5" w:rsidP="003C3912">
            <w:pPr>
              <w:pStyle w:val="TAH"/>
            </w:pPr>
            <w:r w:rsidRPr="00D3062E">
              <w:t>Data type</w:t>
            </w:r>
          </w:p>
        </w:tc>
        <w:tc>
          <w:tcPr>
            <w:tcW w:w="215" w:type="pct"/>
            <w:tcBorders>
              <w:bottom w:val="single" w:sz="6" w:space="0" w:color="auto"/>
            </w:tcBorders>
            <w:shd w:val="clear" w:color="auto" w:fill="C0C0C0"/>
            <w:vAlign w:val="center"/>
            <w:hideMark/>
          </w:tcPr>
          <w:p w14:paraId="7759FC21" w14:textId="77777777" w:rsidR="00311EA5" w:rsidRPr="00D3062E" w:rsidRDefault="00311EA5" w:rsidP="003C3912">
            <w:pPr>
              <w:pStyle w:val="TAH"/>
            </w:pPr>
            <w:r w:rsidRPr="00D3062E">
              <w:t>P</w:t>
            </w:r>
          </w:p>
        </w:tc>
        <w:tc>
          <w:tcPr>
            <w:tcW w:w="604" w:type="pct"/>
            <w:tcBorders>
              <w:bottom w:val="single" w:sz="6" w:space="0" w:color="auto"/>
            </w:tcBorders>
            <w:shd w:val="clear" w:color="auto" w:fill="C0C0C0"/>
            <w:vAlign w:val="center"/>
            <w:hideMark/>
          </w:tcPr>
          <w:p w14:paraId="522A7E57" w14:textId="77777777" w:rsidR="00311EA5" w:rsidRPr="00D3062E" w:rsidRDefault="00311EA5" w:rsidP="003C3912">
            <w:pPr>
              <w:pStyle w:val="TAH"/>
            </w:pPr>
            <w:r w:rsidRPr="00D3062E">
              <w:t>Cardinality</w:t>
            </w:r>
          </w:p>
        </w:tc>
        <w:tc>
          <w:tcPr>
            <w:tcW w:w="791" w:type="pct"/>
            <w:tcBorders>
              <w:bottom w:val="single" w:sz="6" w:space="0" w:color="auto"/>
            </w:tcBorders>
            <w:shd w:val="clear" w:color="auto" w:fill="C0C0C0"/>
            <w:vAlign w:val="center"/>
            <w:hideMark/>
          </w:tcPr>
          <w:p w14:paraId="433DAF4A" w14:textId="77777777" w:rsidR="00311EA5" w:rsidRPr="00D3062E" w:rsidRDefault="00311EA5" w:rsidP="003C3912">
            <w:pPr>
              <w:pStyle w:val="TAH"/>
            </w:pPr>
            <w:r w:rsidRPr="00D3062E">
              <w:t>Response codes</w:t>
            </w:r>
          </w:p>
        </w:tc>
        <w:tc>
          <w:tcPr>
            <w:tcW w:w="2386" w:type="pct"/>
            <w:tcBorders>
              <w:bottom w:val="single" w:sz="6" w:space="0" w:color="auto"/>
            </w:tcBorders>
            <w:shd w:val="clear" w:color="auto" w:fill="C0C0C0"/>
            <w:vAlign w:val="center"/>
            <w:hideMark/>
          </w:tcPr>
          <w:p w14:paraId="307A8200" w14:textId="77777777" w:rsidR="00311EA5" w:rsidRPr="00D3062E" w:rsidRDefault="00311EA5" w:rsidP="003C3912">
            <w:pPr>
              <w:pStyle w:val="TAH"/>
            </w:pPr>
            <w:r w:rsidRPr="00D3062E">
              <w:t>Description</w:t>
            </w:r>
          </w:p>
        </w:tc>
      </w:tr>
      <w:tr w:rsidR="00311EA5" w:rsidRPr="00D3062E" w14:paraId="61BA8959" w14:textId="77777777" w:rsidTr="003C3912">
        <w:trPr>
          <w:jc w:val="center"/>
        </w:trPr>
        <w:tc>
          <w:tcPr>
            <w:tcW w:w="1004" w:type="pct"/>
            <w:tcBorders>
              <w:top w:val="single" w:sz="6" w:space="0" w:color="auto"/>
            </w:tcBorders>
            <w:vAlign w:val="center"/>
          </w:tcPr>
          <w:p w14:paraId="54F90AA4" w14:textId="77777777" w:rsidR="00311EA5" w:rsidRPr="00D3062E" w:rsidRDefault="00311EA5" w:rsidP="003C3912">
            <w:pPr>
              <w:pStyle w:val="TAL"/>
              <w:rPr>
                <w:lang w:eastAsia="ja-JP"/>
              </w:rPr>
            </w:pPr>
            <w:r w:rsidRPr="00D3062E">
              <w:rPr>
                <w:lang w:eastAsia="ja-JP"/>
              </w:rPr>
              <w:t>n/a</w:t>
            </w:r>
          </w:p>
        </w:tc>
        <w:tc>
          <w:tcPr>
            <w:tcW w:w="215" w:type="pct"/>
            <w:tcBorders>
              <w:top w:val="single" w:sz="6" w:space="0" w:color="auto"/>
            </w:tcBorders>
            <w:vAlign w:val="center"/>
          </w:tcPr>
          <w:p w14:paraId="711A218C" w14:textId="77777777" w:rsidR="00311EA5" w:rsidRPr="00D3062E" w:rsidRDefault="00311EA5" w:rsidP="003C3912">
            <w:pPr>
              <w:pStyle w:val="TAC"/>
              <w:rPr>
                <w:lang w:eastAsia="ja-JP"/>
              </w:rPr>
            </w:pPr>
            <w:r w:rsidRPr="00D3062E">
              <w:rPr>
                <w:lang w:eastAsia="ja-JP"/>
              </w:rPr>
              <w:t>M</w:t>
            </w:r>
          </w:p>
        </w:tc>
        <w:tc>
          <w:tcPr>
            <w:tcW w:w="604" w:type="pct"/>
            <w:tcBorders>
              <w:top w:val="single" w:sz="6" w:space="0" w:color="auto"/>
            </w:tcBorders>
            <w:vAlign w:val="center"/>
          </w:tcPr>
          <w:p w14:paraId="1285EE40" w14:textId="77777777" w:rsidR="00311EA5" w:rsidRPr="00D3062E" w:rsidRDefault="00311EA5" w:rsidP="003C3912">
            <w:pPr>
              <w:pStyle w:val="TAC"/>
              <w:rPr>
                <w:lang w:eastAsia="ja-JP"/>
              </w:rPr>
            </w:pPr>
            <w:r w:rsidRPr="00D3062E">
              <w:rPr>
                <w:lang w:eastAsia="ja-JP"/>
              </w:rPr>
              <w:t>1</w:t>
            </w:r>
          </w:p>
        </w:tc>
        <w:tc>
          <w:tcPr>
            <w:tcW w:w="791" w:type="pct"/>
            <w:tcBorders>
              <w:top w:val="single" w:sz="6" w:space="0" w:color="auto"/>
            </w:tcBorders>
            <w:vAlign w:val="center"/>
          </w:tcPr>
          <w:p w14:paraId="3711C06D" w14:textId="77777777" w:rsidR="00311EA5" w:rsidRPr="00D3062E" w:rsidRDefault="00311EA5" w:rsidP="003C3912">
            <w:pPr>
              <w:pStyle w:val="TAL"/>
            </w:pPr>
            <w:r w:rsidRPr="00D3062E">
              <w:t>204 No Content</w:t>
            </w:r>
          </w:p>
        </w:tc>
        <w:tc>
          <w:tcPr>
            <w:tcW w:w="2386" w:type="pct"/>
            <w:tcBorders>
              <w:top w:val="single" w:sz="6" w:space="0" w:color="auto"/>
            </w:tcBorders>
            <w:vAlign w:val="center"/>
          </w:tcPr>
          <w:p w14:paraId="3F0FF1C3" w14:textId="77777777" w:rsidR="00311EA5" w:rsidRPr="00D3062E" w:rsidRDefault="00311EA5" w:rsidP="003C3912">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311EA5" w:rsidRPr="00D3062E" w14:paraId="6FB19A47" w14:textId="77777777" w:rsidTr="003C3912">
        <w:trPr>
          <w:jc w:val="center"/>
        </w:trPr>
        <w:tc>
          <w:tcPr>
            <w:tcW w:w="1004" w:type="pct"/>
            <w:vAlign w:val="center"/>
          </w:tcPr>
          <w:p w14:paraId="4C340E6C" w14:textId="77777777" w:rsidR="00311EA5" w:rsidRPr="00D3062E" w:rsidRDefault="00311EA5" w:rsidP="003C3912">
            <w:pPr>
              <w:pStyle w:val="TAL"/>
            </w:pPr>
            <w:r w:rsidRPr="00D3062E">
              <w:t>n/a</w:t>
            </w:r>
          </w:p>
        </w:tc>
        <w:tc>
          <w:tcPr>
            <w:tcW w:w="215" w:type="pct"/>
            <w:vAlign w:val="center"/>
          </w:tcPr>
          <w:p w14:paraId="041A1F14" w14:textId="77777777" w:rsidR="00311EA5" w:rsidRPr="00D3062E" w:rsidRDefault="00311EA5" w:rsidP="003C3912">
            <w:pPr>
              <w:pStyle w:val="TAC"/>
            </w:pPr>
          </w:p>
        </w:tc>
        <w:tc>
          <w:tcPr>
            <w:tcW w:w="604" w:type="pct"/>
            <w:vAlign w:val="center"/>
          </w:tcPr>
          <w:p w14:paraId="7926ED92" w14:textId="77777777" w:rsidR="00311EA5" w:rsidRPr="00D3062E" w:rsidRDefault="00311EA5" w:rsidP="003C3912">
            <w:pPr>
              <w:pStyle w:val="TAC"/>
            </w:pPr>
          </w:p>
        </w:tc>
        <w:tc>
          <w:tcPr>
            <w:tcW w:w="791" w:type="pct"/>
            <w:vAlign w:val="center"/>
          </w:tcPr>
          <w:p w14:paraId="6574F9CA" w14:textId="77777777" w:rsidR="00311EA5" w:rsidRPr="00D3062E" w:rsidRDefault="00311EA5" w:rsidP="003C3912">
            <w:pPr>
              <w:pStyle w:val="TAL"/>
            </w:pPr>
            <w:r w:rsidRPr="00D3062E">
              <w:t>307 Temporary Redirect</w:t>
            </w:r>
          </w:p>
        </w:tc>
        <w:tc>
          <w:tcPr>
            <w:tcW w:w="2386" w:type="pct"/>
            <w:vAlign w:val="center"/>
          </w:tcPr>
          <w:p w14:paraId="539FAF0C" w14:textId="77777777" w:rsidR="00311EA5" w:rsidRPr="00D3062E" w:rsidRDefault="00311EA5" w:rsidP="003C3912">
            <w:pPr>
              <w:pStyle w:val="TAL"/>
            </w:pPr>
            <w:r w:rsidRPr="00D3062E">
              <w:t>Temporary redirection.</w:t>
            </w:r>
          </w:p>
          <w:p w14:paraId="300B3215" w14:textId="77777777" w:rsidR="00311EA5" w:rsidRPr="00D3062E" w:rsidRDefault="00311EA5" w:rsidP="003C3912">
            <w:pPr>
              <w:pStyle w:val="TAL"/>
            </w:pPr>
          </w:p>
          <w:p w14:paraId="388D177C"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17CAD14E" w14:textId="77777777" w:rsidR="00311EA5" w:rsidRPr="00D3062E" w:rsidRDefault="00311EA5" w:rsidP="003C3912">
            <w:pPr>
              <w:pStyle w:val="TAL"/>
            </w:pPr>
          </w:p>
          <w:p w14:paraId="5ACC6E55" w14:textId="77777777" w:rsidR="00311EA5" w:rsidRPr="00D3062E" w:rsidRDefault="00311EA5" w:rsidP="003C3912">
            <w:pPr>
              <w:pStyle w:val="TAL"/>
            </w:pPr>
            <w:r w:rsidRPr="00D3062E">
              <w:t>Redirection handling is described in clause 5.2.10 of 3GPP TS 29.122 [2].</w:t>
            </w:r>
          </w:p>
        </w:tc>
      </w:tr>
      <w:tr w:rsidR="00311EA5" w:rsidRPr="00D3062E" w14:paraId="19F65E17" w14:textId="77777777" w:rsidTr="003C3912">
        <w:trPr>
          <w:jc w:val="center"/>
        </w:trPr>
        <w:tc>
          <w:tcPr>
            <w:tcW w:w="1004" w:type="pct"/>
            <w:vAlign w:val="center"/>
          </w:tcPr>
          <w:p w14:paraId="0B78891C" w14:textId="77777777" w:rsidR="00311EA5" w:rsidRPr="00D3062E" w:rsidRDefault="00311EA5" w:rsidP="003C3912">
            <w:pPr>
              <w:pStyle w:val="TAL"/>
            </w:pPr>
            <w:r w:rsidRPr="00D3062E">
              <w:t>n/a</w:t>
            </w:r>
          </w:p>
        </w:tc>
        <w:tc>
          <w:tcPr>
            <w:tcW w:w="215" w:type="pct"/>
            <w:vAlign w:val="center"/>
          </w:tcPr>
          <w:p w14:paraId="2A30BFA1" w14:textId="77777777" w:rsidR="00311EA5" w:rsidRPr="00D3062E" w:rsidRDefault="00311EA5" w:rsidP="003C3912">
            <w:pPr>
              <w:pStyle w:val="TAC"/>
            </w:pPr>
          </w:p>
        </w:tc>
        <w:tc>
          <w:tcPr>
            <w:tcW w:w="604" w:type="pct"/>
            <w:vAlign w:val="center"/>
          </w:tcPr>
          <w:p w14:paraId="2B344FC4" w14:textId="77777777" w:rsidR="00311EA5" w:rsidRPr="00D3062E" w:rsidRDefault="00311EA5" w:rsidP="003C3912">
            <w:pPr>
              <w:pStyle w:val="TAC"/>
            </w:pPr>
          </w:p>
        </w:tc>
        <w:tc>
          <w:tcPr>
            <w:tcW w:w="791" w:type="pct"/>
            <w:vAlign w:val="center"/>
          </w:tcPr>
          <w:p w14:paraId="10E4E899" w14:textId="77777777" w:rsidR="00311EA5" w:rsidRPr="00D3062E" w:rsidRDefault="00311EA5" w:rsidP="003C3912">
            <w:pPr>
              <w:pStyle w:val="TAL"/>
            </w:pPr>
            <w:r w:rsidRPr="00D3062E">
              <w:t>308 Permanent Redirect</w:t>
            </w:r>
          </w:p>
        </w:tc>
        <w:tc>
          <w:tcPr>
            <w:tcW w:w="2386" w:type="pct"/>
            <w:vAlign w:val="center"/>
          </w:tcPr>
          <w:p w14:paraId="38BBF99E" w14:textId="77777777" w:rsidR="00311EA5" w:rsidRPr="00D3062E" w:rsidRDefault="00311EA5" w:rsidP="003C3912">
            <w:pPr>
              <w:pStyle w:val="TAL"/>
            </w:pPr>
            <w:r w:rsidRPr="00D3062E">
              <w:t>Permanent redirection.</w:t>
            </w:r>
          </w:p>
          <w:p w14:paraId="1E63F98B" w14:textId="77777777" w:rsidR="00311EA5" w:rsidRPr="00D3062E" w:rsidRDefault="00311EA5" w:rsidP="003C3912">
            <w:pPr>
              <w:pStyle w:val="TAL"/>
            </w:pPr>
          </w:p>
          <w:p w14:paraId="7C69067C"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642ABDB4" w14:textId="77777777" w:rsidR="00311EA5" w:rsidRPr="00D3062E" w:rsidRDefault="00311EA5" w:rsidP="003C3912">
            <w:pPr>
              <w:pStyle w:val="TAL"/>
            </w:pPr>
          </w:p>
          <w:p w14:paraId="56BC8991" w14:textId="77777777" w:rsidR="00311EA5" w:rsidRPr="00D3062E" w:rsidRDefault="00311EA5" w:rsidP="003C3912">
            <w:pPr>
              <w:pStyle w:val="TAL"/>
            </w:pPr>
            <w:r w:rsidRPr="00D3062E">
              <w:t>Redirection handling is described in clause 5.2.10 of 3GPP TS 29.122 [2].</w:t>
            </w:r>
          </w:p>
        </w:tc>
      </w:tr>
      <w:tr w:rsidR="00311EA5" w:rsidRPr="00D3062E" w14:paraId="3C9A84D8" w14:textId="77777777" w:rsidTr="003C3912">
        <w:trPr>
          <w:jc w:val="center"/>
        </w:trPr>
        <w:tc>
          <w:tcPr>
            <w:tcW w:w="5000" w:type="pct"/>
            <w:gridSpan w:val="5"/>
            <w:vAlign w:val="center"/>
          </w:tcPr>
          <w:p w14:paraId="1B8446BD" w14:textId="77777777" w:rsidR="00311EA5" w:rsidRPr="00D3062E" w:rsidRDefault="00311EA5"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EE7378D" w14:textId="77777777" w:rsidR="00311EA5" w:rsidRPr="00D3062E" w:rsidRDefault="00311EA5" w:rsidP="00311EA5">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3336" w:name="_Toc160650176"/>
      <w:bookmarkStart w:id="3337" w:name="_Toc160652051"/>
      <w:r w:rsidRPr="00D3062E">
        <w:t>6.9.5</w:t>
      </w:r>
      <w:r w:rsidRPr="00D3062E">
        <w:tab/>
        <w:t>Notifications</w:t>
      </w:r>
      <w:bookmarkEnd w:id="3336"/>
      <w:bookmarkEnd w:id="3337"/>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3338" w:name="_Toc160650177"/>
      <w:bookmarkStart w:id="3339" w:name="_Toc160652052"/>
      <w:r w:rsidRPr="00D3062E">
        <w:t>6.9.6</w:t>
      </w:r>
      <w:r w:rsidRPr="00D3062E">
        <w:tab/>
        <w:t>Data Model</w:t>
      </w:r>
      <w:bookmarkEnd w:id="3338"/>
      <w:bookmarkEnd w:id="3339"/>
    </w:p>
    <w:p w14:paraId="7F6D071C" w14:textId="77777777" w:rsidR="00311EA5" w:rsidRPr="00D3062E" w:rsidRDefault="00311EA5" w:rsidP="00311EA5">
      <w:pPr>
        <w:pStyle w:val="41"/>
        <w:rPr>
          <w:lang w:eastAsia="zh-CN"/>
        </w:rPr>
      </w:pPr>
      <w:bookmarkStart w:id="3340" w:name="_Toc160650178"/>
      <w:bookmarkStart w:id="3341" w:name="_Toc160652053"/>
      <w:r w:rsidRPr="00D3062E">
        <w:t>6.9.6</w:t>
      </w:r>
      <w:r w:rsidRPr="00D3062E">
        <w:rPr>
          <w:lang w:eastAsia="zh-CN"/>
        </w:rPr>
        <w:t>.1</w:t>
      </w:r>
      <w:r w:rsidRPr="00D3062E">
        <w:rPr>
          <w:lang w:eastAsia="zh-CN"/>
        </w:rPr>
        <w:tab/>
        <w:t>General</w:t>
      </w:r>
      <w:bookmarkEnd w:id="3340"/>
      <w:bookmarkEnd w:id="3341"/>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3342" w:name="_Toc160650179"/>
      <w:bookmarkStart w:id="3343" w:name="_Toc160652054"/>
      <w:r w:rsidRPr="00D3062E">
        <w:rPr>
          <w:lang w:eastAsia="zh-CN"/>
        </w:rPr>
        <w:t>6.9.6.2</w:t>
      </w:r>
      <w:r w:rsidRPr="00D3062E">
        <w:rPr>
          <w:lang w:eastAsia="zh-CN"/>
        </w:rPr>
        <w:tab/>
        <w:t>Structured data types</w:t>
      </w:r>
      <w:bookmarkEnd w:id="3342"/>
      <w:bookmarkEnd w:id="3343"/>
    </w:p>
    <w:p w14:paraId="2E47B570" w14:textId="77777777" w:rsidR="00311EA5" w:rsidRPr="00D3062E" w:rsidRDefault="00311EA5" w:rsidP="00311EA5">
      <w:pPr>
        <w:pStyle w:val="51"/>
        <w:rPr>
          <w:lang w:eastAsia="zh-CN"/>
        </w:rPr>
      </w:pPr>
      <w:bookmarkStart w:id="3344" w:name="_Toc160650180"/>
      <w:bookmarkStart w:id="3345" w:name="_Toc160652055"/>
      <w:r w:rsidRPr="00D3062E">
        <w:rPr>
          <w:lang w:eastAsia="zh-CN"/>
        </w:rPr>
        <w:t>6.9.6.2.1</w:t>
      </w:r>
      <w:r w:rsidRPr="00D3062E">
        <w:rPr>
          <w:lang w:eastAsia="zh-CN"/>
        </w:rPr>
        <w:tab/>
        <w:t>Introduction</w:t>
      </w:r>
      <w:bookmarkEnd w:id="3344"/>
      <w:bookmarkEnd w:id="3345"/>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3346" w:name="_Toc160650181"/>
      <w:bookmarkStart w:id="3347" w:name="_Toc160652056"/>
      <w:r w:rsidRPr="00D3062E">
        <w:t>6.9.6.2.2</w:t>
      </w:r>
      <w:r w:rsidRPr="00D3062E">
        <w:tab/>
        <w:t>Type: MultiSlicesOptReq</w:t>
      </w:r>
      <w:bookmarkEnd w:id="3346"/>
      <w:bookmarkEnd w:id="3347"/>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3348" w:name="_Toc160650182"/>
      <w:bookmarkStart w:id="3349" w:name="_Toc160652057"/>
      <w:r w:rsidRPr="00D3062E">
        <w:t>6.9</w:t>
      </w:r>
      <w:r w:rsidRPr="00D3062E">
        <w:rPr>
          <w:lang w:val="en-US" w:eastAsia="zh-CN"/>
        </w:rPr>
        <w:t>.</w:t>
      </w:r>
      <w:r w:rsidRPr="00D3062E">
        <w:rPr>
          <w:lang w:val="en-US"/>
        </w:rPr>
        <w:t>6.3</w:t>
      </w:r>
      <w:r w:rsidRPr="00D3062E">
        <w:rPr>
          <w:lang w:val="en-US"/>
        </w:rPr>
        <w:tab/>
        <w:t>Simple data types and enumerations</w:t>
      </w:r>
      <w:bookmarkEnd w:id="3348"/>
      <w:bookmarkEnd w:id="3349"/>
    </w:p>
    <w:p w14:paraId="6289D7DB" w14:textId="77777777" w:rsidR="00311EA5" w:rsidRPr="00D3062E" w:rsidRDefault="00311EA5" w:rsidP="00311EA5">
      <w:pPr>
        <w:pStyle w:val="51"/>
      </w:pPr>
      <w:bookmarkStart w:id="3350" w:name="_Toc160650183"/>
      <w:bookmarkStart w:id="3351" w:name="_Toc160652058"/>
      <w:r w:rsidRPr="00D3062E">
        <w:t>6.9.6.3.1</w:t>
      </w:r>
      <w:r w:rsidRPr="00D3062E">
        <w:tab/>
        <w:t>Introduction</w:t>
      </w:r>
      <w:bookmarkEnd w:id="3350"/>
      <w:bookmarkEnd w:id="3351"/>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3352" w:name="_Toc160650184"/>
      <w:bookmarkStart w:id="3353" w:name="_Toc160652059"/>
      <w:r w:rsidRPr="00D3062E">
        <w:t>6.9.6.3.2</w:t>
      </w:r>
      <w:r w:rsidRPr="00D3062E">
        <w:tab/>
        <w:t>Simple data types</w:t>
      </w:r>
      <w:bookmarkEnd w:id="3352"/>
      <w:bookmarkEnd w:id="3353"/>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3354" w:name="_Toc160650185"/>
      <w:bookmarkStart w:id="3355" w:name="_Toc160652060"/>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3354"/>
      <w:bookmarkEnd w:id="3355"/>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3356" w:name="_Toc160650186"/>
      <w:bookmarkStart w:id="3357" w:name="_Toc160652061"/>
      <w:r w:rsidRPr="00D3062E">
        <w:t>6.9</w:t>
      </w:r>
      <w:r w:rsidRPr="00D3062E">
        <w:rPr>
          <w:lang w:eastAsia="zh-CN"/>
        </w:rPr>
        <w:t>.</w:t>
      </w:r>
      <w:r w:rsidRPr="00D3062E">
        <w:t>6.5</w:t>
      </w:r>
      <w:r w:rsidRPr="00D3062E">
        <w:tab/>
        <w:t>Binary data</w:t>
      </w:r>
      <w:bookmarkEnd w:id="3356"/>
      <w:bookmarkEnd w:id="3357"/>
    </w:p>
    <w:p w14:paraId="272DAF0D" w14:textId="77777777" w:rsidR="00311EA5" w:rsidRPr="00D3062E" w:rsidRDefault="00311EA5" w:rsidP="00311EA5">
      <w:pPr>
        <w:pStyle w:val="51"/>
      </w:pPr>
      <w:bookmarkStart w:id="3358" w:name="_Toc160650187"/>
      <w:bookmarkStart w:id="3359" w:name="_Toc160652062"/>
      <w:r w:rsidRPr="00D3062E">
        <w:t>6.9.6.5.1</w:t>
      </w:r>
      <w:r w:rsidRPr="00D3062E">
        <w:tab/>
        <w:t>Binary Data Types</w:t>
      </w:r>
      <w:bookmarkEnd w:id="3358"/>
      <w:bookmarkEnd w:id="3359"/>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3360" w:name="_Toc160650188"/>
      <w:bookmarkStart w:id="3361" w:name="_Toc160652063"/>
      <w:r w:rsidRPr="00D3062E">
        <w:t>6.9</w:t>
      </w:r>
      <w:r w:rsidRPr="00D3062E">
        <w:rPr>
          <w:rFonts w:hint="eastAsia"/>
          <w:lang w:eastAsia="zh-CN"/>
        </w:rPr>
        <w:t>.</w:t>
      </w:r>
      <w:r w:rsidRPr="00D3062E">
        <w:t>7</w:t>
      </w:r>
      <w:r w:rsidRPr="00D3062E">
        <w:tab/>
        <w:t>Error Handling</w:t>
      </w:r>
      <w:bookmarkEnd w:id="3360"/>
      <w:bookmarkEnd w:id="3361"/>
    </w:p>
    <w:p w14:paraId="60C99879" w14:textId="77777777" w:rsidR="00311EA5" w:rsidRPr="00D3062E" w:rsidRDefault="00311EA5" w:rsidP="00311EA5">
      <w:pPr>
        <w:pStyle w:val="41"/>
      </w:pPr>
      <w:bookmarkStart w:id="3362" w:name="_Toc160650189"/>
      <w:bookmarkStart w:id="3363" w:name="_Toc160652064"/>
      <w:r w:rsidRPr="00D3062E">
        <w:t>6.9.7.1</w:t>
      </w:r>
      <w:r w:rsidRPr="00D3062E">
        <w:tab/>
        <w:t>General</w:t>
      </w:r>
      <w:bookmarkEnd w:id="3362"/>
      <w:bookmarkEnd w:id="3363"/>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3364" w:name="_Toc160650190"/>
      <w:bookmarkStart w:id="3365" w:name="_Toc160652065"/>
      <w:r w:rsidRPr="00D3062E">
        <w:t>6.9.7.2</w:t>
      </w:r>
      <w:r w:rsidRPr="00D3062E">
        <w:tab/>
        <w:t>Protocol Errors</w:t>
      </w:r>
      <w:bookmarkEnd w:id="3364"/>
      <w:bookmarkEnd w:id="3365"/>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3366" w:name="_Toc160650191"/>
      <w:bookmarkStart w:id="3367" w:name="_Toc160652066"/>
      <w:r w:rsidRPr="00D3062E">
        <w:t>6.9.7.3</w:t>
      </w:r>
      <w:r w:rsidRPr="00D3062E">
        <w:tab/>
        <w:t>Application Errors</w:t>
      </w:r>
      <w:bookmarkEnd w:id="3366"/>
      <w:bookmarkEnd w:id="3367"/>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3368" w:name="_Toc160650192"/>
      <w:bookmarkStart w:id="3369" w:name="_Toc160652067"/>
      <w:r w:rsidRPr="00D3062E">
        <w:t>6.9.8</w:t>
      </w:r>
      <w:r w:rsidRPr="00D3062E">
        <w:rPr>
          <w:lang w:eastAsia="zh-CN"/>
        </w:rPr>
        <w:tab/>
        <w:t>Feature negotiation</w:t>
      </w:r>
      <w:bookmarkEnd w:id="3368"/>
      <w:bookmarkEnd w:id="3369"/>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3370" w:name="_Toc160650193"/>
      <w:bookmarkStart w:id="3371" w:name="_Toc160652068"/>
      <w:r w:rsidRPr="00D3062E">
        <w:t>6.9.9</w:t>
      </w:r>
      <w:r w:rsidRPr="00D3062E">
        <w:tab/>
        <w:t>Security</w:t>
      </w:r>
      <w:bookmarkEnd w:id="3370"/>
      <w:bookmarkEnd w:id="3371"/>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3372" w:name="_Toc160650194"/>
      <w:bookmarkStart w:id="3373" w:name="_Toc160652069"/>
      <w:r w:rsidRPr="00D3062E">
        <w:rPr>
          <w:noProof/>
          <w:lang w:eastAsia="zh-CN"/>
        </w:rPr>
        <w:lastRenderedPageBreak/>
        <w:t>6.10</w:t>
      </w:r>
      <w:r w:rsidRPr="00D3062E">
        <w:tab/>
      </w:r>
      <w:r w:rsidRPr="00D3062E">
        <w:rPr>
          <w:lang w:val="en-US"/>
        </w:rPr>
        <w:t>NSCE_NetworkSliceAdaptation</w:t>
      </w:r>
      <w:r w:rsidRPr="00D3062E">
        <w:t xml:space="preserve"> API</w:t>
      </w:r>
      <w:bookmarkEnd w:id="3312"/>
      <w:bookmarkEnd w:id="3313"/>
      <w:bookmarkEnd w:id="3314"/>
      <w:bookmarkEnd w:id="3372"/>
      <w:bookmarkEnd w:id="3373"/>
    </w:p>
    <w:p w14:paraId="0A3C0CE3" w14:textId="77777777" w:rsidR="009A4BE1" w:rsidRPr="00D3062E" w:rsidRDefault="009A4BE1" w:rsidP="009A4BE1">
      <w:pPr>
        <w:pStyle w:val="31"/>
      </w:pPr>
      <w:bookmarkStart w:id="3374" w:name="_Toc157434937"/>
      <w:bookmarkStart w:id="3375" w:name="_Toc157436652"/>
      <w:bookmarkStart w:id="3376" w:name="_Toc157440492"/>
      <w:bookmarkStart w:id="3377" w:name="_Toc160650195"/>
      <w:bookmarkStart w:id="3378" w:name="_Toc160652070"/>
      <w:r w:rsidRPr="00D3062E">
        <w:rPr>
          <w:noProof/>
          <w:lang w:eastAsia="zh-CN"/>
        </w:rPr>
        <w:t>6.10</w:t>
      </w:r>
      <w:r w:rsidRPr="00D3062E">
        <w:t>.1</w:t>
      </w:r>
      <w:r w:rsidRPr="00D3062E">
        <w:tab/>
        <w:t>Introduction</w:t>
      </w:r>
      <w:bookmarkEnd w:id="3374"/>
      <w:bookmarkEnd w:id="3375"/>
      <w:bookmarkEnd w:id="3376"/>
      <w:bookmarkEnd w:id="3377"/>
      <w:bookmarkEnd w:id="3378"/>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3379" w:name="_Toc157434938"/>
      <w:bookmarkStart w:id="3380" w:name="_Toc157436653"/>
      <w:bookmarkStart w:id="3381" w:name="_Toc157440493"/>
      <w:bookmarkStart w:id="3382" w:name="_Toc160650196"/>
      <w:bookmarkStart w:id="3383" w:name="_Toc160652071"/>
      <w:r w:rsidRPr="00D3062E">
        <w:rPr>
          <w:noProof/>
          <w:lang w:eastAsia="zh-CN"/>
        </w:rPr>
        <w:t>6.10</w:t>
      </w:r>
      <w:r w:rsidRPr="00D3062E">
        <w:t>.2</w:t>
      </w:r>
      <w:r w:rsidRPr="00D3062E">
        <w:tab/>
        <w:t>Usage of HTTP</w:t>
      </w:r>
      <w:bookmarkEnd w:id="3379"/>
      <w:bookmarkEnd w:id="3380"/>
      <w:bookmarkEnd w:id="3381"/>
      <w:bookmarkEnd w:id="3382"/>
      <w:bookmarkEnd w:id="3383"/>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3384" w:name="_Toc157434939"/>
      <w:bookmarkStart w:id="3385" w:name="_Toc157436654"/>
      <w:bookmarkStart w:id="3386" w:name="_Toc157440494"/>
      <w:bookmarkStart w:id="3387" w:name="_Toc160650197"/>
      <w:bookmarkStart w:id="3388" w:name="_Toc160652072"/>
      <w:r w:rsidRPr="00D3062E">
        <w:rPr>
          <w:noProof/>
          <w:lang w:eastAsia="zh-CN"/>
        </w:rPr>
        <w:t>6.10</w:t>
      </w:r>
      <w:r w:rsidRPr="00D3062E">
        <w:t>.3</w:t>
      </w:r>
      <w:r w:rsidRPr="00D3062E">
        <w:tab/>
        <w:t>Resources</w:t>
      </w:r>
      <w:bookmarkEnd w:id="3384"/>
      <w:bookmarkEnd w:id="3385"/>
      <w:bookmarkEnd w:id="3386"/>
      <w:bookmarkEnd w:id="3387"/>
      <w:bookmarkEnd w:id="3388"/>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3389" w:name="_Toc157434940"/>
      <w:bookmarkStart w:id="3390" w:name="_Toc157436655"/>
      <w:bookmarkStart w:id="3391" w:name="_Toc157440495"/>
      <w:bookmarkStart w:id="3392" w:name="_Toc160650198"/>
      <w:bookmarkStart w:id="3393" w:name="_Toc160652073"/>
      <w:r w:rsidRPr="00D3062E">
        <w:rPr>
          <w:noProof/>
          <w:lang w:eastAsia="zh-CN"/>
        </w:rPr>
        <w:t>6.10</w:t>
      </w:r>
      <w:r w:rsidRPr="00D3062E">
        <w:t>.4</w:t>
      </w:r>
      <w:r w:rsidRPr="00D3062E">
        <w:tab/>
        <w:t>Custom Operations without associated resources</w:t>
      </w:r>
      <w:bookmarkEnd w:id="3389"/>
      <w:bookmarkEnd w:id="3390"/>
      <w:bookmarkEnd w:id="3391"/>
      <w:bookmarkEnd w:id="3392"/>
      <w:bookmarkEnd w:id="3393"/>
    </w:p>
    <w:p w14:paraId="7FE72520" w14:textId="77777777" w:rsidR="009A4BE1" w:rsidRPr="00D3062E" w:rsidRDefault="009A4BE1" w:rsidP="009A4BE1">
      <w:pPr>
        <w:pStyle w:val="41"/>
      </w:pPr>
      <w:bookmarkStart w:id="3394" w:name="_Toc157434941"/>
      <w:bookmarkStart w:id="3395" w:name="_Toc157436656"/>
      <w:bookmarkStart w:id="3396" w:name="_Toc157440496"/>
      <w:bookmarkStart w:id="3397" w:name="_Toc160650199"/>
      <w:bookmarkStart w:id="3398" w:name="_Toc160652074"/>
      <w:r w:rsidRPr="00D3062E">
        <w:rPr>
          <w:noProof/>
          <w:lang w:eastAsia="zh-CN"/>
        </w:rPr>
        <w:t>6.10</w:t>
      </w:r>
      <w:r w:rsidRPr="00D3062E">
        <w:t>.4.1</w:t>
      </w:r>
      <w:r w:rsidRPr="00D3062E">
        <w:tab/>
        <w:t>Overview</w:t>
      </w:r>
      <w:bookmarkEnd w:id="3394"/>
      <w:bookmarkEnd w:id="3395"/>
      <w:bookmarkEnd w:id="3396"/>
      <w:bookmarkEnd w:id="3397"/>
      <w:bookmarkEnd w:id="3398"/>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078" type="#_x0000_t75" alt="" style="width:480pt;height:96pt;mso-width-percent:0;mso-height-percent:0;mso-width-percent:0;mso-height-percent:0" o:ole="">
            <v:imagedata r:id="rId130" o:title=""/>
          </v:shape>
          <o:OLEObject Type="Embed" ProgID="Word.Document.8" ShapeID="_x0000_i1078" DrawAspect="Content" ObjectID="_1771264818" r:id="rId131">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lastRenderedPageBreak/>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3399" w:name="_Toc157434942"/>
      <w:bookmarkStart w:id="3400" w:name="_Toc157436657"/>
      <w:bookmarkStart w:id="3401" w:name="_Toc157440497"/>
      <w:bookmarkStart w:id="3402" w:name="_Toc160650200"/>
      <w:bookmarkStart w:id="3403" w:name="_Toc160652075"/>
      <w:r w:rsidRPr="00D3062E">
        <w:rPr>
          <w:noProof/>
          <w:lang w:eastAsia="zh-CN"/>
        </w:rPr>
        <w:t>6.10</w:t>
      </w:r>
      <w:r w:rsidRPr="00D3062E">
        <w:t>.4.2</w:t>
      </w:r>
      <w:r w:rsidRPr="00D3062E">
        <w:tab/>
        <w:t>Operation: Request</w:t>
      </w:r>
      <w:bookmarkEnd w:id="3399"/>
      <w:bookmarkEnd w:id="3400"/>
      <w:bookmarkEnd w:id="3401"/>
      <w:bookmarkEnd w:id="3402"/>
      <w:bookmarkEnd w:id="3403"/>
    </w:p>
    <w:p w14:paraId="79C0ACBA" w14:textId="77777777" w:rsidR="009A4BE1" w:rsidRPr="00D3062E" w:rsidRDefault="009A4BE1" w:rsidP="009A4BE1">
      <w:pPr>
        <w:pStyle w:val="51"/>
      </w:pPr>
      <w:bookmarkStart w:id="3404" w:name="_Toc157434943"/>
      <w:bookmarkStart w:id="3405" w:name="_Toc157436658"/>
      <w:bookmarkStart w:id="3406" w:name="_Toc157440498"/>
      <w:bookmarkStart w:id="3407" w:name="_Toc160650201"/>
      <w:bookmarkStart w:id="3408" w:name="_Toc160652076"/>
      <w:r w:rsidRPr="00D3062E">
        <w:rPr>
          <w:noProof/>
          <w:lang w:eastAsia="zh-CN"/>
        </w:rPr>
        <w:t>6.10</w:t>
      </w:r>
      <w:r w:rsidRPr="00D3062E">
        <w:t>.4.2.1</w:t>
      </w:r>
      <w:r w:rsidRPr="00D3062E">
        <w:tab/>
        <w:t>Description</w:t>
      </w:r>
      <w:bookmarkEnd w:id="3404"/>
      <w:bookmarkEnd w:id="3405"/>
      <w:bookmarkEnd w:id="3406"/>
      <w:bookmarkEnd w:id="3407"/>
      <w:bookmarkEnd w:id="3408"/>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3409" w:name="_Toc157434945"/>
      <w:bookmarkStart w:id="3410" w:name="_Toc157436660"/>
      <w:bookmarkStart w:id="3411" w:name="_Toc157440500"/>
      <w:bookmarkStart w:id="3412" w:name="_Toc157434944"/>
      <w:bookmarkStart w:id="3413" w:name="_Toc157436659"/>
      <w:bookmarkStart w:id="3414" w:name="_Toc157440499"/>
      <w:bookmarkStart w:id="3415" w:name="_Toc160650202"/>
      <w:bookmarkStart w:id="3416" w:name="_Toc160652077"/>
      <w:r w:rsidRPr="00D3062E">
        <w:rPr>
          <w:noProof/>
          <w:lang w:eastAsia="zh-CN"/>
        </w:rPr>
        <w:t>6.10</w:t>
      </w:r>
      <w:r w:rsidRPr="00D3062E">
        <w:t>.4.2.2</w:t>
      </w:r>
      <w:r w:rsidRPr="00D3062E">
        <w:tab/>
        <w:t>Operation Definition</w:t>
      </w:r>
      <w:bookmarkEnd w:id="3412"/>
      <w:bookmarkEnd w:id="3413"/>
      <w:bookmarkEnd w:id="3414"/>
      <w:bookmarkEnd w:id="3415"/>
      <w:bookmarkEnd w:id="3416"/>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Change w:id="3417">
          <w:tblGrid>
            <w:gridCol w:w="1836"/>
            <w:gridCol w:w="425"/>
            <w:gridCol w:w="1134"/>
            <w:gridCol w:w="1418"/>
            <w:gridCol w:w="4810"/>
          </w:tblGrid>
        </w:tblGridChange>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lastRenderedPageBreak/>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3418" w:name="_Toc157434946"/>
      <w:bookmarkStart w:id="3419" w:name="_Toc157436661"/>
      <w:bookmarkStart w:id="3420" w:name="_Toc157440501"/>
      <w:bookmarkStart w:id="3421" w:name="_Toc160650203"/>
      <w:bookmarkStart w:id="3422" w:name="_Toc160652078"/>
      <w:bookmarkEnd w:id="3409"/>
      <w:bookmarkEnd w:id="3410"/>
      <w:bookmarkEnd w:id="3411"/>
      <w:r w:rsidRPr="00D3062E">
        <w:rPr>
          <w:noProof/>
          <w:lang w:eastAsia="zh-CN"/>
        </w:rPr>
        <w:t>6.10</w:t>
      </w:r>
      <w:r w:rsidRPr="00D3062E">
        <w:t>.5</w:t>
      </w:r>
      <w:r w:rsidRPr="00D3062E">
        <w:tab/>
        <w:t>Notifications</w:t>
      </w:r>
      <w:bookmarkEnd w:id="3421"/>
      <w:bookmarkEnd w:id="3422"/>
    </w:p>
    <w:p w14:paraId="4E193EC2" w14:textId="77777777" w:rsidR="00311EA5" w:rsidRPr="00D3062E" w:rsidRDefault="00311EA5" w:rsidP="00311EA5">
      <w:pPr>
        <w:pStyle w:val="41"/>
      </w:pPr>
      <w:bookmarkStart w:id="3423" w:name="_Toc160650204"/>
      <w:bookmarkStart w:id="3424" w:name="_Toc160652079"/>
      <w:r w:rsidRPr="00D3062E">
        <w:rPr>
          <w:noProof/>
          <w:lang w:eastAsia="zh-CN"/>
        </w:rPr>
        <w:t>6.10</w:t>
      </w:r>
      <w:r w:rsidRPr="00D3062E">
        <w:t>.5.1</w:t>
      </w:r>
      <w:r w:rsidRPr="00D3062E">
        <w:tab/>
        <w:t>General</w:t>
      </w:r>
      <w:bookmarkEnd w:id="3423"/>
      <w:bookmarkEnd w:id="3424"/>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3425" w:name="_Toc160650205"/>
      <w:bookmarkStart w:id="3426" w:name="_Toc160652080"/>
      <w:r w:rsidRPr="00D3062E">
        <w:rPr>
          <w:noProof/>
          <w:lang w:eastAsia="zh-CN"/>
        </w:rPr>
        <w:t>6.10</w:t>
      </w:r>
      <w:r w:rsidRPr="00D3062E">
        <w:t>.5.2</w:t>
      </w:r>
      <w:r w:rsidRPr="00D3062E">
        <w:tab/>
        <w:t>Network Slice Adaptation Status Notification</w:t>
      </w:r>
      <w:bookmarkEnd w:id="3425"/>
      <w:bookmarkEnd w:id="3426"/>
    </w:p>
    <w:p w14:paraId="4B1C4B6B" w14:textId="77777777" w:rsidR="00311EA5" w:rsidRPr="00D3062E" w:rsidRDefault="00311EA5" w:rsidP="00311EA5">
      <w:pPr>
        <w:pStyle w:val="51"/>
        <w:rPr>
          <w:noProof/>
        </w:rPr>
      </w:pPr>
      <w:bookmarkStart w:id="3427" w:name="_Toc160650206"/>
      <w:bookmarkStart w:id="3428" w:name="_Toc160652081"/>
      <w:r w:rsidRPr="00D3062E">
        <w:rPr>
          <w:noProof/>
          <w:lang w:eastAsia="zh-CN"/>
        </w:rPr>
        <w:t>6.10</w:t>
      </w:r>
      <w:r w:rsidRPr="00D3062E">
        <w:t>.5.2</w:t>
      </w:r>
      <w:r w:rsidRPr="00D3062E">
        <w:rPr>
          <w:noProof/>
        </w:rPr>
        <w:t>.1</w:t>
      </w:r>
      <w:r w:rsidRPr="00D3062E">
        <w:rPr>
          <w:noProof/>
        </w:rPr>
        <w:tab/>
        <w:t>Description</w:t>
      </w:r>
      <w:bookmarkEnd w:id="3427"/>
      <w:bookmarkEnd w:id="3428"/>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3429" w:name="_Toc160650207"/>
      <w:bookmarkStart w:id="3430" w:name="_Toc160652082"/>
      <w:r w:rsidRPr="00D3062E">
        <w:rPr>
          <w:noProof/>
          <w:lang w:eastAsia="zh-CN"/>
        </w:rPr>
        <w:t>6.10</w:t>
      </w:r>
      <w:r w:rsidRPr="00D3062E">
        <w:t>.5.2</w:t>
      </w:r>
      <w:r w:rsidRPr="00D3062E">
        <w:rPr>
          <w:noProof/>
        </w:rPr>
        <w:t>.2</w:t>
      </w:r>
      <w:r w:rsidRPr="00D3062E">
        <w:rPr>
          <w:noProof/>
        </w:rPr>
        <w:tab/>
        <w:t>Target URI</w:t>
      </w:r>
      <w:bookmarkEnd w:id="3429"/>
      <w:bookmarkEnd w:id="3430"/>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3431" w:name="_Toc160650208"/>
      <w:bookmarkStart w:id="3432" w:name="_Toc160652083"/>
      <w:r w:rsidRPr="00D3062E">
        <w:rPr>
          <w:noProof/>
          <w:lang w:eastAsia="zh-CN"/>
        </w:rPr>
        <w:t>6.10</w:t>
      </w:r>
      <w:r w:rsidRPr="00D3062E">
        <w:t>.5.2</w:t>
      </w:r>
      <w:r w:rsidRPr="00D3062E">
        <w:rPr>
          <w:noProof/>
        </w:rPr>
        <w:t>.3</w:t>
      </w:r>
      <w:r w:rsidRPr="00D3062E">
        <w:rPr>
          <w:noProof/>
        </w:rPr>
        <w:tab/>
        <w:t>Standard Methods</w:t>
      </w:r>
      <w:bookmarkEnd w:id="3431"/>
      <w:bookmarkEnd w:id="3432"/>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lastRenderedPageBreak/>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3433" w:name="_Toc160650209"/>
      <w:bookmarkStart w:id="3434" w:name="_Toc160652084"/>
      <w:r w:rsidRPr="00D3062E">
        <w:rPr>
          <w:noProof/>
          <w:lang w:eastAsia="zh-CN"/>
        </w:rPr>
        <w:t>6.10</w:t>
      </w:r>
      <w:r w:rsidRPr="00D3062E">
        <w:t>.6</w:t>
      </w:r>
      <w:r w:rsidRPr="00D3062E">
        <w:tab/>
        <w:t>Data Model</w:t>
      </w:r>
      <w:bookmarkEnd w:id="3418"/>
      <w:bookmarkEnd w:id="3419"/>
      <w:bookmarkEnd w:id="3420"/>
      <w:bookmarkEnd w:id="3433"/>
      <w:bookmarkEnd w:id="3434"/>
    </w:p>
    <w:p w14:paraId="62B06F3F" w14:textId="77777777" w:rsidR="00311EA5" w:rsidRPr="00D3062E" w:rsidRDefault="00311EA5" w:rsidP="00311EA5">
      <w:pPr>
        <w:pStyle w:val="41"/>
      </w:pPr>
      <w:bookmarkStart w:id="3435" w:name="_Toc157434948"/>
      <w:bookmarkStart w:id="3436" w:name="_Toc157436663"/>
      <w:bookmarkStart w:id="3437" w:name="_Toc157440503"/>
      <w:bookmarkStart w:id="3438" w:name="_Toc160650210"/>
      <w:bookmarkStart w:id="3439" w:name="_Toc160652085"/>
      <w:r w:rsidRPr="00D3062E">
        <w:rPr>
          <w:noProof/>
          <w:lang w:eastAsia="zh-CN"/>
        </w:rPr>
        <w:t>6.10</w:t>
      </w:r>
      <w:r w:rsidRPr="00D3062E">
        <w:t>.6.1</w:t>
      </w:r>
      <w:r w:rsidRPr="00D3062E">
        <w:tab/>
        <w:t>General</w:t>
      </w:r>
      <w:bookmarkEnd w:id="3438"/>
      <w:bookmarkEnd w:id="3439"/>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lastRenderedPageBreak/>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3440" w:name="_Toc160650211"/>
      <w:bookmarkStart w:id="3441" w:name="_Toc160652086"/>
      <w:r w:rsidRPr="00D3062E">
        <w:rPr>
          <w:noProof/>
          <w:lang w:eastAsia="zh-CN"/>
        </w:rPr>
        <w:t>6.10</w:t>
      </w:r>
      <w:r w:rsidRPr="00D3062E">
        <w:rPr>
          <w:lang w:val="en-US"/>
        </w:rPr>
        <w:t>.6.2</w:t>
      </w:r>
      <w:r w:rsidRPr="00D3062E">
        <w:rPr>
          <w:lang w:val="en-US"/>
        </w:rPr>
        <w:tab/>
        <w:t>Structured data types</w:t>
      </w:r>
      <w:bookmarkEnd w:id="3435"/>
      <w:bookmarkEnd w:id="3436"/>
      <w:bookmarkEnd w:id="3437"/>
      <w:bookmarkEnd w:id="3440"/>
      <w:bookmarkEnd w:id="3441"/>
    </w:p>
    <w:p w14:paraId="6DFB02EF" w14:textId="77777777" w:rsidR="009A4BE1" w:rsidRPr="00D3062E" w:rsidRDefault="009A4BE1" w:rsidP="009A4BE1">
      <w:pPr>
        <w:pStyle w:val="51"/>
      </w:pPr>
      <w:bookmarkStart w:id="3442" w:name="_Toc157434949"/>
      <w:bookmarkStart w:id="3443" w:name="_Toc157436664"/>
      <w:bookmarkStart w:id="3444" w:name="_Toc157440504"/>
      <w:bookmarkStart w:id="3445" w:name="_Toc160650212"/>
      <w:bookmarkStart w:id="3446" w:name="_Toc160652087"/>
      <w:r w:rsidRPr="00D3062E">
        <w:rPr>
          <w:noProof/>
          <w:lang w:eastAsia="zh-CN"/>
        </w:rPr>
        <w:t>6.10</w:t>
      </w:r>
      <w:r w:rsidRPr="00D3062E">
        <w:t>.6.2.1</w:t>
      </w:r>
      <w:r w:rsidRPr="00D3062E">
        <w:tab/>
        <w:t>Introduction</w:t>
      </w:r>
      <w:bookmarkEnd w:id="3442"/>
      <w:bookmarkEnd w:id="3443"/>
      <w:bookmarkEnd w:id="3444"/>
      <w:bookmarkEnd w:id="3445"/>
      <w:bookmarkEnd w:id="3446"/>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3447" w:name="_Toc157434952"/>
      <w:bookmarkStart w:id="3448" w:name="_Toc157436667"/>
      <w:bookmarkStart w:id="3449" w:name="_Toc157440507"/>
      <w:bookmarkStart w:id="3450" w:name="_Toc157434950"/>
      <w:bookmarkStart w:id="3451" w:name="_Toc157436665"/>
      <w:bookmarkStart w:id="3452" w:name="_Toc157440505"/>
      <w:bookmarkStart w:id="3453" w:name="_Toc160650213"/>
      <w:bookmarkStart w:id="3454" w:name="_Toc160652088"/>
      <w:r w:rsidRPr="00D3062E">
        <w:rPr>
          <w:noProof/>
          <w:lang w:eastAsia="zh-CN"/>
        </w:rPr>
        <w:lastRenderedPageBreak/>
        <w:t>6.10</w:t>
      </w:r>
      <w:r w:rsidRPr="00D3062E">
        <w:t>.6.2.2</w:t>
      </w:r>
      <w:r w:rsidRPr="00D3062E">
        <w:tab/>
        <w:t>Type: NwSliceAdptInfo</w:t>
      </w:r>
      <w:bookmarkEnd w:id="3450"/>
      <w:bookmarkEnd w:id="3451"/>
      <w:bookmarkEnd w:id="3452"/>
      <w:bookmarkEnd w:id="3453"/>
      <w:bookmarkEnd w:id="3454"/>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3455" w:name="_Hlk69382685"/>
            <w:r w:rsidRPr="00D3062E">
              <w:t xml:space="preserve">Contains the list of the identifier(s) the VAL UE(s) within the VAL service to which the slice adaptation request </w:t>
            </w:r>
            <w:bookmarkEnd w:id="3455"/>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311EA5" w:rsidRPr="00D3062E" w14:paraId="284BF2DD" w14:textId="77777777" w:rsidTr="003C3912">
        <w:trPr>
          <w:jc w:val="center"/>
        </w:trPr>
        <w:tc>
          <w:tcPr>
            <w:tcW w:w="1410" w:type="dxa"/>
            <w:vAlign w:val="center"/>
          </w:tcPr>
          <w:p w14:paraId="6E1C3AB1" w14:textId="77777777" w:rsidR="00311EA5" w:rsidRPr="00D3062E" w:rsidRDefault="00311EA5" w:rsidP="003C3912">
            <w:pPr>
              <w:pStyle w:val="TAL"/>
            </w:pPr>
            <w:r w:rsidRPr="00D3062E">
              <w:t>monNetSliceIds</w:t>
            </w:r>
          </w:p>
        </w:tc>
        <w:tc>
          <w:tcPr>
            <w:tcW w:w="1562" w:type="dxa"/>
            <w:vAlign w:val="center"/>
          </w:tcPr>
          <w:p w14:paraId="4C047FA0" w14:textId="77777777" w:rsidR="00311EA5" w:rsidRPr="00D3062E" w:rsidRDefault="00311EA5" w:rsidP="003C3912">
            <w:pPr>
              <w:pStyle w:val="TAL"/>
            </w:pPr>
            <w:r w:rsidRPr="00D3062E">
              <w:t>array(NetSliceId)</w:t>
            </w:r>
          </w:p>
        </w:tc>
        <w:tc>
          <w:tcPr>
            <w:tcW w:w="425" w:type="dxa"/>
            <w:vAlign w:val="center"/>
          </w:tcPr>
          <w:p w14:paraId="63A1098B" w14:textId="77777777" w:rsidR="00311EA5" w:rsidRPr="00D3062E" w:rsidRDefault="00311EA5" w:rsidP="003C3912">
            <w:pPr>
              <w:pStyle w:val="TAC"/>
            </w:pPr>
            <w:r w:rsidRPr="00D3062E">
              <w:t>O</w:t>
            </w:r>
          </w:p>
        </w:tc>
        <w:tc>
          <w:tcPr>
            <w:tcW w:w="1134" w:type="dxa"/>
            <w:vAlign w:val="center"/>
          </w:tcPr>
          <w:p w14:paraId="33F81355" w14:textId="77777777" w:rsidR="00311EA5" w:rsidRPr="00D3062E" w:rsidRDefault="00311EA5" w:rsidP="003C3912">
            <w:pPr>
              <w:pStyle w:val="TAC"/>
            </w:pPr>
            <w:r w:rsidRPr="00D3062E">
              <w:t>0..1</w:t>
            </w:r>
          </w:p>
        </w:tc>
        <w:tc>
          <w:tcPr>
            <w:tcW w:w="3686" w:type="dxa"/>
            <w:vAlign w:val="center"/>
          </w:tcPr>
          <w:p w14:paraId="4F0A64B1" w14:textId="77777777" w:rsidR="00311EA5" w:rsidRPr="00D3062E" w:rsidRDefault="00311EA5" w:rsidP="003C3912">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77777777" w:rsidR="00311EA5" w:rsidRPr="00D3062E" w:rsidRDefault="00311EA5" w:rsidP="003C3912">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3456" w:name="_Toc157434951"/>
      <w:bookmarkStart w:id="3457" w:name="_Toc157436666"/>
      <w:bookmarkStart w:id="3458"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3459" w:name="_Toc160650214"/>
      <w:bookmarkStart w:id="3460" w:name="_Toc160652089"/>
      <w:r w:rsidRPr="00D3062E">
        <w:rPr>
          <w:noProof/>
          <w:lang w:eastAsia="zh-CN"/>
        </w:rPr>
        <w:t>6.10</w:t>
      </w:r>
      <w:r w:rsidRPr="00D3062E">
        <w:t>.6.2.3</w:t>
      </w:r>
      <w:r w:rsidRPr="00D3062E">
        <w:tab/>
        <w:t>Type: AdaptThreshold</w:t>
      </w:r>
      <w:bookmarkEnd w:id="3456"/>
      <w:bookmarkEnd w:id="3457"/>
      <w:bookmarkEnd w:id="3458"/>
      <w:bookmarkEnd w:id="3459"/>
      <w:bookmarkEnd w:id="3460"/>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3461" w:name="_Toc160650215"/>
      <w:bookmarkStart w:id="3462" w:name="_Toc160652090"/>
      <w:r w:rsidRPr="00D3062E">
        <w:rPr>
          <w:noProof/>
          <w:lang w:eastAsia="zh-CN"/>
        </w:rPr>
        <w:lastRenderedPageBreak/>
        <w:t>6.10</w:t>
      </w:r>
      <w:r w:rsidRPr="00D3062E">
        <w:t>.6.2.4</w:t>
      </w:r>
      <w:r w:rsidRPr="00D3062E">
        <w:tab/>
        <w:t>Type: AdaptStatusNotif</w:t>
      </w:r>
      <w:bookmarkEnd w:id="3461"/>
      <w:bookmarkEnd w:id="3462"/>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3463" w:name="_Toc160650216"/>
      <w:bookmarkStart w:id="3464" w:name="_Toc160652091"/>
      <w:r w:rsidRPr="00D3062E">
        <w:rPr>
          <w:noProof/>
          <w:lang w:eastAsia="zh-CN"/>
        </w:rPr>
        <w:t>6.10</w:t>
      </w:r>
      <w:r w:rsidRPr="00D3062E">
        <w:rPr>
          <w:lang w:val="en-US"/>
        </w:rPr>
        <w:t>.6.3</w:t>
      </w:r>
      <w:r w:rsidRPr="00D3062E">
        <w:rPr>
          <w:lang w:val="en-US"/>
        </w:rPr>
        <w:tab/>
        <w:t>Simple data types and enumerations</w:t>
      </w:r>
      <w:bookmarkEnd w:id="3447"/>
      <w:bookmarkEnd w:id="3448"/>
      <w:bookmarkEnd w:id="3449"/>
      <w:bookmarkEnd w:id="3463"/>
      <w:bookmarkEnd w:id="3464"/>
    </w:p>
    <w:p w14:paraId="2DE62AE3" w14:textId="77777777" w:rsidR="009A4BE1" w:rsidRPr="00D3062E" w:rsidRDefault="009A4BE1" w:rsidP="009A4BE1">
      <w:pPr>
        <w:pStyle w:val="51"/>
      </w:pPr>
      <w:bookmarkStart w:id="3465" w:name="_Toc157434953"/>
      <w:bookmarkStart w:id="3466" w:name="_Toc157436668"/>
      <w:bookmarkStart w:id="3467" w:name="_Toc157440508"/>
      <w:bookmarkStart w:id="3468" w:name="_Toc160650217"/>
      <w:bookmarkStart w:id="3469" w:name="_Toc160652092"/>
      <w:r w:rsidRPr="00D3062E">
        <w:rPr>
          <w:noProof/>
          <w:lang w:eastAsia="zh-CN"/>
        </w:rPr>
        <w:t>6.10</w:t>
      </w:r>
      <w:r w:rsidRPr="00D3062E">
        <w:t>.6.3.1</w:t>
      </w:r>
      <w:r w:rsidRPr="00D3062E">
        <w:tab/>
        <w:t>Introduction</w:t>
      </w:r>
      <w:bookmarkEnd w:id="3465"/>
      <w:bookmarkEnd w:id="3466"/>
      <w:bookmarkEnd w:id="3467"/>
      <w:bookmarkEnd w:id="3468"/>
      <w:bookmarkEnd w:id="3469"/>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3470" w:name="_Toc157434955"/>
      <w:bookmarkStart w:id="3471" w:name="_Toc157436670"/>
      <w:bookmarkStart w:id="3472" w:name="_Toc157440510"/>
      <w:bookmarkStart w:id="3473" w:name="_Toc160650218"/>
      <w:bookmarkStart w:id="3474" w:name="_Toc160652093"/>
      <w:r w:rsidRPr="00D3062E">
        <w:rPr>
          <w:noProof/>
          <w:lang w:eastAsia="zh-CN"/>
        </w:rPr>
        <w:t>6.10</w:t>
      </w:r>
      <w:r w:rsidRPr="00D3062E">
        <w:t>.6.3.2</w:t>
      </w:r>
      <w:r w:rsidRPr="00D3062E">
        <w:tab/>
        <w:t>Simple data types</w:t>
      </w:r>
      <w:bookmarkEnd w:id="3473"/>
      <w:bookmarkEnd w:id="3474"/>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3475" w:name="_Toc157434956"/>
      <w:bookmarkStart w:id="3476" w:name="_Toc157436671"/>
      <w:bookmarkStart w:id="3477" w:name="_Toc157440511"/>
      <w:bookmarkStart w:id="3478" w:name="_Toc160650219"/>
      <w:bookmarkStart w:id="3479" w:name="_Toc160652094"/>
      <w:bookmarkEnd w:id="3470"/>
      <w:bookmarkEnd w:id="3471"/>
      <w:bookmarkEnd w:id="3472"/>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478"/>
      <w:bookmarkEnd w:id="3479"/>
    </w:p>
    <w:p w14:paraId="0E0F4860" w14:textId="77777777" w:rsidR="00311EA5" w:rsidRPr="00D3062E" w:rsidRDefault="00311EA5" w:rsidP="00311EA5">
      <w:pPr>
        <w:pStyle w:val="51"/>
      </w:pPr>
      <w:bookmarkStart w:id="3480" w:name="_Toc119957547"/>
      <w:bookmarkStart w:id="3481" w:name="_Toc119958071"/>
      <w:bookmarkStart w:id="3482" w:name="_Toc120568807"/>
      <w:bookmarkStart w:id="3483" w:name="_Toc120569045"/>
      <w:bookmarkStart w:id="3484" w:name="_Toc120569929"/>
      <w:bookmarkStart w:id="3485" w:name="_Toc138692202"/>
      <w:bookmarkStart w:id="3486" w:name="_Toc160650220"/>
      <w:bookmarkStart w:id="3487" w:name="_Toc160652095"/>
      <w:r w:rsidRPr="00D3062E">
        <w:rPr>
          <w:noProof/>
          <w:lang w:eastAsia="zh-CN"/>
        </w:rPr>
        <w:t>6.10</w:t>
      </w:r>
      <w:r w:rsidRPr="00D3062E">
        <w:rPr>
          <w:lang w:val="en-US"/>
        </w:rPr>
        <w:t>.6.4</w:t>
      </w:r>
      <w:r w:rsidRPr="00D3062E">
        <w:t>.1</w:t>
      </w:r>
      <w:r w:rsidRPr="00D3062E">
        <w:tab/>
        <w:t xml:space="preserve">Type: </w:t>
      </w:r>
      <w:bookmarkEnd w:id="3480"/>
      <w:bookmarkEnd w:id="3481"/>
      <w:bookmarkEnd w:id="3482"/>
      <w:bookmarkEnd w:id="3483"/>
      <w:bookmarkEnd w:id="3484"/>
      <w:bookmarkEnd w:id="3485"/>
      <w:r w:rsidRPr="00D3062E">
        <w:rPr>
          <w:lang w:eastAsia="zh-CN"/>
        </w:rPr>
        <w:t>ProblemDetailsSliceAdapt</w:t>
      </w:r>
      <w:bookmarkEnd w:id="3486"/>
      <w:bookmarkEnd w:id="3487"/>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3488" w:name="_Toc160650221"/>
      <w:bookmarkStart w:id="3489" w:name="_Toc160652096"/>
      <w:r w:rsidRPr="00D3062E">
        <w:rPr>
          <w:noProof/>
          <w:lang w:eastAsia="zh-CN"/>
        </w:rPr>
        <w:t>6.10</w:t>
      </w:r>
      <w:r w:rsidRPr="00D3062E">
        <w:t>.6.5</w:t>
      </w:r>
      <w:r w:rsidRPr="00D3062E">
        <w:tab/>
        <w:t>Binary data</w:t>
      </w:r>
      <w:bookmarkEnd w:id="3475"/>
      <w:bookmarkEnd w:id="3476"/>
      <w:bookmarkEnd w:id="3477"/>
      <w:bookmarkEnd w:id="3488"/>
      <w:bookmarkEnd w:id="3489"/>
    </w:p>
    <w:p w14:paraId="407DA46A" w14:textId="77777777" w:rsidR="009A4BE1" w:rsidRPr="00D3062E" w:rsidRDefault="009A4BE1" w:rsidP="009A4BE1">
      <w:pPr>
        <w:pStyle w:val="51"/>
      </w:pPr>
      <w:bookmarkStart w:id="3490" w:name="_Toc157434957"/>
      <w:bookmarkStart w:id="3491" w:name="_Toc157436672"/>
      <w:bookmarkStart w:id="3492" w:name="_Toc157440512"/>
      <w:bookmarkStart w:id="3493" w:name="_Toc160650222"/>
      <w:bookmarkStart w:id="3494" w:name="_Toc160652097"/>
      <w:r w:rsidRPr="00D3062E">
        <w:rPr>
          <w:noProof/>
          <w:lang w:eastAsia="zh-CN"/>
        </w:rPr>
        <w:t>6.10</w:t>
      </w:r>
      <w:r w:rsidRPr="00D3062E">
        <w:t>.6.5.1</w:t>
      </w:r>
      <w:r w:rsidRPr="00D3062E">
        <w:tab/>
        <w:t>Binary Data Types</w:t>
      </w:r>
      <w:bookmarkEnd w:id="3490"/>
      <w:bookmarkEnd w:id="3491"/>
      <w:bookmarkEnd w:id="3492"/>
      <w:bookmarkEnd w:id="3493"/>
      <w:bookmarkEnd w:id="3494"/>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3495" w:name="_Toc157434958"/>
      <w:bookmarkStart w:id="3496" w:name="_Toc157436673"/>
      <w:bookmarkStart w:id="3497" w:name="_Toc157440513"/>
      <w:bookmarkStart w:id="3498" w:name="_Toc160650223"/>
      <w:bookmarkStart w:id="3499" w:name="_Toc160652098"/>
      <w:r w:rsidRPr="00D3062E">
        <w:rPr>
          <w:noProof/>
          <w:lang w:eastAsia="zh-CN"/>
        </w:rPr>
        <w:lastRenderedPageBreak/>
        <w:t>6.10</w:t>
      </w:r>
      <w:r w:rsidRPr="00D3062E">
        <w:t>.7</w:t>
      </w:r>
      <w:r w:rsidRPr="00D3062E">
        <w:tab/>
        <w:t>Error Handling</w:t>
      </w:r>
      <w:bookmarkEnd w:id="3495"/>
      <w:bookmarkEnd w:id="3496"/>
      <w:bookmarkEnd w:id="3497"/>
      <w:bookmarkEnd w:id="3498"/>
      <w:bookmarkEnd w:id="3499"/>
    </w:p>
    <w:p w14:paraId="4A41700C" w14:textId="77777777" w:rsidR="009A4BE1" w:rsidRPr="00D3062E" w:rsidRDefault="009A4BE1" w:rsidP="009A4BE1">
      <w:pPr>
        <w:pStyle w:val="41"/>
      </w:pPr>
      <w:bookmarkStart w:id="3500" w:name="_Toc157434959"/>
      <w:bookmarkStart w:id="3501" w:name="_Toc157436674"/>
      <w:bookmarkStart w:id="3502" w:name="_Toc157440514"/>
      <w:bookmarkStart w:id="3503" w:name="_Toc160650224"/>
      <w:bookmarkStart w:id="3504" w:name="_Toc160652099"/>
      <w:r w:rsidRPr="00D3062E">
        <w:rPr>
          <w:noProof/>
          <w:lang w:eastAsia="zh-CN"/>
        </w:rPr>
        <w:t>6.10</w:t>
      </w:r>
      <w:r w:rsidRPr="00D3062E">
        <w:t>.7.1</w:t>
      </w:r>
      <w:r w:rsidRPr="00D3062E">
        <w:tab/>
        <w:t>General</w:t>
      </w:r>
      <w:bookmarkEnd w:id="3500"/>
      <w:bookmarkEnd w:id="3501"/>
      <w:bookmarkEnd w:id="3502"/>
      <w:bookmarkEnd w:id="3503"/>
      <w:bookmarkEnd w:id="3504"/>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3505" w:name="_Toc157434960"/>
      <w:bookmarkStart w:id="3506" w:name="_Toc157436675"/>
      <w:bookmarkStart w:id="3507" w:name="_Toc157440515"/>
      <w:bookmarkStart w:id="3508" w:name="_Toc160650225"/>
      <w:bookmarkStart w:id="3509" w:name="_Toc160652100"/>
      <w:r w:rsidRPr="00D3062E">
        <w:rPr>
          <w:noProof/>
          <w:lang w:eastAsia="zh-CN"/>
        </w:rPr>
        <w:t>6.10</w:t>
      </w:r>
      <w:r w:rsidRPr="00D3062E">
        <w:t>.7.2</w:t>
      </w:r>
      <w:r w:rsidRPr="00D3062E">
        <w:tab/>
        <w:t>Protocol Errors</w:t>
      </w:r>
      <w:bookmarkEnd w:id="3505"/>
      <w:bookmarkEnd w:id="3506"/>
      <w:bookmarkEnd w:id="3507"/>
      <w:bookmarkEnd w:id="3508"/>
      <w:bookmarkEnd w:id="3509"/>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3510" w:name="_Toc157434962"/>
      <w:bookmarkStart w:id="3511" w:name="_Toc157436677"/>
      <w:bookmarkStart w:id="3512" w:name="_Toc157440517"/>
      <w:bookmarkStart w:id="3513" w:name="_Toc157434961"/>
      <w:bookmarkStart w:id="3514" w:name="_Toc157436676"/>
      <w:bookmarkStart w:id="3515" w:name="_Toc157440516"/>
      <w:bookmarkStart w:id="3516" w:name="_Toc160650226"/>
      <w:bookmarkStart w:id="3517" w:name="_Toc160652101"/>
      <w:r w:rsidRPr="00D3062E">
        <w:rPr>
          <w:noProof/>
          <w:lang w:eastAsia="zh-CN"/>
        </w:rPr>
        <w:t>6.10</w:t>
      </w:r>
      <w:r w:rsidRPr="00D3062E">
        <w:t>.7.3</w:t>
      </w:r>
      <w:r w:rsidRPr="00D3062E">
        <w:tab/>
        <w:t>Application Errors</w:t>
      </w:r>
      <w:bookmarkEnd w:id="3513"/>
      <w:bookmarkEnd w:id="3514"/>
      <w:bookmarkEnd w:id="3515"/>
      <w:bookmarkEnd w:id="3516"/>
      <w:bookmarkEnd w:id="3517"/>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3518" w:name="_Toc160650227"/>
      <w:bookmarkStart w:id="3519" w:name="_Toc160652102"/>
      <w:r w:rsidRPr="00D3062E">
        <w:rPr>
          <w:noProof/>
          <w:lang w:eastAsia="zh-CN"/>
        </w:rPr>
        <w:t>6.10</w:t>
      </w:r>
      <w:r w:rsidRPr="00D3062E">
        <w:t>.8</w:t>
      </w:r>
      <w:r w:rsidRPr="00D3062E">
        <w:rPr>
          <w:lang w:eastAsia="zh-CN"/>
        </w:rPr>
        <w:tab/>
        <w:t>Feature negotiation</w:t>
      </w:r>
      <w:bookmarkEnd w:id="3510"/>
      <w:bookmarkEnd w:id="3511"/>
      <w:bookmarkEnd w:id="3512"/>
      <w:bookmarkEnd w:id="3518"/>
      <w:bookmarkEnd w:id="3519"/>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3520" w:name="_Toc157434963"/>
      <w:bookmarkStart w:id="3521" w:name="_Toc157436678"/>
      <w:bookmarkStart w:id="3522" w:name="_Toc157440518"/>
      <w:bookmarkStart w:id="3523" w:name="_Toc160650228"/>
      <w:bookmarkStart w:id="3524" w:name="_Toc160652103"/>
      <w:r w:rsidRPr="00D3062E">
        <w:rPr>
          <w:noProof/>
          <w:lang w:eastAsia="zh-CN"/>
        </w:rPr>
        <w:t>6.10</w:t>
      </w:r>
      <w:r w:rsidRPr="00D3062E">
        <w:t>.9</w:t>
      </w:r>
      <w:r w:rsidRPr="00D3062E">
        <w:tab/>
        <w:t>Security</w:t>
      </w:r>
      <w:bookmarkEnd w:id="3520"/>
      <w:bookmarkEnd w:id="3521"/>
      <w:bookmarkEnd w:id="3522"/>
      <w:bookmarkEnd w:id="3523"/>
      <w:bookmarkEnd w:id="3524"/>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3525" w:name="_Toc157434964"/>
      <w:bookmarkStart w:id="3526" w:name="_Toc157436679"/>
      <w:bookmarkStart w:id="3527" w:name="_Toc157440519"/>
      <w:bookmarkStart w:id="3528" w:name="_Toc160650229"/>
      <w:bookmarkStart w:id="3529" w:name="_Toc160652104"/>
      <w:r w:rsidRPr="00D3062E">
        <w:rPr>
          <w:noProof/>
          <w:lang w:eastAsia="zh-CN"/>
        </w:rPr>
        <w:t>6.11</w:t>
      </w:r>
      <w:r w:rsidRPr="00D3062E">
        <w:tab/>
      </w:r>
      <w:r w:rsidRPr="00D3062E">
        <w:rPr>
          <w:lang w:val="en-US"/>
        </w:rPr>
        <w:t>NSCE_SliceCommService</w:t>
      </w:r>
      <w:r w:rsidRPr="00D3062E">
        <w:t xml:space="preserve"> API</w:t>
      </w:r>
      <w:bookmarkEnd w:id="3525"/>
      <w:bookmarkEnd w:id="3526"/>
      <w:bookmarkEnd w:id="3527"/>
      <w:bookmarkEnd w:id="3528"/>
      <w:bookmarkEnd w:id="3529"/>
    </w:p>
    <w:p w14:paraId="1239C0C7" w14:textId="77777777" w:rsidR="00091209" w:rsidRPr="00D3062E" w:rsidRDefault="00091209" w:rsidP="00091209">
      <w:pPr>
        <w:pStyle w:val="31"/>
      </w:pPr>
      <w:bookmarkStart w:id="3530" w:name="_Toc157434965"/>
      <w:bookmarkStart w:id="3531" w:name="_Toc157436680"/>
      <w:bookmarkStart w:id="3532" w:name="_Toc157440520"/>
      <w:bookmarkStart w:id="3533" w:name="_Toc160650230"/>
      <w:bookmarkStart w:id="3534" w:name="_Toc160652105"/>
      <w:r w:rsidRPr="00D3062E">
        <w:rPr>
          <w:noProof/>
          <w:lang w:eastAsia="zh-CN"/>
        </w:rPr>
        <w:t>6.11</w:t>
      </w:r>
      <w:r w:rsidRPr="00D3062E">
        <w:t>.1</w:t>
      </w:r>
      <w:r w:rsidRPr="00D3062E">
        <w:tab/>
        <w:t>Introduction</w:t>
      </w:r>
      <w:bookmarkEnd w:id="3530"/>
      <w:bookmarkEnd w:id="3531"/>
      <w:bookmarkEnd w:id="3532"/>
      <w:bookmarkEnd w:id="3533"/>
      <w:bookmarkEnd w:id="3534"/>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3535" w:name="_Toc157434966"/>
      <w:bookmarkStart w:id="3536" w:name="_Toc157436681"/>
      <w:bookmarkStart w:id="3537" w:name="_Toc157440521"/>
      <w:bookmarkStart w:id="3538" w:name="_Toc160650231"/>
      <w:bookmarkStart w:id="3539" w:name="_Toc160652106"/>
      <w:r w:rsidRPr="00D3062E">
        <w:rPr>
          <w:noProof/>
          <w:lang w:eastAsia="zh-CN"/>
        </w:rPr>
        <w:t>6.11</w:t>
      </w:r>
      <w:r w:rsidRPr="00D3062E">
        <w:t>.2</w:t>
      </w:r>
      <w:r w:rsidRPr="00D3062E">
        <w:tab/>
        <w:t>Usage of HTTP</w:t>
      </w:r>
      <w:bookmarkEnd w:id="3535"/>
      <w:bookmarkEnd w:id="3536"/>
      <w:bookmarkEnd w:id="3537"/>
      <w:bookmarkEnd w:id="3538"/>
      <w:bookmarkEnd w:id="3539"/>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3540" w:name="_Toc157434967"/>
      <w:bookmarkStart w:id="3541" w:name="_Toc157436682"/>
      <w:bookmarkStart w:id="3542" w:name="_Toc157440522"/>
      <w:bookmarkStart w:id="3543" w:name="_Toc160650232"/>
      <w:bookmarkStart w:id="3544" w:name="_Toc160652107"/>
      <w:r w:rsidRPr="00D3062E">
        <w:rPr>
          <w:noProof/>
          <w:lang w:eastAsia="zh-CN"/>
        </w:rPr>
        <w:t>6.11</w:t>
      </w:r>
      <w:r w:rsidRPr="00D3062E">
        <w:t>.3</w:t>
      </w:r>
      <w:r w:rsidRPr="00D3062E">
        <w:tab/>
        <w:t>Resources</w:t>
      </w:r>
      <w:bookmarkEnd w:id="3540"/>
      <w:bookmarkEnd w:id="3541"/>
      <w:bookmarkEnd w:id="3542"/>
      <w:bookmarkEnd w:id="3543"/>
      <w:bookmarkEnd w:id="3544"/>
    </w:p>
    <w:p w14:paraId="6212B66E" w14:textId="77777777" w:rsidR="00091209" w:rsidRPr="00D3062E" w:rsidRDefault="00091209" w:rsidP="00091209">
      <w:pPr>
        <w:pStyle w:val="41"/>
      </w:pPr>
      <w:bookmarkStart w:id="3545" w:name="_Toc157434968"/>
      <w:bookmarkStart w:id="3546" w:name="_Toc157436683"/>
      <w:bookmarkStart w:id="3547" w:name="_Toc157440523"/>
      <w:bookmarkStart w:id="3548" w:name="_Toc160650233"/>
      <w:bookmarkStart w:id="3549" w:name="_Toc160652108"/>
      <w:r w:rsidRPr="00D3062E">
        <w:rPr>
          <w:noProof/>
          <w:lang w:eastAsia="zh-CN"/>
        </w:rPr>
        <w:t>6.11</w:t>
      </w:r>
      <w:r w:rsidRPr="00D3062E">
        <w:t>.3.1</w:t>
      </w:r>
      <w:r w:rsidRPr="00D3062E">
        <w:tab/>
        <w:t>Overview</w:t>
      </w:r>
      <w:bookmarkEnd w:id="3545"/>
      <w:bookmarkEnd w:id="3546"/>
      <w:bookmarkEnd w:id="3547"/>
      <w:bookmarkEnd w:id="3548"/>
      <w:bookmarkEnd w:id="3549"/>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079" type="#_x0000_t75" alt="" style="width:480pt;height:168pt;mso-width-percent:0;mso-height-percent:0;mso-width-percent:0;mso-height-percent:0" o:ole="">
            <v:imagedata r:id="rId132" o:title=""/>
          </v:shape>
          <o:OLEObject Type="Embed" ProgID="Word.Document.8" ShapeID="_x0000_i1079" DrawAspect="Content" ObjectID="_1771264819" r:id="rId133">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3550" w:name="_Toc157434969"/>
      <w:bookmarkStart w:id="3551" w:name="_Toc157436684"/>
      <w:bookmarkStart w:id="3552" w:name="_Toc157440524"/>
      <w:bookmarkStart w:id="3553" w:name="_Toc160650234"/>
      <w:bookmarkStart w:id="3554" w:name="_Toc160652109"/>
      <w:r w:rsidRPr="00D3062E">
        <w:rPr>
          <w:noProof/>
          <w:lang w:eastAsia="zh-CN"/>
        </w:rPr>
        <w:t>6.11</w:t>
      </w:r>
      <w:r w:rsidRPr="00D3062E">
        <w:t>.3.2</w:t>
      </w:r>
      <w:r w:rsidRPr="00D3062E">
        <w:tab/>
        <w:t>Resource: Slice Related Communication Services</w:t>
      </w:r>
      <w:bookmarkEnd w:id="3550"/>
      <w:bookmarkEnd w:id="3551"/>
      <w:bookmarkEnd w:id="3552"/>
      <w:bookmarkEnd w:id="3553"/>
      <w:bookmarkEnd w:id="3554"/>
    </w:p>
    <w:p w14:paraId="3D099644" w14:textId="77777777" w:rsidR="00091209" w:rsidRPr="00D3062E" w:rsidRDefault="00091209" w:rsidP="00091209">
      <w:pPr>
        <w:pStyle w:val="51"/>
      </w:pPr>
      <w:bookmarkStart w:id="3555" w:name="_Toc157434970"/>
      <w:bookmarkStart w:id="3556" w:name="_Toc157436685"/>
      <w:bookmarkStart w:id="3557" w:name="_Toc157440525"/>
      <w:bookmarkStart w:id="3558" w:name="_Toc160650235"/>
      <w:bookmarkStart w:id="3559" w:name="_Toc160652110"/>
      <w:r w:rsidRPr="00D3062E">
        <w:rPr>
          <w:noProof/>
          <w:lang w:eastAsia="zh-CN"/>
        </w:rPr>
        <w:t>6.11</w:t>
      </w:r>
      <w:r w:rsidRPr="00D3062E">
        <w:t>.3.2.1</w:t>
      </w:r>
      <w:r w:rsidRPr="00D3062E">
        <w:tab/>
        <w:t>Description</w:t>
      </w:r>
      <w:bookmarkEnd w:id="3555"/>
      <w:bookmarkEnd w:id="3556"/>
      <w:bookmarkEnd w:id="3557"/>
      <w:bookmarkEnd w:id="3558"/>
      <w:bookmarkEnd w:id="3559"/>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3560" w:name="_Toc157434971"/>
      <w:bookmarkStart w:id="3561" w:name="_Toc157436686"/>
      <w:bookmarkStart w:id="3562" w:name="_Toc157440526"/>
      <w:bookmarkStart w:id="3563" w:name="_Toc160650236"/>
      <w:bookmarkStart w:id="3564" w:name="_Toc160652111"/>
      <w:r w:rsidRPr="00D3062E">
        <w:rPr>
          <w:noProof/>
          <w:lang w:eastAsia="zh-CN"/>
        </w:rPr>
        <w:t>6.11</w:t>
      </w:r>
      <w:r w:rsidRPr="00D3062E">
        <w:t>.3.2.2</w:t>
      </w:r>
      <w:r w:rsidRPr="00D3062E">
        <w:tab/>
        <w:t>Resource Definition</w:t>
      </w:r>
      <w:bookmarkEnd w:id="3560"/>
      <w:bookmarkEnd w:id="3561"/>
      <w:bookmarkEnd w:id="3562"/>
      <w:bookmarkEnd w:id="3563"/>
      <w:bookmarkEnd w:id="3564"/>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3565" w:name="_Toc157434972"/>
      <w:bookmarkStart w:id="3566" w:name="_Toc157436687"/>
      <w:bookmarkStart w:id="3567" w:name="_Toc157440527"/>
      <w:bookmarkStart w:id="3568" w:name="_Toc160650237"/>
      <w:bookmarkStart w:id="3569" w:name="_Toc160652112"/>
      <w:r w:rsidRPr="00D3062E">
        <w:rPr>
          <w:noProof/>
          <w:lang w:eastAsia="zh-CN"/>
        </w:rPr>
        <w:t>6.11</w:t>
      </w:r>
      <w:r w:rsidRPr="00D3062E">
        <w:t>.3.2.3</w:t>
      </w:r>
      <w:r w:rsidRPr="00D3062E">
        <w:tab/>
        <w:t>Resource Standard Methods</w:t>
      </w:r>
      <w:bookmarkEnd w:id="3565"/>
      <w:bookmarkEnd w:id="3566"/>
      <w:bookmarkEnd w:id="3567"/>
      <w:bookmarkEnd w:id="3568"/>
      <w:bookmarkEnd w:id="3569"/>
    </w:p>
    <w:p w14:paraId="53678EAD" w14:textId="77777777" w:rsidR="00091209" w:rsidRPr="00D3062E" w:rsidRDefault="00091209" w:rsidP="000B7712">
      <w:pPr>
        <w:pStyle w:val="6"/>
      </w:pPr>
      <w:bookmarkStart w:id="3570" w:name="_Toc157434973"/>
      <w:bookmarkStart w:id="3571" w:name="_Toc157436688"/>
      <w:bookmarkStart w:id="3572" w:name="_Toc157440528"/>
      <w:bookmarkStart w:id="3573" w:name="_Toc160650238"/>
      <w:bookmarkStart w:id="3574" w:name="_Toc160652113"/>
      <w:r w:rsidRPr="00D3062E">
        <w:t>6.11.3.2.3.1</w:t>
      </w:r>
      <w:r w:rsidRPr="00D3062E">
        <w:tab/>
        <w:t>POST</w:t>
      </w:r>
      <w:bookmarkEnd w:id="3570"/>
      <w:bookmarkEnd w:id="3571"/>
      <w:bookmarkEnd w:id="3572"/>
      <w:bookmarkEnd w:id="3573"/>
      <w:bookmarkEnd w:id="3574"/>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3575" w:name="_Toc157434974"/>
      <w:bookmarkStart w:id="3576" w:name="_Toc157436689"/>
      <w:bookmarkStart w:id="3577" w:name="_Toc157440529"/>
      <w:bookmarkStart w:id="3578" w:name="_Toc160650239"/>
      <w:bookmarkStart w:id="3579" w:name="_Toc160652114"/>
      <w:r w:rsidRPr="00D3062E">
        <w:rPr>
          <w:noProof/>
          <w:lang w:eastAsia="zh-CN"/>
        </w:rPr>
        <w:t>6.11</w:t>
      </w:r>
      <w:r w:rsidRPr="00D3062E">
        <w:t>.3.2.4</w:t>
      </w:r>
      <w:r w:rsidRPr="00D3062E">
        <w:tab/>
        <w:t>Resource Custom Operations</w:t>
      </w:r>
      <w:bookmarkEnd w:id="3575"/>
      <w:bookmarkEnd w:id="3576"/>
      <w:bookmarkEnd w:id="3577"/>
      <w:bookmarkEnd w:id="3578"/>
      <w:bookmarkEnd w:id="357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3580" w:name="_Toc157434975"/>
      <w:bookmarkStart w:id="3581" w:name="_Toc157436690"/>
      <w:bookmarkStart w:id="3582" w:name="_Toc157440530"/>
      <w:bookmarkStart w:id="3583" w:name="_Toc160650240"/>
      <w:bookmarkStart w:id="3584" w:name="_Toc160652115"/>
      <w:r w:rsidRPr="00D3062E">
        <w:rPr>
          <w:noProof/>
          <w:lang w:eastAsia="zh-CN"/>
        </w:rPr>
        <w:t>6.11</w:t>
      </w:r>
      <w:r w:rsidRPr="00D3062E">
        <w:t>.3.3</w:t>
      </w:r>
      <w:r w:rsidRPr="00D3062E">
        <w:tab/>
        <w:t>Resource: Individual Slice Related Communication Service</w:t>
      </w:r>
      <w:bookmarkEnd w:id="3580"/>
      <w:bookmarkEnd w:id="3581"/>
      <w:bookmarkEnd w:id="3582"/>
      <w:bookmarkEnd w:id="3583"/>
      <w:bookmarkEnd w:id="3584"/>
    </w:p>
    <w:p w14:paraId="6C0A366C" w14:textId="77777777" w:rsidR="00091209" w:rsidRPr="00D3062E" w:rsidRDefault="00091209" w:rsidP="00091209">
      <w:pPr>
        <w:pStyle w:val="51"/>
      </w:pPr>
      <w:bookmarkStart w:id="3585" w:name="_Toc157434976"/>
      <w:bookmarkStart w:id="3586" w:name="_Toc157436691"/>
      <w:bookmarkStart w:id="3587" w:name="_Toc157440531"/>
      <w:bookmarkStart w:id="3588" w:name="_Toc160650241"/>
      <w:bookmarkStart w:id="3589" w:name="_Toc160652116"/>
      <w:r w:rsidRPr="00D3062E">
        <w:rPr>
          <w:noProof/>
          <w:lang w:eastAsia="zh-CN"/>
        </w:rPr>
        <w:t>6.11</w:t>
      </w:r>
      <w:r w:rsidRPr="00D3062E">
        <w:t>.3.3.1</w:t>
      </w:r>
      <w:r w:rsidRPr="00D3062E">
        <w:tab/>
        <w:t>Description</w:t>
      </w:r>
      <w:bookmarkEnd w:id="3585"/>
      <w:bookmarkEnd w:id="3586"/>
      <w:bookmarkEnd w:id="3587"/>
      <w:bookmarkEnd w:id="3588"/>
      <w:bookmarkEnd w:id="3589"/>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3590" w:name="_Toc157434977"/>
      <w:bookmarkStart w:id="3591" w:name="_Toc157436692"/>
      <w:bookmarkStart w:id="3592" w:name="_Toc157440532"/>
      <w:bookmarkStart w:id="3593" w:name="_Toc160650242"/>
      <w:bookmarkStart w:id="3594" w:name="_Toc160652117"/>
      <w:r w:rsidRPr="00D3062E">
        <w:rPr>
          <w:noProof/>
          <w:lang w:eastAsia="zh-CN"/>
        </w:rPr>
        <w:t>6.11</w:t>
      </w:r>
      <w:r w:rsidRPr="00D3062E">
        <w:t>.3.3.2</w:t>
      </w:r>
      <w:r w:rsidRPr="00D3062E">
        <w:tab/>
        <w:t>Resource Definition</w:t>
      </w:r>
      <w:bookmarkEnd w:id="3590"/>
      <w:bookmarkEnd w:id="3591"/>
      <w:bookmarkEnd w:id="3592"/>
      <w:bookmarkEnd w:id="3593"/>
      <w:bookmarkEnd w:id="3594"/>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3595" w:name="_Toc157434978"/>
      <w:bookmarkStart w:id="3596" w:name="_Toc157436693"/>
      <w:bookmarkStart w:id="3597" w:name="_Toc157440533"/>
      <w:bookmarkStart w:id="3598" w:name="_Toc160650243"/>
      <w:bookmarkStart w:id="3599" w:name="_Toc160652118"/>
      <w:r w:rsidRPr="00D3062E">
        <w:rPr>
          <w:noProof/>
          <w:lang w:eastAsia="zh-CN"/>
        </w:rPr>
        <w:t>6.11</w:t>
      </w:r>
      <w:r w:rsidRPr="00D3062E">
        <w:t>.3.3.3</w:t>
      </w:r>
      <w:r w:rsidRPr="00D3062E">
        <w:tab/>
        <w:t>Resource Standard Methods</w:t>
      </w:r>
      <w:bookmarkEnd w:id="3595"/>
      <w:bookmarkEnd w:id="3596"/>
      <w:bookmarkEnd w:id="3597"/>
      <w:bookmarkEnd w:id="3598"/>
      <w:bookmarkEnd w:id="3599"/>
    </w:p>
    <w:p w14:paraId="39423496" w14:textId="77777777" w:rsidR="00091209" w:rsidRPr="00D3062E" w:rsidRDefault="00091209" w:rsidP="000B7712">
      <w:pPr>
        <w:pStyle w:val="6"/>
      </w:pPr>
      <w:bookmarkStart w:id="3600" w:name="_Toc157434979"/>
      <w:bookmarkStart w:id="3601" w:name="_Toc157436694"/>
      <w:bookmarkStart w:id="3602" w:name="_Toc157440534"/>
      <w:bookmarkStart w:id="3603" w:name="_Toc160650244"/>
      <w:bookmarkStart w:id="3604" w:name="_Toc160652119"/>
      <w:r w:rsidRPr="00D3062E">
        <w:t>6.11.3.3.3.1</w:t>
      </w:r>
      <w:r w:rsidRPr="00D3062E">
        <w:tab/>
        <w:t>GET</w:t>
      </w:r>
      <w:bookmarkEnd w:id="3600"/>
      <w:bookmarkEnd w:id="3601"/>
      <w:bookmarkEnd w:id="3602"/>
      <w:bookmarkEnd w:id="3603"/>
      <w:bookmarkEnd w:id="3604"/>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3605" w:name="_Toc157434980"/>
      <w:bookmarkStart w:id="3606" w:name="_Toc157436695"/>
      <w:bookmarkStart w:id="3607" w:name="_Toc157440535"/>
      <w:bookmarkStart w:id="3608" w:name="_Toc160650245"/>
      <w:bookmarkStart w:id="3609" w:name="_Toc160652120"/>
      <w:r w:rsidRPr="00D3062E">
        <w:t>6.11.3.3.3.2</w:t>
      </w:r>
      <w:r w:rsidRPr="00D3062E">
        <w:tab/>
        <w:t>PUT</w:t>
      </w:r>
      <w:bookmarkEnd w:id="3605"/>
      <w:bookmarkEnd w:id="3606"/>
      <w:bookmarkEnd w:id="3607"/>
      <w:bookmarkEnd w:id="3608"/>
      <w:bookmarkEnd w:id="3609"/>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3610" w:name="_Toc157434981"/>
      <w:bookmarkStart w:id="3611" w:name="_Toc157436696"/>
      <w:bookmarkStart w:id="3612" w:name="_Toc157440536"/>
      <w:bookmarkStart w:id="3613" w:name="_Toc160650246"/>
      <w:bookmarkStart w:id="3614" w:name="_Toc160652121"/>
      <w:r w:rsidRPr="00D3062E">
        <w:t>6.11.3.3.3.3</w:t>
      </w:r>
      <w:r w:rsidRPr="00D3062E">
        <w:tab/>
        <w:t>PATCH</w:t>
      </w:r>
      <w:bookmarkEnd w:id="3610"/>
      <w:bookmarkEnd w:id="3611"/>
      <w:bookmarkEnd w:id="3612"/>
      <w:bookmarkEnd w:id="3613"/>
      <w:bookmarkEnd w:id="3614"/>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3615" w:name="_Toc157434982"/>
      <w:bookmarkStart w:id="3616" w:name="_Toc157436697"/>
      <w:bookmarkStart w:id="3617" w:name="_Toc157440537"/>
      <w:bookmarkStart w:id="3618" w:name="_Toc160650247"/>
      <w:bookmarkStart w:id="3619" w:name="_Toc160652122"/>
      <w:r w:rsidRPr="00D3062E">
        <w:lastRenderedPageBreak/>
        <w:t>6.11.3.3.3.4</w:t>
      </w:r>
      <w:r w:rsidRPr="00D3062E">
        <w:tab/>
        <w:t>DELETE</w:t>
      </w:r>
      <w:bookmarkEnd w:id="3615"/>
      <w:bookmarkEnd w:id="3616"/>
      <w:bookmarkEnd w:id="3617"/>
      <w:bookmarkEnd w:id="3618"/>
      <w:bookmarkEnd w:id="3619"/>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3620" w:name="_Toc157434983"/>
      <w:bookmarkStart w:id="3621" w:name="_Toc157436698"/>
      <w:bookmarkStart w:id="3622" w:name="_Toc157440538"/>
      <w:bookmarkStart w:id="3623" w:name="_Toc160650248"/>
      <w:bookmarkStart w:id="3624" w:name="_Toc160652123"/>
      <w:r w:rsidRPr="00D3062E">
        <w:rPr>
          <w:noProof/>
          <w:lang w:eastAsia="zh-CN"/>
        </w:rPr>
        <w:t>6.11</w:t>
      </w:r>
      <w:r w:rsidRPr="00D3062E">
        <w:t>.3.3.4</w:t>
      </w:r>
      <w:r w:rsidRPr="00D3062E">
        <w:tab/>
        <w:t>Resource Custom Operations</w:t>
      </w:r>
      <w:bookmarkEnd w:id="3620"/>
      <w:bookmarkEnd w:id="3621"/>
      <w:bookmarkEnd w:id="3622"/>
      <w:bookmarkEnd w:id="3623"/>
      <w:bookmarkEnd w:id="3624"/>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3625" w:name="_Toc157434984"/>
      <w:bookmarkStart w:id="3626" w:name="_Toc157436699"/>
      <w:bookmarkStart w:id="3627" w:name="_Toc157440539"/>
      <w:bookmarkStart w:id="3628" w:name="_Toc160650249"/>
      <w:bookmarkStart w:id="3629" w:name="_Toc160652124"/>
      <w:r w:rsidRPr="00D3062E">
        <w:rPr>
          <w:noProof/>
          <w:lang w:eastAsia="zh-CN"/>
        </w:rPr>
        <w:lastRenderedPageBreak/>
        <w:t>6.11</w:t>
      </w:r>
      <w:r w:rsidRPr="00D3062E">
        <w:t>.4</w:t>
      </w:r>
      <w:r w:rsidRPr="00D3062E">
        <w:tab/>
        <w:t>Custom Operations without associated resources</w:t>
      </w:r>
      <w:bookmarkEnd w:id="3625"/>
      <w:bookmarkEnd w:id="3626"/>
      <w:bookmarkEnd w:id="3627"/>
      <w:bookmarkEnd w:id="3628"/>
      <w:bookmarkEnd w:id="362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3630" w:name="_Toc157434985"/>
      <w:bookmarkStart w:id="3631" w:name="_Toc157436700"/>
      <w:bookmarkStart w:id="3632" w:name="_Toc157440540"/>
      <w:bookmarkStart w:id="3633" w:name="_Toc160650250"/>
      <w:bookmarkStart w:id="3634" w:name="_Toc160652125"/>
      <w:r w:rsidRPr="00D3062E">
        <w:rPr>
          <w:noProof/>
          <w:lang w:eastAsia="zh-CN"/>
        </w:rPr>
        <w:t>6.11</w:t>
      </w:r>
      <w:r w:rsidRPr="00D3062E">
        <w:t>.5</w:t>
      </w:r>
      <w:r w:rsidRPr="00D3062E">
        <w:tab/>
        <w:t>Notifications</w:t>
      </w:r>
      <w:bookmarkEnd w:id="3630"/>
      <w:bookmarkEnd w:id="3631"/>
      <w:bookmarkEnd w:id="3632"/>
      <w:bookmarkEnd w:id="3633"/>
      <w:bookmarkEnd w:id="3634"/>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3635" w:name="_Toc157434986"/>
      <w:bookmarkStart w:id="3636" w:name="_Toc157436701"/>
      <w:bookmarkStart w:id="3637" w:name="_Toc157440541"/>
      <w:bookmarkStart w:id="3638" w:name="_Toc160650251"/>
      <w:bookmarkStart w:id="3639" w:name="_Toc160652126"/>
      <w:r w:rsidRPr="00D3062E">
        <w:rPr>
          <w:noProof/>
          <w:lang w:eastAsia="zh-CN"/>
        </w:rPr>
        <w:t>6.11</w:t>
      </w:r>
      <w:r w:rsidRPr="00D3062E">
        <w:t>.6</w:t>
      </w:r>
      <w:r w:rsidRPr="00D3062E">
        <w:tab/>
        <w:t>Data Model</w:t>
      </w:r>
      <w:bookmarkEnd w:id="3635"/>
      <w:bookmarkEnd w:id="3636"/>
      <w:bookmarkEnd w:id="3637"/>
      <w:bookmarkEnd w:id="3638"/>
      <w:bookmarkEnd w:id="3639"/>
    </w:p>
    <w:p w14:paraId="69CE0891" w14:textId="77777777" w:rsidR="00091209" w:rsidRPr="00D3062E" w:rsidRDefault="00091209" w:rsidP="00091209">
      <w:pPr>
        <w:pStyle w:val="41"/>
      </w:pPr>
      <w:bookmarkStart w:id="3640" w:name="_Toc157434987"/>
      <w:bookmarkStart w:id="3641" w:name="_Toc157436702"/>
      <w:bookmarkStart w:id="3642" w:name="_Toc157440542"/>
      <w:bookmarkStart w:id="3643" w:name="_Toc160650252"/>
      <w:bookmarkStart w:id="3644" w:name="_Toc160652127"/>
      <w:r w:rsidRPr="00D3062E">
        <w:rPr>
          <w:noProof/>
          <w:lang w:eastAsia="zh-CN"/>
        </w:rPr>
        <w:t>6.11</w:t>
      </w:r>
      <w:r w:rsidRPr="00D3062E">
        <w:t>.6.1</w:t>
      </w:r>
      <w:r w:rsidRPr="00D3062E">
        <w:tab/>
        <w:t>General</w:t>
      </w:r>
      <w:bookmarkEnd w:id="3640"/>
      <w:bookmarkEnd w:id="3641"/>
      <w:bookmarkEnd w:id="3642"/>
      <w:bookmarkEnd w:id="3643"/>
      <w:bookmarkEnd w:id="3644"/>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3645" w:name="_Toc157434988"/>
      <w:bookmarkStart w:id="3646" w:name="_Toc157436703"/>
      <w:bookmarkStart w:id="3647" w:name="_Toc157440543"/>
      <w:bookmarkStart w:id="3648" w:name="_Toc160650253"/>
      <w:bookmarkStart w:id="3649" w:name="_Toc160652128"/>
      <w:r w:rsidRPr="00D3062E">
        <w:rPr>
          <w:noProof/>
          <w:lang w:eastAsia="zh-CN"/>
        </w:rPr>
        <w:t>6.11</w:t>
      </w:r>
      <w:r w:rsidRPr="00D3062E">
        <w:rPr>
          <w:lang w:val="en-US"/>
        </w:rPr>
        <w:t>.6.2</w:t>
      </w:r>
      <w:r w:rsidRPr="00D3062E">
        <w:rPr>
          <w:lang w:val="en-US"/>
        </w:rPr>
        <w:tab/>
        <w:t>Structured data types</w:t>
      </w:r>
      <w:bookmarkEnd w:id="3645"/>
      <w:bookmarkEnd w:id="3646"/>
      <w:bookmarkEnd w:id="3647"/>
      <w:bookmarkEnd w:id="3648"/>
      <w:bookmarkEnd w:id="3649"/>
    </w:p>
    <w:p w14:paraId="20139712" w14:textId="77777777" w:rsidR="00091209" w:rsidRPr="00D3062E" w:rsidRDefault="00091209" w:rsidP="00091209">
      <w:pPr>
        <w:pStyle w:val="51"/>
      </w:pPr>
      <w:bookmarkStart w:id="3650" w:name="_Toc157434989"/>
      <w:bookmarkStart w:id="3651" w:name="_Toc157436704"/>
      <w:bookmarkStart w:id="3652" w:name="_Toc157440544"/>
      <w:bookmarkStart w:id="3653" w:name="_Toc160650254"/>
      <w:bookmarkStart w:id="3654" w:name="_Toc160652129"/>
      <w:r w:rsidRPr="00D3062E">
        <w:rPr>
          <w:noProof/>
          <w:lang w:eastAsia="zh-CN"/>
        </w:rPr>
        <w:t>6.11</w:t>
      </w:r>
      <w:r w:rsidRPr="00D3062E">
        <w:t>.6.2.1</w:t>
      </w:r>
      <w:r w:rsidRPr="00D3062E">
        <w:tab/>
        <w:t>Introduction</w:t>
      </w:r>
      <w:bookmarkEnd w:id="3650"/>
      <w:bookmarkEnd w:id="3651"/>
      <w:bookmarkEnd w:id="3652"/>
      <w:bookmarkEnd w:id="3653"/>
      <w:bookmarkEnd w:id="3654"/>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3655" w:name="_Toc157434991"/>
      <w:bookmarkStart w:id="3656" w:name="_Toc157436706"/>
      <w:bookmarkStart w:id="3657" w:name="_Toc157440546"/>
      <w:bookmarkStart w:id="3658" w:name="_Toc157434990"/>
      <w:bookmarkStart w:id="3659" w:name="_Toc157436705"/>
      <w:bookmarkStart w:id="3660" w:name="_Toc157440545"/>
      <w:bookmarkStart w:id="3661" w:name="_Toc160650255"/>
      <w:bookmarkStart w:id="3662" w:name="_Toc160652130"/>
      <w:r w:rsidRPr="00D3062E">
        <w:rPr>
          <w:noProof/>
          <w:lang w:eastAsia="zh-CN"/>
        </w:rPr>
        <w:lastRenderedPageBreak/>
        <w:t>6.11</w:t>
      </w:r>
      <w:r w:rsidRPr="00D3062E">
        <w:t>.6.2.2</w:t>
      </w:r>
      <w:r w:rsidRPr="00D3062E">
        <w:tab/>
        <w:t xml:space="preserve">Type: </w:t>
      </w:r>
      <w:bookmarkStart w:id="3663" w:name="_Hlk154602706"/>
      <w:r w:rsidRPr="00D3062E">
        <w:t>SliceCommService</w:t>
      </w:r>
      <w:bookmarkEnd w:id="3658"/>
      <w:bookmarkEnd w:id="3659"/>
      <w:bookmarkEnd w:id="3660"/>
      <w:bookmarkEnd w:id="3661"/>
      <w:bookmarkEnd w:id="3662"/>
      <w:bookmarkEnd w:id="3663"/>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3664" w:name="_Toc157434992"/>
      <w:bookmarkStart w:id="3665" w:name="_Toc157436707"/>
      <w:bookmarkStart w:id="3666" w:name="_Toc157440547"/>
      <w:bookmarkStart w:id="3667" w:name="_Toc160650256"/>
      <w:bookmarkStart w:id="3668" w:name="_Toc160652131"/>
      <w:bookmarkEnd w:id="3655"/>
      <w:bookmarkEnd w:id="3656"/>
      <w:bookmarkEnd w:id="3657"/>
      <w:r w:rsidRPr="00D3062E">
        <w:rPr>
          <w:noProof/>
          <w:lang w:eastAsia="zh-CN"/>
        </w:rPr>
        <w:t>6.11</w:t>
      </w:r>
      <w:r w:rsidRPr="00D3062E">
        <w:t>.6.2.3</w:t>
      </w:r>
      <w:r w:rsidRPr="00D3062E">
        <w:tab/>
        <w:t>Type: SliceCommServicePatch</w:t>
      </w:r>
      <w:bookmarkEnd w:id="3667"/>
      <w:bookmarkEnd w:id="3668"/>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3669" w:name="_Toc160650257"/>
      <w:bookmarkStart w:id="3670" w:name="_Toc160652132"/>
      <w:r w:rsidRPr="00D3062E">
        <w:rPr>
          <w:noProof/>
          <w:lang w:eastAsia="zh-CN"/>
        </w:rPr>
        <w:t>6.11</w:t>
      </w:r>
      <w:r w:rsidRPr="00D3062E">
        <w:t>.6.2.4</w:t>
      </w:r>
      <w:r w:rsidRPr="00D3062E">
        <w:tab/>
        <w:t>Type: ServReq</w:t>
      </w:r>
      <w:bookmarkEnd w:id="3664"/>
      <w:bookmarkEnd w:id="3665"/>
      <w:bookmarkEnd w:id="3666"/>
      <w:bookmarkEnd w:id="3669"/>
      <w:bookmarkEnd w:id="3670"/>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3671" w:name="_Toc157434993"/>
      <w:bookmarkStart w:id="3672" w:name="_Toc157436708"/>
      <w:bookmarkStart w:id="3673" w:name="_Toc157440548"/>
      <w:bookmarkStart w:id="3674" w:name="_Toc160650258"/>
      <w:bookmarkStart w:id="3675" w:name="_Toc160652133"/>
      <w:r w:rsidRPr="00D3062E">
        <w:rPr>
          <w:noProof/>
          <w:lang w:eastAsia="zh-CN"/>
        </w:rPr>
        <w:lastRenderedPageBreak/>
        <w:t>6.11</w:t>
      </w:r>
      <w:r w:rsidRPr="00D3062E">
        <w:t>.6.2.5</w:t>
      </w:r>
      <w:r w:rsidRPr="00D3062E">
        <w:tab/>
        <w:t>Type: NetSliceInfo</w:t>
      </w:r>
      <w:bookmarkEnd w:id="3671"/>
      <w:bookmarkEnd w:id="3672"/>
      <w:bookmarkEnd w:id="3673"/>
      <w:bookmarkEnd w:id="3674"/>
      <w:bookmarkEnd w:id="3675"/>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3676" w:name="_Toc157434994"/>
      <w:bookmarkStart w:id="3677" w:name="_Toc157436709"/>
      <w:bookmarkStart w:id="3678" w:name="_Toc157440549"/>
      <w:bookmarkStart w:id="3679" w:name="_Toc160650259"/>
      <w:bookmarkStart w:id="3680" w:name="_Toc160652134"/>
      <w:r w:rsidRPr="00D3062E">
        <w:rPr>
          <w:noProof/>
          <w:lang w:eastAsia="zh-CN"/>
        </w:rPr>
        <w:t>6.11</w:t>
      </w:r>
      <w:r w:rsidRPr="00D3062E">
        <w:rPr>
          <w:lang w:val="en-US"/>
        </w:rPr>
        <w:t>.6.3</w:t>
      </w:r>
      <w:r w:rsidRPr="00D3062E">
        <w:rPr>
          <w:lang w:val="en-US"/>
        </w:rPr>
        <w:tab/>
        <w:t>Simple data types and enumerations</w:t>
      </w:r>
      <w:bookmarkEnd w:id="3676"/>
      <w:bookmarkEnd w:id="3677"/>
      <w:bookmarkEnd w:id="3678"/>
      <w:bookmarkEnd w:id="3679"/>
      <w:bookmarkEnd w:id="3680"/>
    </w:p>
    <w:p w14:paraId="0AD98EB4" w14:textId="77777777" w:rsidR="00091209" w:rsidRPr="00D3062E" w:rsidRDefault="00091209" w:rsidP="00091209">
      <w:pPr>
        <w:pStyle w:val="51"/>
      </w:pPr>
      <w:bookmarkStart w:id="3681" w:name="_Toc157434995"/>
      <w:bookmarkStart w:id="3682" w:name="_Toc157436710"/>
      <w:bookmarkStart w:id="3683" w:name="_Toc157440550"/>
      <w:bookmarkStart w:id="3684" w:name="_Toc160650260"/>
      <w:bookmarkStart w:id="3685" w:name="_Toc160652135"/>
      <w:r w:rsidRPr="00D3062E">
        <w:rPr>
          <w:noProof/>
          <w:lang w:eastAsia="zh-CN"/>
        </w:rPr>
        <w:t>6.11</w:t>
      </w:r>
      <w:r w:rsidRPr="00D3062E">
        <w:t>.6.3.1</w:t>
      </w:r>
      <w:r w:rsidRPr="00D3062E">
        <w:tab/>
        <w:t>Introduction</w:t>
      </w:r>
      <w:bookmarkEnd w:id="3681"/>
      <w:bookmarkEnd w:id="3682"/>
      <w:bookmarkEnd w:id="3683"/>
      <w:bookmarkEnd w:id="3684"/>
      <w:bookmarkEnd w:id="3685"/>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3686" w:name="_Toc157434996"/>
      <w:bookmarkStart w:id="3687" w:name="_Toc157436711"/>
      <w:bookmarkStart w:id="3688" w:name="_Toc157440551"/>
      <w:bookmarkStart w:id="3689" w:name="_Toc160650261"/>
      <w:bookmarkStart w:id="3690" w:name="_Toc160652136"/>
      <w:r w:rsidRPr="00D3062E">
        <w:rPr>
          <w:noProof/>
          <w:lang w:eastAsia="zh-CN"/>
        </w:rPr>
        <w:t>6.11</w:t>
      </w:r>
      <w:r w:rsidRPr="00D3062E">
        <w:t>.6.3.2</w:t>
      </w:r>
      <w:r w:rsidRPr="00D3062E">
        <w:tab/>
        <w:t>Simple data types</w:t>
      </w:r>
      <w:bookmarkEnd w:id="3686"/>
      <w:bookmarkEnd w:id="3687"/>
      <w:bookmarkEnd w:id="3688"/>
      <w:bookmarkEnd w:id="3689"/>
      <w:bookmarkEnd w:id="3690"/>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3691" w:name="_Toc157434997"/>
      <w:bookmarkStart w:id="3692" w:name="_Toc157436712"/>
      <w:bookmarkStart w:id="3693" w:name="_Toc157440552"/>
      <w:bookmarkStart w:id="3694" w:name="_Toc160650262"/>
      <w:bookmarkStart w:id="3695" w:name="_Toc160652137"/>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691"/>
      <w:bookmarkEnd w:id="3692"/>
      <w:bookmarkEnd w:id="3693"/>
      <w:bookmarkEnd w:id="3694"/>
      <w:bookmarkEnd w:id="3695"/>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3696" w:name="_Toc157434998"/>
      <w:bookmarkStart w:id="3697" w:name="_Toc157436713"/>
      <w:bookmarkStart w:id="3698" w:name="_Toc157440553"/>
      <w:bookmarkStart w:id="3699" w:name="_Toc160650263"/>
      <w:bookmarkStart w:id="3700" w:name="_Toc160652138"/>
      <w:r w:rsidRPr="00D3062E">
        <w:rPr>
          <w:noProof/>
          <w:lang w:eastAsia="zh-CN"/>
        </w:rPr>
        <w:t>6.11</w:t>
      </w:r>
      <w:r w:rsidRPr="00D3062E">
        <w:t>.6.5</w:t>
      </w:r>
      <w:r w:rsidRPr="00D3062E">
        <w:tab/>
        <w:t>Binary data</w:t>
      </w:r>
      <w:bookmarkEnd w:id="3696"/>
      <w:bookmarkEnd w:id="3697"/>
      <w:bookmarkEnd w:id="3698"/>
      <w:bookmarkEnd w:id="3699"/>
      <w:bookmarkEnd w:id="3700"/>
    </w:p>
    <w:p w14:paraId="1150CA87" w14:textId="77777777" w:rsidR="00091209" w:rsidRPr="00D3062E" w:rsidRDefault="00091209" w:rsidP="00091209">
      <w:pPr>
        <w:pStyle w:val="51"/>
      </w:pPr>
      <w:bookmarkStart w:id="3701" w:name="_Toc157434999"/>
      <w:bookmarkStart w:id="3702" w:name="_Toc157436714"/>
      <w:bookmarkStart w:id="3703" w:name="_Toc157440554"/>
      <w:bookmarkStart w:id="3704" w:name="_Toc160650264"/>
      <w:bookmarkStart w:id="3705" w:name="_Toc160652139"/>
      <w:r w:rsidRPr="00D3062E">
        <w:rPr>
          <w:noProof/>
          <w:lang w:eastAsia="zh-CN"/>
        </w:rPr>
        <w:t>6.11</w:t>
      </w:r>
      <w:r w:rsidRPr="00D3062E">
        <w:t>.6.5.1</w:t>
      </w:r>
      <w:r w:rsidRPr="00D3062E">
        <w:tab/>
        <w:t>Binary Data Types</w:t>
      </w:r>
      <w:bookmarkEnd w:id="3701"/>
      <w:bookmarkEnd w:id="3702"/>
      <w:bookmarkEnd w:id="3703"/>
      <w:bookmarkEnd w:id="3704"/>
      <w:bookmarkEnd w:id="3705"/>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3706" w:name="_Toc157435000"/>
      <w:bookmarkStart w:id="3707" w:name="_Toc157436715"/>
      <w:bookmarkStart w:id="3708" w:name="_Toc157440555"/>
      <w:bookmarkStart w:id="3709" w:name="_Toc160650265"/>
      <w:bookmarkStart w:id="3710" w:name="_Toc160652140"/>
      <w:r w:rsidRPr="00D3062E">
        <w:rPr>
          <w:noProof/>
          <w:lang w:eastAsia="zh-CN"/>
        </w:rPr>
        <w:t>6.11</w:t>
      </w:r>
      <w:r w:rsidRPr="00D3062E">
        <w:t>.7</w:t>
      </w:r>
      <w:r w:rsidRPr="00D3062E">
        <w:tab/>
        <w:t>Error Handling</w:t>
      </w:r>
      <w:bookmarkEnd w:id="3706"/>
      <w:bookmarkEnd w:id="3707"/>
      <w:bookmarkEnd w:id="3708"/>
      <w:bookmarkEnd w:id="3709"/>
      <w:bookmarkEnd w:id="3710"/>
    </w:p>
    <w:p w14:paraId="1C10720B" w14:textId="77777777" w:rsidR="00091209" w:rsidRPr="00D3062E" w:rsidRDefault="00091209" w:rsidP="00091209">
      <w:pPr>
        <w:pStyle w:val="41"/>
      </w:pPr>
      <w:bookmarkStart w:id="3711" w:name="_Toc157435001"/>
      <w:bookmarkStart w:id="3712" w:name="_Toc157436716"/>
      <w:bookmarkStart w:id="3713" w:name="_Toc157440556"/>
      <w:bookmarkStart w:id="3714" w:name="_Toc160650266"/>
      <w:bookmarkStart w:id="3715" w:name="_Toc160652141"/>
      <w:r w:rsidRPr="00D3062E">
        <w:rPr>
          <w:noProof/>
          <w:lang w:eastAsia="zh-CN"/>
        </w:rPr>
        <w:t>6.11</w:t>
      </w:r>
      <w:r w:rsidRPr="00D3062E">
        <w:t>.7.1</w:t>
      </w:r>
      <w:r w:rsidRPr="00D3062E">
        <w:tab/>
        <w:t>General</w:t>
      </w:r>
      <w:bookmarkEnd w:id="3711"/>
      <w:bookmarkEnd w:id="3712"/>
      <w:bookmarkEnd w:id="3713"/>
      <w:bookmarkEnd w:id="3714"/>
      <w:bookmarkEnd w:id="3715"/>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3716" w:name="_Toc157435002"/>
      <w:bookmarkStart w:id="3717" w:name="_Toc157436717"/>
      <w:bookmarkStart w:id="3718" w:name="_Toc157440557"/>
      <w:bookmarkStart w:id="3719" w:name="_Toc160650267"/>
      <w:bookmarkStart w:id="3720" w:name="_Toc160652142"/>
      <w:r w:rsidRPr="00D3062E">
        <w:rPr>
          <w:noProof/>
          <w:lang w:eastAsia="zh-CN"/>
        </w:rPr>
        <w:t>6.11</w:t>
      </w:r>
      <w:r w:rsidRPr="00D3062E">
        <w:t>.7.2</w:t>
      </w:r>
      <w:r w:rsidRPr="00D3062E">
        <w:tab/>
        <w:t>Protocol Errors</w:t>
      </w:r>
      <w:bookmarkEnd w:id="3716"/>
      <w:bookmarkEnd w:id="3717"/>
      <w:bookmarkEnd w:id="3718"/>
      <w:bookmarkEnd w:id="3719"/>
      <w:bookmarkEnd w:id="3720"/>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3721" w:name="_Toc157435004"/>
      <w:bookmarkStart w:id="3722" w:name="_Toc157436719"/>
      <w:bookmarkStart w:id="3723" w:name="_Toc157440559"/>
      <w:bookmarkStart w:id="3724" w:name="_Toc157435003"/>
      <w:bookmarkStart w:id="3725" w:name="_Toc157436718"/>
      <w:bookmarkStart w:id="3726" w:name="_Toc157440558"/>
      <w:bookmarkStart w:id="3727" w:name="_Toc160650268"/>
      <w:bookmarkStart w:id="3728" w:name="_Toc160652143"/>
      <w:r w:rsidRPr="00D3062E">
        <w:rPr>
          <w:noProof/>
          <w:lang w:eastAsia="zh-CN"/>
        </w:rPr>
        <w:lastRenderedPageBreak/>
        <w:t>6.11</w:t>
      </w:r>
      <w:r w:rsidRPr="00D3062E">
        <w:t>.7.3</w:t>
      </w:r>
      <w:r w:rsidRPr="00D3062E">
        <w:tab/>
        <w:t>Application Errors</w:t>
      </w:r>
      <w:bookmarkEnd w:id="3724"/>
      <w:bookmarkEnd w:id="3725"/>
      <w:bookmarkEnd w:id="3726"/>
      <w:bookmarkEnd w:id="3727"/>
      <w:bookmarkEnd w:id="3728"/>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3729" w:name="_Toc160650269"/>
      <w:bookmarkStart w:id="3730" w:name="_Toc160652144"/>
      <w:r w:rsidRPr="00D3062E">
        <w:rPr>
          <w:noProof/>
          <w:lang w:eastAsia="zh-CN"/>
        </w:rPr>
        <w:t>6.11</w:t>
      </w:r>
      <w:r w:rsidRPr="00D3062E">
        <w:t>.8</w:t>
      </w:r>
      <w:r w:rsidRPr="00D3062E">
        <w:rPr>
          <w:lang w:eastAsia="zh-CN"/>
        </w:rPr>
        <w:tab/>
        <w:t>Feature negotiation</w:t>
      </w:r>
      <w:bookmarkEnd w:id="3721"/>
      <w:bookmarkEnd w:id="3722"/>
      <w:bookmarkEnd w:id="3723"/>
      <w:bookmarkEnd w:id="3729"/>
      <w:bookmarkEnd w:id="373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3731" w:name="_Toc157435005"/>
      <w:bookmarkStart w:id="3732" w:name="_Toc157436720"/>
      <w:bookmarkStart w:id="3733" w:name="_Toc157440560"/>
      <w:bookmarkStart w:id="3734" w:name="_Toc160650270"/>
      <w:bookmarkStart w:id="3735" w:name="_Toc160652145"/>
      <w:r w:rsidRPr="00D3062E">
        <w:rPr>
          <w:noProof/>
          <w:lang w:eastAsia="zh-CN"/>
        </w:rPr>
        <w:t>6.11</w:t>
      </w:r>
      <w:r w:rsidRPr="00D3062E">
        <w:t>.9</w:t>
      </w:r>
      <w:r w:rsidRPr="00D3062E">
        <w:tab/>
        <w:t>Security</w:t>
      </w:r>
      <w:bookmarkEnd w:id="3731"/>
      <w:bookmarkEnd w:id="3732"/>
      <w:bookmarkEnd w:id="3733"/>
      <w:bookmarkEnd w:id="3734"/>
      <w:bookmarkEnd w:id="3735"/>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3736" w:name="_Toc90661661"/>
      <w:bookmarkStart w:id="3737" w:name="_Toc138755352"/>
      <w:bookmarkStart w:id="3738" w:name="_Toc151886122"/>
      <w:bookmarkStart w:id="3739" w:name="_Toc152076187"/>
      <w:bookmarkStart w:id="3740" w:name="_Toc153793903"/>
      <w:bookmarkStart w:id="3741" w:name="_Toc157435006"/>
      <w:bookmarkStart w:id="3742" w:name="_Toc157436721"/>
      <w:bookmarkStart w:id="3743" w:name="_Toc157440561"/>
      <w:bookmarkStart w:id="3744" w:name="_Toc144024231"/>
      <w:bookmarkStart w:id="3745" w:name="_Toc148176944"/>
      <w:bookmarkStart w:id="3746" w:name="_Toc148358994"/>
      <w:bookmarkStart w:id="3747" w:name="_Toc160650271"/>
      <w:bookmarkStart w:id="3748" w:name="_Toc160652146"/>
      <w:bookmarkEnd w:id="2413"/>
      <w:bookmarkEnd w:id="2414"/>
      <w:r w:rsidRPr="00D3062E">
        <w:rPr>
          <w:noProof/>
          <w:lang w:eastAsia="zh-CN"/>
        </w:rPr>
        <w:t>6.12</w:t>
      </w:r>
      <w:r w:rsidRPr="00D3062E">
        <w:tab/>
        <w:t>NSCE_InterPLMNContinuity API</w:t>
      </w:r>
      <w:bookmarkEnd w:id="3747"/>
      <w:bookmarkEnd w:id="3748"/>
    </w:p>
    <w:p w14:paraId="199F0E37" w14:textId="77777777" w:rsidR="00D3062E" w:rsidRPr="00D3062E" w:rsidRDefault="00D3062E" w:rsidP="00D3062E">
      <w:pPr>
        <w:pStyle w:val="31"/>
      </w:pPr>
      <w:bookmarkStart w:id="3749" w:name="_Toc160650272"/>
      <w:bookmarkStart w:id="3750" w:name="_Toc160652147"/>
      <w:r w:rsidRPr="00D3062E">
        <w:rPr>
          <w:noProof/>
          <w:lang w:eastAsia="zh-CN"/>
        </w:rPr>
        <w:t>6.12</w:t>
      </w:r>
      <w:r w:rsidRPr="00D3062E">
        <w:t>.1</w:t>
      </w:r>
      <w:r w:rsidRPr="00D3062E">
        <w:tab/>
        <w:t>Introduction</w:t>
      </w:r>
      <w:bookmarkEnd w:id="3749"/>
      <w:bookmarkEnd w:id="3750"/>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3751" w:name="_Toc160650273"/>
      <w:bookmarkStart w:id="3752" w:name="_Toc160652148"/>
      <w:r w:rsidRPr="00D3062E">
        <w:rPr>
          <w:noProof/>
          <w:lang w:eastAsia="zh-CN"/>
        </w:rPr>
        <w:lastRenderedPageBreak/>
        <w:t>6.12</w:t>
      </w:r>
      <w:r w:rsidRPr="00D3062E">
        <w:t>.2</w:t>
      </w:r>
      <w:r w:rsidRPr="00D3062E">
        <w:tab/>
        <w:t>Usage of HTTP</w:t>
      </w:r>
      <w:bookmarkEnd w:id="3751"/>
      <w:bookmarkEnd w:id="3752"/>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3753" w:name="_Toc160650274"/>
      <w:bookmarkStart w:id="3754" w:name="_Toc160652149"/>
      <w:r w:rsidRPr="00D3062E">
        <w:rPr>
          <w:noProof/>
          <w:lang w:eastAsia="zh-CN"/>
        </w:rPr>
        <w:t>6.12</w:t>
      </w:r>
      <w:r w:rsidRPr="00D3062E">
        <w:t>.3</w:t>
      </w:r>
      <w:r w:rsidRPr="00D3062E">
        <w:tab/>
        <w:t>Resources</w:t>
      </w:r>
      <w:bookmarkEnd w:id="3753"/>
      <w:bookmarkEnd w:id="3754"/>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3755" w:name="_Toc160650275"/>
      <w:bookmarkStart w:id="3756" w:name="_Toc160652150"/>
      <w:r w:rsidRPr="00D3062E">
        <w:rPr>
          <w:noProof/>
          <w:lang w:eastAsia="zh-CN"/>
        </w:rPr>
        <w:t>6.12</w:t>
      </w:r>
      <w:r w:rsidRPr="00D3062E">
        <w:t>.4</w:t>
      </w:r>
      <w:r w:rsidRPr="00D3062E">
        <w:tab/>
        <w:t>Custom Operations without associated resources</w:t>
      </w:r>
      <w:bookmarkEnd w:id="3755"/>
      <w:bookmarkEnd w:id="3756"/>
    </w:p>
    <w:p w14:paraId="0AA89681" w14:textId="77777777" w:rsidR="00D3062E" w:rsidRPr="00D3062E" w:rsidRDefault="00D3062E" w:rsidP="00D3062E">
      <w:pPr>
        <w:pStyle w:val="41"/>
      </w:pPr>
      <w:bookmarkStart w:id="3757" w:name="_Toc160650276"/>
      <w:bookmarkStart w:id="3758" w:name="_Toc160652151"/>
      <w:r w:rsidRPr="00D3062E">
        <w:rPr>
          <w:noProof/>
          <w:lang w:eastAsia="zh-CN"/>
        </w:rPr>
        <w:t>6.12</w:t>
      </w:r>
      <w:r w:rsidRPr="00D3062E">
        <w:t>.4.1</w:t>
      </w:r>
      <w:r w:rsidRPr="00D3062E">
        <w:tab/>
        <w:t>Overview</w:t>
      </w:r>
      <w:bookmarkEnd w:id="3757"/>
      <w:bookmarkEnd w:id="3758"/>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3759" w:name="_MON_1769850410"/>
    <w:bookmarkEnd w:id="3759"/>
    <w:p w14:paraId="7789B7F2" w14:textId="77777777" w:rsidR="00D3062E" w:rsidRPr="00D3062E" w:rsidRDefault="00D3062E" w:rsidP="00D3062E">
      <w:pPr>
        <w:pStyle w:val="TH"/>
      </w:pPr>
      <w:r w:rsidRPr="00D3062E">
        <w:rPr>
          <w:noProof/>
        </w:rPr>
        <w:object w:dxaOrig="9633" w:dyaOrig="1932" w14:anchorId="49838A84">
          <v:shape id="_x0000_i1551" type="#_x0000_t75" alt="" style="width:480pt;height:96pt" o:ole="">
            <v:imagedata r:id="rId134" o:title=""/>
          </v:shape>
          <o:OLEObject Type="Embed" ProgID="Word.Document.8" ShapeID="_x0000_i1551" DrawAspect="Content" ObjectID="_1771264820" r:id="rId135">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3760" w:name="_Toc160650277"/>
      <w:bookmarkStart w:id="3761" w:name="_Toc160652152"/>
      <w:r w:rsidRPr="00D3062E">
        <w:rPr>
          <w:noProof/>
          <w:lang w:eastAsia="zh-CN"/>
        </w:rPr>
        <w:t>6.12</w:t>
      </w:r>
      <w:r w:rsidRPr="00D3062E">
        <w:t>.4.2</w:t>
      </w:r>
      <w:r w:rsidRPr="00D3062E">
        <w:tab/>
        <w:t>Operation: Request</w:t>
      </w:r>
      <w:bookmarkEnd w:id="3760"/>
      <w:bookmarkEnd w:id="3761"/>
    </w:p>
    <w:p w14:paraId="20E8B6F3" w14:textId="77777777" w:rsidR="00D3062E" w:rsidRPr="00D3062E" w:rsidRDefault="00D3062E" w:rsidP="00D3062E">
      <w:pPr>
        <w:pStyle w:val="51"/>
      </w:pPr>
      <w:bookmarkStart w:id="3762" w:name="_Toc160650278"/>
      <w:bookmarkStart w:id="3763" w:name="_Toc160652153"/>
      <w:r w:rsidRPr="00D3062E">
        <w:rPr>
          <w:noProof/>
          <w:lang w:eastAsia="zh-CN"/>
        </w:rPr>
        <w:t>6.12</w:t>
      </w:r>
      <w:r w:rsidRPr="00D3062E">
        <w:t>.4.2.1</w:t>
      </w:r>
      <w:r w:rsidRPr="00D3062E">
        <w:tab/>
        <w:t>Description</w:t>
      </w:r>
      <w:bookmarkEnd w:id="3762"/>
      <w:bookmarkEnd w:id="3763"/>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3764" w:name="_Toc160650279"/>
      <w:bookmarkStart w:id="3765" w:name="_Toc160652154"/>
      <w:r w:rsidRPr="00D3062E">
        <w:rPr>
          <w:noProof/>
          <w:lang w:eastAsia="zh-CN"/>
        </w:rPr>
        <w:t>6.12</w:t>
      </w:r>
      <w:r w:rsidRPr="00D3062E">
        <w:t>.4.2.2</w:t>
      </w:r>
      <w:r w:rsidRPr="00D3062E">
        <w:tab/>
        <w:t>Operation Definition</w:t>
      </w:r>
      <w:bookmarkEnd w:id="3764"/>
      <w:bookmarkEnd w:id="376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lastRenderedPageBreak/>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3766" w:name="_Toc160650280"/>
      <w:bookmarkStart w:id="3767" w:name="_Toc160652155"/>
      <w:r w:rsidRPr="00D3062E">
        <w:rPr>
          <w:noProof/>
          <w:lang w:eastAsia="zh-CN"/>
        </w:rPr>
        <w:t>6.12</w:t>
      </w:r>
      <w:r w:rsidRPr="00D3062E">
        <w:t>.5</w:t>
      </w:r>
      <w:r w:rsidRPr="00D3062E">
        <w:tab/>
        <w:t>Notifications</w:t>
      </w:r>
      <w:bookmarkEnd w:id="3766"/>
      <w:bookmarkEnd w:id="3767"/>
    </w:p>
    <w:p w14:paraId="3C79C463" w14:textId="77777777" w:rsidR="00D3062E" w:rsidRPr="00D3062E" w:rsidRDefault="00D3062E" w:rsidP="00D3062E">
      <w:pPr>
        <w:pStyle w:val="41"/>
      </w:pPr>
      <w:bookmarkStart w:id="3768" w:name="_Toc160650281"/>
      <w:bookmarkStart w:id="3769" w:name="_Toc160652156"/>
      <w:r w:rsidRPr="00D3062E">
        <w:rPr>
          <w:noProof/>
          <w:lang w:eastAsia="zh-CN"/>
        </w:rPr>
        <w:t>6.12</w:t>
      </w:r>
      <w:r w:rsidRPr="00D3062E">
        <w:t>.5.1</w:t>
      </w:r>
      <w:r w:rsidRPr="00D3062E">
        <w:tab/>
        <w:t>General</w:t>
      </w:r>
      <w:bookmarkEnd w:id="3768"/>
      <w:bookmarkEnd w:id="3769"/>
    </w:p>
    <w:p w14:paraId="266FE2C2" w14:textId="77777777" w:rsidR="00D3062E" w:rsidRPr="00D3062E" w:rsidRDefault="00D3062E" w:rsidP="00D3062E">
      <w:pPr>
        <w:rPr>
          <w:noProof/>
        </w:rPr>
      </w:pPr>
      <w:r w:rsidRPr="00D3062E">
        <w:rPr>
          <w:noProof/>
        </w:rPr>
        <w:t>Notifications shall comply to clause </w:t>
      </w:r>
      <w:r w:rsidRPr="00D3062E">
        <w:rPr>
          <w:noProof/>
          <w:lang w:eastAsia="zh-CN"/>
        </w:rPr>
        <w:t>6.12</w:t>
      </w:r>
      <w:r w:rsidRPr="00D3062E">
        <w:rPr>
          <w:noProof/>
        </w:rPr>
        <w:t xml:space="preserve"> of 3GPP TS 29.549 </w:t>
      </w:r>
      <w:r w:rsidRPr="00D3062E">
        <w:t>[15]</w:t>
      </w:r>
      <w:r w:rsidRPr="00D3062E">
        <w:rPr>
          <w:noProof/>
        </w:rPr>
        <w:t>.</w:t>
      </w:r>
    </w:p>
    <w:p w14:paraId="2D5AE952" w14:textId="77777777" w:rsidR="00D3062E" w:rsidRPr="00D3062E" w:rsidRDefault="00D3062E" w:rsidP="00D3062E">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3062E" w:rsidRPr="00D3062E" w14:paraId="528EFA61" w14:textId="77777777" w:rsidTr="003C3912">
        <w:trPr>
          <w:jc w:val="center"/>
        </w:trPr>
        <w:tc>
          <w:tcPr>
            <w:tcW w:w="979" w:type="pct"/>
            <w:shd w:val="clear" w:color="auto" w:fill="C0C0C0"/>
            <w:vAlign w:val="center"/>
            <w:hideMark/>
          </w:tcPr>
          <w:p w14:paraId="13B5B526" w14:textId="77777777" w:rsidR="00D3062E" w:rsidRPr="00D3062E" w:rsidRDefault="00D3062E" w:rsidP="003C3912">
            <w:pPr>
              <w:pStyle w:val="TAH"/>
            </w:pPr>
            <w:r w:rsidRPr="00D3062E">
              <w:t>Notification</w:t>
            </w:r>
          </w:p>
        </w:tc>
        <w:tc>
          <w:tcPr>
            <w:tcW w:w="1077" w:type="pct"/>
            <w:shd w:val="clear" w:color="auto" w:fill="C0C0C0"/>
            <w:vAlign w:val="center"/>
            <w:hideMark/>
          </w:tcPr>
          <w:p w14:paraId="3CF33BC9" w14:textId="77777777" w:rsidR="00D3062E" w:rsidRPr="00D3062E" w:rsidRDefault="00D3062E" w:rsidP="003C3912">
            <w:pPr>
              <w:pStyle w:val="TAH"/>
            </w:pPr>
            <w:r w:rsidRPr="00D3062E">
              <w:t>Callback URI</w:t>
            </w:r>
          </w:p>
        </w:tc>
        <w:tc>
          <w:tcPr>
            <w:tcW w:w="736" w:type="pct"/>
            <w:shd w:val="clear" w:color="auto" w:fill="C0C0C0"/>
            <w:vAlign w:val="center"/>
            <w:hideMark/>
          </w:tcPr>
          <w:p w14:paraId="5A4964B6"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4CA97A06" w14:textId="77777777" w:rsidR="00D3062E" w:rsidRPr="00D3062E" w:rsidRDefault="00D3062E" w:rsidP="003C3912">
            <w:pPr>
              <w:pStyle w:val="TAH"/>
            </w:pPr>
            <w:r w:rsidRPr="00D3062E">
              <w:t>Description</w:t>
            </w:r>
          </w:p>
          <w:p w14:paraId="1CBB2534" w14:textId="77777777" w:rsidR="00D3062E" w:rsidRPr="00D3062E" w:rsidRDefault="00D3062E" w:rsidP="003C3912">
            <w:pPr>
              <w:pStyle w:val="TAH"/>
            </w:pPr>
            <w:r w:rsidRPr="00D3062E">
              <w:t>(service operation)</w:t>
            </w:r>
          </w:p>
        </w:tc>
      </w:tr>
      <w:tr w:rsidR="00D3062E" w:rsidRPr="00D3062E" w14:paraId="6617E225" w14:textId="77777777" w:rsidTr="003C3912">
        <w:trPr>
          <w:jc w:val="center"/>
        </w:trPr>
        <w:tc>
          <w:tcPr>
            <w:tcW w:w="979" w:type="pct"/>
            <w:vAlign w:val="center"/>
          </w:tcPr>
          <w:p w14:paraId="522847CF" w14:textId="77777777" w:rsidR="00D3062E" w:rsidRPr="00D3062E" w:rsidRDefault="00D3062E" w:rsidP="003C3912">
            <w:pPr>
              <w:pStyle w:val="TAL"/>
              <w:rPr>
                <w:lang w:val="en-US"/>
              </w:rPr>
            </w:pPr>
            <w:r w:rsidRPr="00D3062E">
              <w:t>Inter-PLMN Service Continuity Notification</w:t>
            </w:r>
          </w:p>
        </w:tc>
        <w:tc>
          <w:tcPr>
            <w:tcW w:w="1077" w:type="pct"/>
            <w:vAlign w:val="center"/>
          </w:tcPr>
          <w:p w14:paraId="6E57B19A" w14:textId="77777777" w:rsidR="00D3062E" w:rsidRPr="00D3062E" w:rsidRDefault="00D3062E" w:rsidP="003C3912">
            <w:pPr>
              <w:pStyle w:val="TAL"/>
              <w:rPr>
                <w:lang w:val="en-US"/>
              </w:rPr>
            </w:pPr>
            <w:r w:rsidRPr="00D3062E">
              <w:t>{notifUri}</w:t>
            </w:r>
          </w:p>
        </w:tc>
        <w:tc>
          <w:tcPr>
            <w:tcW w:w="736" w:type="pct"/>
            <w:vAlign w:val="center"/>
          </w:tcPr>
          <w:p w14:paraId="3545663E" w14:textId="77777777" w:rsidR="00D3062E" w:rsidRPr="00D3062E" w:rsidRDefault="00D3062E" w:rsidP="003C3912">
            <w:pPr>
              <w:pStyle w:val="TAC"/>
              <w:rPr>
                <w:lang w:val="fr-FR"/>
              </w:rPr>
            </w:pPr>
            <w:r w:rsidRPr="00D3062E">
              <w:rPr>
                <w:lang w:val="fr-FR"/>
              </w:rPr>
              <w:t>POST</w:t>
            </w:r>
          </w:p>
        </w:tc>
        <w:tc>
          <w:tcPr>
            <w:tcW w:w="2207" w:type="pct"/>
            <w:vAlign w:val="center"/>
          </w:tcPr>
          <w:p w14:paraId="427037C2"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3D4B8906" w14:textId="77777777" w:rsidR="00D3062E" w:rsidRPr="00D3062E" w:rsidRDefault="00D3062E" w:rsidP="00D3062E">
      <w:pPr>
        <w:rPr>
          <w:noProof/>
        </w:rPr>
      </w:pPr>
    </w:p>
    <w:p w14:paraId="15D46E05" w14:textId="77777777" w:rsidR="00D3062E" w:rsidRPr="00D3062E" w:rsidRDefault="00D3062E" w:rsidP="00D3062E">
      <w:pPr>
        <w:pStyle w:val="41"/>
      </w:pPr>
      <w:bookmarkStart w:id="3770" w:name="_Toc160650282"/>
      <w:bookmarkStart w:id="3771" w:name="_Toc160652157"/>
      <w:r w:rsidRPr="00D3062E">
        <w:rPr>
          <w:noProof/>
          <w:lang w:eastAsia="zh-CN"/>
        </w:rPr>
        <w:lastRenderedPageBreak/>
        <w:t>6.12</w:t>
      </w:r>
      <w:r w:rsidRPr="00D3062E">
        <w:t>.5.2</w:t>
      </w:r>
      <w:r w:rsidRPr="00D3062E">
        <w:tab/>
        <w:t>Monitoring Notification</w:t>
      </w:r>
      <w:bookmarkEnd w:id="3770"/>
      <w:bookmarkEnd w:id="3771"/>
    </w:p>
    <w:p w14:paraId="118D6A32" w14:textId="77777777" w:rsidR="00D3062E" w:rsidRPr="00D3062E" w:rsidRDefault="00D3062E" w:rsidP="00D3062E">
      <w:pPr>
        <w:pStyle w:val="51"/>
        <w:rPr>
          <w:noProof/>
        </w:rPr>
      </w:pPr>
      <w:bookmarkStart w:id="3772" w:name="_Toc160650283"/>
      <w:bookmarkStart w:id="3773" w:name="_Toc160652158"/>
      <w:r w:rsidRPr="00D3062E">
        <w:rPr>
          <w:noProof/>
          <w:lang w:eastAsia="zh-CN"/>
        </w:rPr>
        <w:t>6.12</w:t>
      </w:r>
      <w:r w:rsidRPr="00D3062E">
        <w:t>.5.2</w:t>
      </w:r>
      <w:r w:rsidRPr="00D3062E">
        <w:rPr>
          <w:noProof/>
        </w:rPr>
        <w:t>.1</w:t>
      </w:r>
      <w:r w:rsidRPr="00D3062E">
        <w:rPr>
          <w:noProof/>
        </w:rPr>
        <w:tab/>
        <w:t>Description</w:t>
      </w:r>
      <w:bookmarkEnd w:id="3772"/>
      <w:bookmarkEnd w:id="3773"/>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3774" w:name="_Toc160650284"/>
      <w:bookmarkStart w:id="3775" w:name="_Toc160652159"/>
      <w:r w:rsidRPr="00D3062E">
        <w:rPr>
          <w:noProof/>
          <w:lang w:eastAsia="zh-CN"/>
        </w:rPr>
        <w:t>6.12</w:t>
      </w:r>
      <w:r w:rsidRPr="00D3062E">
        <w:t>.5.2</w:t>
      </w:r>
      <w:r w:rsidRPr="00D3062E">
        <w:rPr>
          <w:noProof/>
        </w:rPr>
        <w:t>.2</w:t>
      </w:r>
      <w:r w:rsidRPr="00D3062E">
        <w:rPr>
          <w:noProof/>
        </w:rPr>
        <w:tab/>
        <w:t>Target URI</w:t>
      </w:r>
      <w:bookmarkEnd w:id="3774"/>
      <w:bookmarkEnd w:id="3775"/>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3776" w:name="_Toc160650285"/>
      <w:bookmarkStart w:id="3777" w:name="_Toc160652160"/>
      <w:r w:rsidRPr="00D3062E">
        <w:rPr>
          <w:noProof/>
          <w:lang w:eastAsia="zh-CN"/>
        </w:rPr>
        <w:t>6.12</w:t>
      </w:r>
      <w:r w:rsidRPr="00D3062E">
        <w:t>.5.2</w:t>
      </w:r>
      <w:r w:rsidRPr="00D3062E">
        <w:rPr>
          <w:noProof/>
        </w:rPr>
        <w:t>.3</w:t>
      </w:r>
      <w:r w:rsidRPr="00D3062E">
        <w:rPr>
          <w:noProof/>
        </w:rPr>
        <w:tab/>
        <w:t>Standard Methods</w:t>
      </w:r>
      <w:bookmarkEnd w:id="3776"/>
      <w:bookmarkEnd w:id="3777"/>
    </w:p>
    <w:p w14:paraId="7F623B95" w14:textId="77777777" w:rsidR="00D3062E" w:rsidRPr="00D3062E" w:rsidRDefault="00D3062E" w:rsidP="00D3062E">
      <w:pPr>
        <w:pStyle w:val="H6"/>
        <w:rPr>
          <w:noProof/>
        </w:rPr>
      </w:pPr>
      <w:r w:rsidRPr="00D3062E">
        <w:rPr>
          <w:noProof/>
          <w:lang w:eastAsia="zh-CN"/>
        </w:rPr>
        <w:t>6.12</w:t>
      </w:r>
      <w:r w:rsidRPr="00D3062E">
        <w:t>.5.2.3</w:t>
      </w:r>
      <w:r w:rsidRPr="00D3062E">
        <w:rPr>
          <w:noProof/>
        </w:rPr>
        <w:t>.1</w:t>
      </w:r>
      <w:r w:rsidRPr="00D3062E">
        <w:rPr>
          <w:noProof/>
        </w:rPr>
        <w:tab/>
        <w:t>POST</w:t>
      </w:r>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3778" w:name="_Hlk159242876"/>
            <w:r w:rsidRPr="00D3062E">
              <w:t>InterPlmnServContNotif</w:t>
            </w:r>
            <w:bookmarkEnd w:id="3778"/>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29DA9615"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2602CCDB"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BC5B3A"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04915D"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49A010"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8E4249"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918E08" w14:textId="77777777" w:rsidR="00D3062E" w:rsidRPr="00D3062E" w:rsidRDefault="00D3062E" w:rsidP="003C3912">
            <w:pPr>
              <w:pStyle w:val="TAH"/>
              <w:rPr>
                <w:noProof/>
              </w:rPr>
            </w:pPr>
            <w:r w:rsidRPr="00D3062E">
              <w:rPr>
                <w:noProof/>
              </w:rPr>
              <w:t>Description</w:t>
            </w:r>
          </w:p>
        </w:tc>
      </w:tr>
      <w:tr w:rsidR="00D3062E" w:rsidRPr="00D3062E" w14:paraId="437F369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5479C274"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5E25AE43"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69B1D2D"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7BB2335"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429C9F" w14:textId="77777777" w:rsidR="00D3062E" w:rsidRPr="00D3062E" w:rsidRDefault="00D3062E" w:rsidP="003C3912">
            <w:pPr>
              <w:pStyle w:val="TAL"/>
              <w:rPr>
                <w:noProof/>
              </w:rPr>
            </w:pPr>
            <w:r w:rsidRPr="00D3062E">
              <w:t>Successful case. The Inter-PLMN Service Continuity Notification is successfully received and processed.</w:t>
            </w:r>
          </w:p>
        </w:tc>
      </w:tr>
      <w:tr w:rsidR="00D3062E" w:rsidRPr="00D3062E" w14:paraId="2B93A65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25ED704" w14:textId="77777777" w:rsidR="00D3062E" w:rsidRPr="00D3062E" w:rsidRDefault="00D3062E" w:rsidP="003C3912">
            <w:pPr>
              <w:pStyle w:val="TAL"/>
            </w:pPr>
            <w:r w:rsidRPr="00D3062E">
              <w:t>n/a</w:t>
            </w:r>
          </w:p>
        </w:tc>
        <w:tc>
          <w:tcPr>
            <w:tcW w:w="425" w:type="dxa"/>
            <w:vAlign w:val="center"/>
          </w:tcPr>
          <w:p w14:paraId="0B6B6DDA" w14:textId="77777777" w:rsidR="00D3062E" w:rsidRPr="00D3062E" w:rsidRDefault="00D3062E" w:rsidP="003C3912">
            <w:pPr>
              <w:pStyle w:val="TAC"/>
            </w:pPr>
          </w:p>
        </w:tc>
        <w:tc>
          <w:tcPr>
            <w:tcW w:w="1276" w:type="dxa"/>
            <w:vAlign w:val="center"/>
          </w:tcPr>
          <w:p w14:paraId="3361FCEB" w14:textId="77777777" w:rsidR="00D3062E" w:rsidRPr="00D3062E" w:rsidRDefault="00D3062E" w:rsidP="003C3912">
            <w:pPr>
              <w:pStyle w:val="TAC"/>
            </w:pPr>
          </w:p>
        </w:tc>
        <w:tc>
          <w:tcPr>
            <w:tcW w:w="1842" w:type="dxa"/>
            <w:vAlign w:val="center"/>
          </w:tcPr>
          <w:p w14:paraId="5130A119" w14:textId="77777777" w:rsidR="00D3062E" w:rsidRPr="00D3062E" w:rsidRDefault="00D3062E" w:rsidP="003C3912">
            <w:pPr>
              <w:pStyle w:val="TAL"/>
            </w:pPr>
            <w:r w:rsidRPr="00D3062E">
              <w:t>307 Temporary Redirect</w:t>
            </w:r>
          </w:p>
        </w:tc>
        <w:tc>
          <w:tcPr>
            <w:tcW w:w="4592" w:type="dxa"/>
            <w:vAlign w:val="center"/>
          </w:tcPr>
          <w:p w14:paraId="51A10F97" w14:textId="77777777" w:rsidR="00D3062E" w:rsidRPr="00D3062E" w:rsidRDefault="00D3062E" w:rsidP="003C3912">
            <w:pPr>
              <w:pStyle w:val="TAL"/>
            </w:pPr>
            <w:r w:rsidRPr="00D3062E">
              <w:t>Temporary redirection.</w:t>
            </w:r>
          </w:p>
          <w:p w14:paraId="2ADFEB60" w14:textId="77777777" w:rsidR="00D3062E" w:rsidRPr="00D3062E" w:rsidRDefault="00D3062E" w:rsidP="003C3912">
            <w:pPr>
              <w:pStyle w:val="TAL"/>
            </w:pPr>
          </w:p>
          <w:p w14:paraId="6B557B58"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4969C505" w14:textId="77777777" w:rsidR="00D3062E" w:rsidRPr="00D3062E" w:rsidRDefault="00D3062E" w:rsidP="003C3912">
            <w:pPr>
              <w:pStyle w:val="TAL"/>
            </w:pPr>
          </w:p>
          <w:p w14:paraId="79B839F0" w14:textId="77777777" w:rsidR="00D3062E" w:rsidRPr="00D3062E" w:rsidRDefault="00D3062E" w:rsidP="003C3912">
            <w:pPr>
              <w:pStyle w:val="TAL"/>
            </w:pPr>
            <w:r w:rsidRPr="00D3062E">
              <w:t>Redirection handling is described in clause 5.2.10 of 3GPP TS 29.122 [3].</w:t>
            </w:r>
          </w:p>
        </w:tc>
      </w:tr>
      <w:tr w:rsidR="00D3062E" w:rsidRPr="00D3062E" w14:paraId="20B05B4F"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6074A0" w14:textId="77777777" w:rsidR="00D3062E" w:rsidRPr="00D3062E" w:rsidRDefault="00D3062E" w:rsidP="003C3912">
            <w:pPr>
              <w:pStyle w:val="TAL"/>
            </w:pPr>
            <w:r w:rsidRPr="00D3062E">
              <w:t>n/a</w:t>
            </w:r>
          </w:p>
        </w:tc>
        <w:tc>
          <w:tcPr>
            <w:tcW w:w="425" w:type="dxa"/>
            <w:vAlign w:val="center"/>
          </w:tcPr>
          <w:p w14:paraId="4166F9FD" w14:textId="77777777" w:rsidR="00D3062E" w:rsidRPr="00D3062E" w:rsidRDefault="00D3062E" w:rsidP="003C3912">
            <w:pPr>
              <w:pStyle w:val="TAC"/>
            </w:pPr>
          </w:p>
        </w:tc>
        <w:tc>
          <w:tcPr>
            <w:tcW w:w="1276" w:type="dxa"/>
            <w:vAlign w:val="center"/>
          </w:tcPr>
          <w:p w14:paraId="26912CEA" w14:textId="77777777" w:rsidR="00D3062E" w:rsidRPr="00D3062E" w:rsidRDefault="00D3062E" w:rsidP="003C3912">
            <w:pPr>
              <w:pStyle w:val="TAC"/>
            </w:pPr>
          </w:p>
        </w:tc>
        <w:tc>
          <w:tcPr>
            <w:tcW w:w="1842" w:type="dxa"/>
            <w:vAlign w:val="center"/>
          </w:tcPr>
          <w:p w14:paraId="2A74C3DB" w14:textId="77777777" w:rsidR="00D3062E" w:rsidRPr="00D3062E" w:rsidRDefault="00D3062E" w:rsidP="003C3912">
            <w:pPr>
              <w:pStyle w:val="TAL"/>
            </w:pPr>
            <w:r w:rsidRPr="00D3062E">
              <w:t>308 Permanent Redirect</w:t>
            </w:r>
          </w:p>
        </w:tc>
        <w:tc>
          <w:tcPr>
            <w:tcW w:w="4592" w:type="dxa"/>
            <w:vAlign w:val="center"/>
          </w:tcPr>
          <w:p w14:paraId="5C8A80E6" w14:textId="77777777" w:rsidR="00D3062E" w:rsidRPr="00D3062E" w:rsidRDefault="00D3062E" w:rsidP="003C3912">
            <w:pPr>
              <w:pStyle w:val="TAL"/>
            </w:pPr>
            <w:r w:rsidRPr="00D3062E">
              <w:t>Permanent redirection.</w:t>
            </w:r>
          </w:p>
          <w:p w14:paraId="487FD750" w14:textId="77777777" w:rsidR="00D3062E" w:rsidRPr="00D3062E" w:rsidRDefault="00D3062E" w:rsidP="003C3912">
            <w:pPr>
              <w:pStyle w:val="TAL"/>
            </w:pPr>
          </w:p>
          <w:p w14:paraId="6B73F72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5ADD3389" w14:textId="77777777" w:rsidR="00D3062E" w:rsidRPr="00D3062E" w:rsidRDefault="00D3062E" w:rsidP="003C3912">
            <w:pPr>
              <w:pStyle w:val="TAL"/>
            </w:pPr>
          </w:p>
          <w:p w14:paraId="730EFA97" w14:textId="77777777" w:rsidR="00D3062E" w:rsidRPr="00D3062E" w:rsidRDefault="00D3062E" w:rsidP="003C3912">
            <w:pPr>
              <w:pStyle w:val="TAL"/>
            </w:pPr>
            <w:r w:rsidRPr="00D3062E">
              <w:t>Redirection handling is described in clause 5.2.10 of 3GPP TS 29.122 [3].</w:t>
            </w:r>
          </w:p>
        </w:tc>
      </w:tr>
      <w:tr w:rsidR="00D3062E" w:rsidRPr="00D3062E" w14:paraId="5B56970D"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8ABA145"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3EDB666" w14:textId="77777777" w:rsidR="00D3062E" w:rsidRPr="00D3062E" w:rsidRDefault="00D3062E" w:rsidP="00D3062E">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3779" w:name="_Toc160650286"/>
      <w:bookmarkStart w:id="3780" w:name="_Toc160652161"/>
      <w:r w:rsidRPr="00D3062E">
        <w:rPr>
          <w:noProof/>
          <w:lang w:eastAsia="zh-CN"/>
        </w:rPr>
        <w:t>6.12</w:t>
      </w:r>
      <w:r w:rsidRPr="00D3062E">
        <w:t>.6</w:t>
      </w:r>
      <w:r w:rsidRPr="00D3062E">
        <w:tab/>
        <w:t>Data Model</w:t>
      </w:r>
      <w:bookmarkEnd w:id="3779"/>
      <w:bookmarkEnd w:id="3780"/>
    </w:p>
    <w:p w14:paraId="6A41312D" w14:textId="77777777" w:rsidR="00D3062E" w:rsidRPr="00D3062E" w:rsidRDefault="00D3062E" w:rsidP="00D3062E">
      <w:pPr>
        <w:pStyle w:val="41"/>
      </w:pPr>
      <w:bookmarkStart w:id="3781" w:name="_Toc157434947"/>
      <w:bookmarkStart w:id="3782" w:name="_Toc157436662"/>
      <w:bookmarkStart w:id="3783" w:name="_Toc157440502"/>
      <w:bookmarkStart w:id="3784" w:name="_Toc160650287"/>
      <w:bookmarkStart w:id="3785" w:name="_Toc160652162"/>
      <w:r w:rsidRPr="00D3062E">
        <w:rPr>
          <w:noProof/>
          <w:lang w:eastAsia="zh-CN"/>
        </w:rPr>
        <w:t>6.12</w:t>
      </w:r>
      <w:r w:rsidRPr="00D3062E">
        <w:t>.6.1</w:t>
      </w:r>
      <w:r w:rsidRPr="00D3062E">
        <w:tab/>
        <w:t>General</w:t>
      </w:r>
      <w:bookmarkEnd w:id="3781"/>
      <w:bookmarkEnd w:id="3782"/>
      <w:bookmarkEnd w:id="3783"/>
      <w:bookmarkEnd w:id="3784"/>
      <w:bookmarkEnd w:id="3785"/>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3786" w:name="_Toc160650288"/>
      <w:bookmarkStart w:id="3787" w:name="_Toc160652163"/>
      <w:r w:rsidRPr="00D3062E">
        <w:rPr>
          <w:noProof/>
          <w:lang w:eastAsia="zh-CN"/>
        </w:rPr>
        <w:t>6.12</w:t>
      </w:r>
      <w:r w:rsidRPr="00D3062E">
        <w:rPr>
          <w:lang w:val="en-US"/>
        </w:rPr>
        <w:t>.6.2</w:t>
      </w:r>
      <w:r w:rsidRPr="00D3062E">
        <w:rPr>
          <w:lang w:val="en-US"/>
        </w:rPr>
        <w:tab/>
        <w:t>Structured data types</w:t>
      </w:r>
      <w:bookmarkEnd w:id="3786"/>
      <w:bookmarkEnd w:id="3787"/>
    </w:p>
    <w:p w14:paraId="6F05CF85" w14:textId="77777777" w:rsidR="00D3062E" w:rsidRPr="00D3062E" w:rsidRDefault="00D3062E" w:rsidP="00D3062E">
      <w:pPr>
        <w:pStyle w:val="51"/>
      </w:pPr>
      <w:bookmarkStart w:id="3788" w:name="_Toc160650289"/>
      <w:bookmarkStart w:id="3789" w:name="_Toc160652164"/>
      <w:r w:rsidRPr="00D3062E">
        <w:rPr>
          <w:noProof/>
          <w:lang w:eastAsia="zh-CN"/>
        </w:rPr>
        <w:t>6.12</w:t>
      </w:r>
      <w:r w:rsidRPr="00D3062E">
        <w:t>.6.2.1</w:t>
      </w:r>
      <w:r w:rsidRPr="00D3062E">
        <w:tab/>
        <w:t>Introduction</w:t>
      </w:r>
      <w:bookmarkEnd w:id="3788"/>
      <w:bookmarkEnd w:id="3789"/>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3790" w:name="_Toc160650290"/>
      <w:bookmarkStart w:id="3791" w:name="_Toc160652165"/>
      <w:r w:rsidRPr="00D3062E">
        <w:rPr>
          <w:noProof/>
          <w:lang w:eastAsia="zh-CN"/>
        </w:rPr>
        <w:lastRenderedPageBreak/>
        <w:t>6.12</w:t>
      </w:r>
      <w:r w:rsidRPr="00D3062E">
        <w:t>.6.2.2</w:t>
      </w:r>
      <w:r w:rsidRPr="00D3062E">
        <w:tab/>
        <w:t>Type: InterPlmnServContReq</w:t>
      </w:r>
      <w:bookmarkEnd w:id="3790"/>
      <w:bookmarkEnd w:id="3791"/>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3792" w:name="_Toc151473886"/>
      <w:bookmarkStart w:id="3793" w:name="_Toc160650291"/>
      <w:bookmarkStart w:id="3794" w:name="_Toc160652166"/>
      <w:r w:rsidRPr="00D3062E">
        <w:rPr>
          <w:noProof/>
          <w:lang w:eastAsia="zh-CN"/>
        </w:rPr>
        <w:t>6.12</w:t>
      </w:r>
      <w:r w:rsidRPr="00D3062E">
        <w:t>.6.2.3</w:t>
      </w:r>
      <w:r w:rsidRPr="00D3062E">
        <w:tab/>
        <w:t>Type: AppReqs</w:t>
      </w:r>
      <w:bookmarkEnd w:id="3792"/>
      <w:bookmarkEnd w:id="3793"/>
      <w:bookmarkEnd w:id="3794"/>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6AB0251E" w14:textId="77777777" w:rsidR="00D3062E" w:rsidRPr="00D3062E" w:rsidRDefault="00D3062E" w:rsidP="00D3062E">
      <w:pPr>
        <w:pStyle w:val="51"/>
      </w:pPr>
      <w:bookmarkStart w:id="3795" w:name="_Toc160650292"/>
      <w:bookmarkStart w:id="3796" w:name="_Toc160652167"/>
      <w:r w:rsidRPr="00D3062E">
        <w:rPr>
          <w:noProof/>
          <w:lang w:eastAsia="zh-CN"/>
        </w:rPr>
        <w:lastRenderedPageBreak/>
        <w:t>6.12</w:t>
      </w:r>
      <w:r w:rsidRPr="00D3062E">
        <w:t>.6.2.4</w:t>
      </w:r>
      <w:r w:rsidRPr="00D3062E">
        <w:tab/>
        <w:t>Type: InterPlmnServContNotif</w:t>
      </w:r>
      <w:bookmarkEnd w:id="3795"/>
      <w:bookmarkEnd w:id="3796"/>
    </w:p>
    <w:p w14:paraId="028CDD5F" w14:textId="77777777" w:rsidR="00D3062E" w:rsidRPr="00D3062E" w:rsidRDefault="00D3062E" w:rsidP="00D3062E">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6A2E2CEA" w14:textId="77777777" w:rsidTr="003C3912">
        <w:trPr>
          <w:jc w:val="center"/>
        </w:trPr>
        <w:tc>
          <w:tcPr>
            <w:tcW w:w="1430" w:type="dxa"/>
            <w:shd w:val="clear" w:color="auto" w:fill="C0C0C0"/>
            <w:vAlign w:val="center"/>
            <w:hideMark/>
          </w:tcPr>
          <w:p w14:paraId="71154772" w14:textId="77777777" w:rsidR="00D3062E" w:rsidRPr="00D3062E" w:rsidRDefault="00D3062E" w:rsidP="003C3912">
            <w:pPr>
              <w:pStyle w:val="TAH"/>
            </w:pPr>
            <w:r w:rsidRPr="00D3062E">
              <w:t>Attribute name</w:t>
            </w:r>
          </w:p>
        </w:tc>
        <w:tc>
          <w:tcPr>
            <w:tcW w:w="1539" w:type="dxa"/>
            <w:shd w:val="clear" w:color="auto" w:fill="C0C0C0"/>
            <w:vAlign w:val="center"/>
            <w:hideMark/>
          </w:tcPr>
          <w:p w14:paraId="5862DAA0" w14:textId="77777777" w:rsidR="00D3062E" w:rsidRPr="00D3062E" w:rsidRDefault="00D3062E" w:rsidP="003C3912">
            <w:pPr>
              <w:pStyle w:val="TAH"/>
            </w:pPr>
            <w:r w:rsidRPr="00D3062E">
              <w:t>Data type</w:t>
            </w:r>
          </w:p>
        </w:tc>
        <w:tc>
          <w:tcPr>
            <w:tcW w:w="425" w:type="dxa"/>
            <w:shd w:val="clear" w:color="auto" w:fill="C0C0C0"/>
            <w:vAlign w:val="center"/>
            <w:hideMark/>
          </w:tcPr>
          <w:p w14:paraId="636A006B" w14:textId="77777777" w:rsidR="00D3062E" w:rsidRPr="00D3062E" w:rsidRDefault="00D3062E" w:rsidP="003C3912">
            <w:pPr>
              <w:pStyle w:val="TAH"/>
            </w:pPr>
            <w:r w:rsidRPr="00D3062E">
              <w:t>P</w:t>
            </w:r>
          </w:p>
        </w:tc>
        <w:tc>
          <w:tcPr>
            <w:tcW w:w="1134" w:type="dxa"/>
            <w:shd w:val="clear" w:color="auto" w:fill="C0C0C0"/>
            <w:vAlign w:val="center"/>
            <w:hideMark/>
          </w:tcPr>
          <w:p w14:paraId="749EEFF8" w14:textId="77777777" w:rsidR="00D3062E" w:rsidRPr="00D3062E" w:rsidRDefault="00D3062E" w:rsidP="003C3912">
            <w:pPr>
              <w:pStyle w:val="TAH"/>
            </w:pPr>
            <w:r w:rsidRPr="00D3062E">
              <w:t>Cardinality</w:t>
            </w:r>
          </w:p>
        </w:tc>
        <w:tc>
          <w:tcPr>
            <w:tcW w:w="3828" w:type="dxa"/>
            <w:shd w:val="clear" w:color="auto" w:fill="C0C0C0"/>
            <w:vAlign w:val="center"/>
            <w:hideMark/>
          </w:tcPr>
          <w:p w14:paraId="1068FAE7"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266E227F" w14:textId="77777777" w:rsidR="00D3062E" w:rsidRPr="00D3062E" w:rsidRDefault="00D3062E" w:rsidP="003C3912">
            <w:pPr>
              <w:pStyle w:val="TAH"/>
              <w:rPr>
                <w:rFonts w:cs="Arial"/>
                <w:szCs w:val="18"/>
              </w:rPr>
            </w:pPr>
            <w:r w:rsidRPr="00D3062E">
              <w:t>Applicability</w:t>
            </w:r>
          </w:p>
        </w:tc>
      </w:tr>
      <w:tr w:rsidR="00D3062E" w:rsidRPr="00D3062E" w14:paraId="6BEE795E" w14:textId="77777777" w:rsidTr="003C3912">
        <w:trPr>
          <w:jc w:val="center"/>
        </w:trPr>
        <w:tc>
          <w:tcPr>
            <w:tcW w:w="1430" w:type="dxa"/>
            <w:vAlign w:val="center"/>
          </w:tcPr>
          <w:p w14:paraId="087DF17E" w14:textId="77777777" w:rsidR="00D3062E" w:rsidRPr="00D3062E" w:rsidRDefault="00D3062E" w:rsidP="003C3912">
            <w:pPr>
              <w:pStyle w:val="TAL"/>
            </w:pPr>
            <w:r w:rsidRPr="00D3062E">
              <w:t>valServId</w:t>
            </w:r>
          </w:p>
        </w:tc>
        <w:tc>
          <w:tcPr>
            <w:tcW w:w="1539" w:type="dxa"/>
            <w:vAlign w:val="center"/>
          </w:tcPr>
          <w:p w14:paraId="62A61223" w14:textId="77777777" w:rsidR="00D3062E" w:rsidRPr="00D3062E" w:rsidRDefault="00D3062E" w:rsidP="003C3912">
            <w:pPr>
              <w:pStyle w:val="TAL"/>
            </w:pPr>
            <w:r w:rsidRPr="00D3062E">
              <w:t>string</w:t>
            </w:r>
          </w:p>
        </w:tc>
        <w:tc>
          <w:tcPr>
            <w:tcW w:w="425" w:type="dxa"/>
            <w:vAlign w:val="center"/>
          </w:tcPr>
          <w:p w14:paraId="1812BEBB" w14:textId="77777777" w:rsidR="00D3062E" w:rsidRPr="00D3062E" w:rsidRDefault="00D3062E" w:rsidP="003C3912">
            <w:pPr>
              <w:pStyle w:val="TAC"/>
            </w:pPr>
            <w:r w:rsidRPr="00D3062E">
              <w:t>M</w:t>
            </w:r>
          </w:p>
        </w:tc>
        <w:tc>
          <w:tcPr>
            <w:tcW w:w="1134" w:type="dxa"/>
            <w:vAlign w:val="center"/>
          </w:tcPr>
          <w:p w14:paraId="222BC2A2" w14:textId="77777777" w:rsidR="00D3062E" w:rsidRPr="00D3062E" w:rsidRDefault="00D3062E" w:rsidP="003C3912">
            <w:pPr>
              <w:pStyle w:val="TAC"/>
            </w:pPr>
            <w:r w:rsidRPr="00D3062E">
              <w:t>1</w:t>
            </w:r>
          </w:p>
        </w:tc>
        <w:tc>
          <w:tcPr>
            <w:tcW w:w="3828" w:type="dxa"/>
            <w:vAlign w:val="center"/>
          </w:tcPr>
          <w:p w14:paraId="03D68B42" w14:textId="77777777" w:rsidR="00D3062E" w:rsidRPr="00D3062E" w:rsidRDefault="00D3062E" w:rsidP="003C3912">
            <w:pPr>
              <w:pStyle w:val="TAL"/>
              <w:rPr>
                <w:lang w:val="en-US"/>
              </w:rPr>
            </w:pPr>
            <w:r w:rsidRPr="00D3062E">
              <w:rPr>
                <w:lang w:val="en-US"/>
              </w:rPr>
              <w:t>Represents the identifier of the VAL service to which the notification is related.</w:t>
            </w:r>
          </w:p>
        </w:tc>
        <w:tc>
          <w:tcPr>
            <w:tcW w:w="1309" w:type="dxa"/>
            <w:vAlign w:val="center"/>
          </w:tcPr>
          <w:p w14:paraId="58A9249D" w14:textId="77777777" w:rsidR="00D3062E" w:rsidRPr="00D3062E" w:rsidRDefault="00D3062E" w:rsidP="003C3912">
            <w:pPr>
              <w:pStyle w:val="TAL"/>
              <w:rPr>
                <w:rFonts w:cs="Arial"/>
                <w:szCs w:val="18"/>
              </w:rPr>
            </w:pPr>
          </w:p>
        </w:tc>
      </w:tr>
      <w:tr w:rsidR="00D3062E" w:rsidRPr="00D3062E" w14:paraId="4309F0FB" w14:textId="77777777" w:rsidTr="003C3912">
        <w:trPr>
          <w:jc w:val="center"/>
        </w:trPr>
        <w:tc>
          <w:tcPr>
            <w:tcW w:w="1430" w:type="dxa"/>
            <w:vAlign w:val="center"/>
          </w:tcPr>
          <w:p w14:paraId="36B2FF4A" w14:textId="77777777" w:rsidR="00D3062E" w:rsidRPr="00D3062E" w:rsidRDefault="00D3062E" w:rsidP="003C3912">
            <w:pPr>
              <w:pStyle w:val="TAL"/>
            </w:pPr>
            <w:r w:rsidRPr="00D3062E">
              <w:t>ueIds</w:t>
            </w:r>
          </w:p>
        </w:tc>
        <w:tc>
          <w:tcPr>
            <w:tcW w:w="1539" w:type="dxa"/>
            <w:vAlign w:val="center"/>
          </w:tcPr>
          <w:p w14:paraId="0BF88258" w14:textId="77777777" w:rsidR="00D3062E" w:rsidRPr="00D3062E" w:rsidRDefault="00D3062E" w:rsidP="003C3912">
            <w:pPr>
              <w:pStyle w:val="TAL"/>
            </w:pPr>
            <w:r w:rsidRPr="00D3062E">
              <w:t>array(string)</w:t>
            </w:r>
          </w:p>
        </w:tc>
        <w:tc>
          <w:tcPr>
            <w:tcW w:w="425" w:type="dxa"/>
            <w:vAlign w:val="center"/>
          </w:tcPr>
          <w:p w14:paraId="57AD0FE2" w14:textId="77777777" w:rsidR="00D3062E" w:rsidRPr="00D3062E" w:rsidRDefault="00D3062E" w:rsidP="003C3912">
            <w:pPr>
              <w:pStyle w:val="TAC"/>
            </w:pPr>
            <w:r w:rsidRPr="00D3062E">
              <w:t>O</w:t>
            </w:r>
          </w:p>
        </w:tc>
        <w:tc>
          <w:tcPr>
            <w:tcW w:w="1134" w:type="dxa"/>
            <w:vAlign w:val="center"/>
          </w:tcPr>
          <w:p w14:paraId="2547277F" w14:textId="77777777" w:rsidR="00D3062E" w:rsidRPr="00D3062E" w:rsidRDefault="00D3062E" w:rsidP="003C3912">
            <w:pPr>
              <w:pStyle w:val="TAC"/>
            </w:pPr>
            <w:r w:rsidRPr="00D3062E">
              <w:t>1..N</w:t>
            </w:r>
          </w:p>
        </w:tc>
        <w:tc>
          <w:tcPr>
            <w:tcW w:w="3828" w:type="dxa"/>
            <w:vAlign w:val="center"/>
          </w:tcPr>
          <w:p w14:paraId="35C2F72C" w14:textId="77777777" w:rsidR="00D3062E" w:rsidRPr="00D3062E" w:rsidRDefault="00D3062E" w:rsidP="003C3912">
            <w:pPr>
              <w:pStyle w:val="TAL"/>
              <w:rPr>
                <w:rFonts w:cs="Arial"/>
                <w:szCs w:val="18"/>
              </w:rPr>
            </w:pPr>
            <w:r w:rsidRPr="00D3062E">
              <w:rPr>
                <w:lang w:val="en-US"/>
              </w:rPr>
              <w:t>Contains the list of the identifier(s) of the impacted VAL UE(s).</w:t>
            </w:r>
          </w:p>
        </w:tc>
        <w:tc>
          <w:tcPr>
            <w:tcW w:w="1309" w:type="dxa"/>
            <w:vAlign w:val="center"/>
          </w:tcPr>
          <w:p w14:paraId="13912A21" w14:textId="77777777" w:rsidR="00D3062E" w:rsidRPr="00D3062E" w:rsidRDefault="00D3062E" w:rsidP="003C3912">
            <w:pPr>
              <w:pStyle w:val="TAL"/>
              <w:rPr>
                <w:rFonts w:cs="Arial"/>
                <w:szCs w:val="18"/>
              </w:rPr>
            </w:pPr>
          </w:p>
        </w:tc>
      </w:tr>
      <w:tr w:rsidR="00D3062E" w:rsidRPr="00D3062E" w14:paraId="2DE5A8D6" w14:textId="77777777" w:rsidTr="003C3912">
        <w:trPr>
          <w:jc w:val="center"/>
        </w:trPr>
        <w:tc>
          <w:tcPr>
            <w:tcW w:w="1430" w:type="dxa"/>
            <w:vAlign w:val="center"/>
          </w:tcPr>
          <w:p w14:paraId="6F6EA17A" w14:textId="77777777" w:rsidR="00D3062E" w:rsidRPr="00D3062E" w:rsidRDefault="00D3062E" w:rsidP="003C3912">
            <w:pPr>
              <w:pStyle w:val="TAL"/>
            </w:pPr>
            <w:r w:rsidRPr="00D3062E">
              <w:t>netSliceId</w:t>
            </w:r>
          </w:p>
        </w:tc>
        <w:tc>
          <w:tcPr>
            <w:tcW w:w="1539" w:type="dxa"/>
            <w:vAlign w:val="center"/>
          </w:tcPr>
          <w:p w14:paraId="0235AC6D" w14:textId="77777777" w:rsidR="00D3062E" w:rsidRPr="00D3062E" w:rsidRDefault="00D3062E" w:rsidP="003C3912">
            <w:pPr>
              <w:pStyle w:val="TAL"/>
            </w:pPr>
            <w:r w:rsidRPr="00D3062E">
              <w:t>NetSliceId</w:t>
            </w:r>
          </w:p>
        </w:tc>
        <w:tc>
          <w:tcPr>
            <w:tcW w:w="425" w:type="dxa"/>
            <w:vAlign w:val="center"/>
          </w:tcPr>
          <w:p w14:paraId="602482AD" w14:textId="77777777" w:rsidR="00D3062E" w:rsidRPr="00D3062E" w:rsidRDefault="00D3062E" w:rsidP="003C3912">
            <w:pPr>
              <w:pStyle w:val="TAC"/>
            </w:pPr>
            <w:r w:rsidRPr="00D3062E">
              <w:t>M</w:t>
            </w:r>
          </w:p>
        </w:tc>
        <w:tc>
          <w:tcPr>
            <w:tcW w:w="1134" w:type="dxa"/>
            <w:vAlign w:val="center"/>
          </w:tcPr>
          <w:p w14:paraId="73B5FFB6" w14:textId="77777777" w:rsidR="00D3062E" w:rsidRPr="00D3062E" w:rsidRDefault="00D3062E" w:rsidP="003C3912">
            <w:pPr>
              <w:pStyle w:val="TAC"/>
            </w:pPr>
            <w:r w:rsidRPr="00D3062E">
              <w:t>1</w:t>
            </w:r>
          </w:p>
        </w:tc>
        <w:tc>
          <w:tcPr>
            <w:tcW w:w="3828" w:type="dxa"/>
            <w:vAlign w:val="center"/>
          </w:tcPr>
          <w:p w14:paraId="281FEA4C" w14:textId="77777777" w:rsidR="00D3062E" w:rsidRPr="00D3062E" w:rsidRDefault="00D3062E" w:rsidP="003C3912">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6B6C1EC7" w14:textId="77777777" w:rsidR="00D3062E" w:rsidRPr="00D3062E" w:rsidRDefault="00D3062E" w:rsidP="003C3912">
            <w:pPr>
              <w:pStyle w:val="TAL"/>
              <w:rPr>
                <w:rFonts w:cs="Arial"/>
                <w:szCs w:val="18"/>
              </w:rPr>
            </w:pPr>
          </w:p>
        </w:tc>
      </w:tr>
      <w:tr w:rsidR="00D3062E" w:rsidRPr="00D3062E" w14:paraId="4694D434" w14:textId="77777777" w:rsidTr="003C3912">
        <w:trPr>
          <w:jc w:val="center"/>
        </w:trPr>
        <w:tc>
          <w:tcPr>
            <w:tcW w:w="1430" w:type="dxa"/>
            <w:vAlign w:val="center"/>
          </w:tcPr>
          <w:p w14:paraId="5E8AECFC" w14:textId="77777777" w:rsidR="00D3062E" w:rsidRPr="00D3062E" w:rsidRDefault="00D3062E" w:rsidP="003C3912">
            <w:pPr>
              <w:pStyle w:val="TAL"/>
            </w:pPr>
            <w:r w:rsidRPr="00D3062E">
              <w:t>tgtNsceServId</w:t>
            </w:r>
          </w:p>
        </w:tc>
        <w:tc>
          <w:tcPr>
            <w:tcW w:w="1539" w:type="dxa"/>
            <w:vAlign w:val="center"/>
          </w:tcPr>
          <w:p w14:paraId="12B2782F" w14:textId="77777777" w:rsidR="00D3062E" w:rsidRPr="00D3062E" w:rsidRDefault="00D3062E" w:rsidP="003C3912">
            <w:pPr>
              <w:pStyle w:val="TAL"/>
            </w:pPr>
            <w:r w:rsidRPr="00D3062E">
              <w:t>string</w:t>
            </w:r>
          </w:p>
        </w:tc>
        <w:tc>
          <w:tcPr>
            <w:tcW w:w="425" w:type="dxa"/>
            <w:vAlign w:val="center"/>
          </w:tcPr>
          <w:p w14:paraId="63B9677B" w14:textId="77777777" w:rsidR="00D3062E" w:rsidRPr="00D3062E" w:rsidRDefault="00D3062E" w:rsidP="003C3912">
            <w:pPr>
              <w:pStyle w:val="TAC"/>
            </w:pPr>
            <w:r w:rsidRPr="00D3062E">
              <w:t>M</w:t>
            </w:r>
          </w:p>
        </w:tc>
        <w:tc>
          <w:tcPr>
            <w:tcW w:w="1134" w:type="dxa"/>
            <w:vAlign w:val="center"/>
          </w:tcPr>
          <w:p w14:paraId="5AC3D3AA" w14:textId="77777777" w:rsidR="00D3062E" w:rsidRPr="00D3062E" w:rsidRDefault="00D3062E" w:rsidP="003C3912">
            <w:pPr>
              <w:pStyle w:val="TAC"/>
            </w:pPr>
            <w:r w:rsidRPr="00D3062E">
              <w:t>1</w:t>
            </w:r>
          </w:p>
        </w:tc>
        <w:tc>
          <w:tcPr>
            <w:tcW w:w="3828" w:type="dxa"/>
            <w:vAlign w:val="center"/>
          </w:tcPr>
          <w:p w14:paraId="259C15DF" w14:textId="77777777" w:rsidR="00D3062E" w:rsidRPr="00D3062E" w:rsidRDefault="00D3062E" w:rsidP="003C3912">
            <w:pPr>
              <w:pStyle w:val="TAL"/>
            </w:pPr>
            <w:r w:rsidRPr="00D3062E">
              <w:t>Contains the identifier of the target NSCE Server.</w:t>
            </w:r>
          </w:p>
        </w:tc>
        <w:tc>
          <w:tcPr>
            <w:tcW w:w="1309" w:type="dxa"/>
            <w:vAlign w:val="center"/>
          </w:tcPr>
          <w:p w14:paraId="6FFFE22D" w14:textId="77777777" w:rsidR="00D3062E" w:rsidRPr="00D3062E" w:rsidRDefault="00D3062E" w:rsidP="003C3912">
            <w:pPr>
              <w:pStyle w:val="TAL"/>
              <w:rPr>
                <w:rFonts w:cs="Arial"/>
                <w:szCs w:val="18"/>
              </w:rPr>
            </w:pPr>
          </w:p>
        </w:tc>
      </w:tr>
      <w:tr w:rsidR="00D3062E" w:rsidRPr="00D3062E" w14:paraId="6B4D56CA" w14:textId="77777777" w:rsidTr="003C3912">
        <w:trPr>
          <w:jc w:val="center"/>
        </w:trPr>
        <w:tc>
          <w:tcPr>
            <w:tcW w:w="1430" w:type="dxa"/>
            <w:vAlign w:val="center"/>
          </w:tcPr>
          <w:p w14:paraId="569DB278" w14:textId="77777777" w:rsidR="00D3062E" w:rsidRPr="00D3062E" w:rsidRDefault="00D3062E" w:rsidP="003C3912">
            <w:pPr>
              <w:pStyle w:val="TAL"/>
            </w:pPr>
            <w:r w:rsidRPr="00D3062E">
              <w:t>tgtNsceAddr</w:t>
            </w:r>
          </w:p>
        </w:tc>
        <w:tc>
          <w:tcPr>
            <w:tcW w:w="1539" w:type="dxa"/>
            <w:vAlign w:val="center"/>
          </w:tcPr>
          <w:p w14:paraId="7AD48ECA" w14:textId="77777777" w:rsidR="00D3062E" w:rsidRPr="00D3062E" w:rsidRDefault="00D3062E" w:rsidP="003C3912">
            <w:pPr>
              <w:pStyle w:val="TAL"/>
            </w:pPr>
            <w:r w:rsidRPr="00D3062E">
              <w:rPr>
                <w:lang w:eastAsia="zh-CN"/>
              </w:rPr>
              <w:t>EndPoint</w:t>
            </w:r>
          </w:p>
        </w:tc>
        <w:tc>
          <w:tcPr>
            <w:tcW w:w="425" w:type="dxa"/>
            <w:vAlign w:val="center"/>
          </w:tcPr>
          <w:p w14:paraId="4776DC7C" w14:textId="77777777" w:rsidR="00D3062E" w:rsidRPr="00D3062E" w:rsidRDefault="00D3062E" w:rsidP="003C3912">
            <w:pPr>
              <w:pStyle w:val="TAC"/>
            </w:pPr>
            <w:r w:rsidRPr="00D3062E">
              <w:t>M</w:t>
            </w:r>
          </w:p>
        </w:tc>
        <w:tc>
          <w:tcPr>
            <w:tcW w:w="1134" w:type="dxa"/>
            <w:vAlign w:val="center"/>
          </w:tcPr>
          <w:p w14:paraId="35F559B0" w14:textId="77777777" w:rsidR="00D3062E" w:rsidRPr="00D3062E" w:rsidRDefault="00D3062E" w:rsidP="003C3912">
            <w:pPr>
              <w:pStyle w:val="TAC"/>
            </w:pPr>
            <w:r w:rsidRPr="00D3062E">
              <w:t>1</w:t>
            </w:r>
          </w:p>
        </w:tc>
        <w:tc>
          <w:tcPr>
            <w:tcW w:w="3828" w:type="dxa"/>
            <w:vAlign w:val="center"/>
          </w:tcPr>
          <w:p w14:paraId="207E8A35" w14:textId="77777777" w:rsidR="00D3062E" w:rsidRPr="00D3062E" w:rsidRDefault="00D3062E" w:rsidP="003C3912">
            <w:pPr>
              <w:pStyle w:val="TAL"/>
            </w:pPr>
            <w:r w:rsidRPr="00D3062E">
              <w:t>Contains the addressing information of the target NSCE Server.</w:t>
            </w:r>
          </w:p>
        </w:tc>
        <w:tc>
          <w:tcPr>
            <w:tcW w:w="1309" w:type="dxa"/>
            <w:vAlign w:val="center"/>
          </w:tcPr>
          <w:p w14:paraId="3188E1DB" w14:textId="77777777" w:rsidR="00D3062E" w:rsidRPr="00D3062E" w:rsidRDefault="00D3062E" w:rsidP="003C3912">
            <w:pPr>
              <w:pStyle w:val="TAL"/>
              <w:rPr>
                <w:rFonts w:cs="Arial"/>
                <w:szCs w:val="18"/>
              </w:rPr>
            </w:pPr>
          </w:p>
        </w:tc>
      </w:tr>
      <w:tr w:rsidR="00D3062E" w:rsidRPr="00D3062E" w14:paraId="7483BDD2" w14:textId="77777777" w:rsidTr="003C3912">
        <w:trPr>
          <w:jc w:val="center"/>
        </w:trPr>
        <w:tc>
          <w:tcPr>
            <w:tcW w:w="1430" w:type="dxa"/>
            <w:vAlign w:val="center"/>
          </w:tcPr>
          <w:p w14:paraId="1107611F" w14:textId="77777777" w:rsidR="00D3062E" w:rsidRPr="00D3062E" w:rsidRDefault="00D3062E" w:rsidP="003C3912">
            <w:pPr>
              <w:pStyle w:val="TAL"/>
            </w:pPr>
            <w:r w:rsidRPr="00D3062E">
              <w:t>targetServArea</w:t>
            </w:r>
          </w:p>
        </w:tc>
        <w:tc>
          <w:tcPr>
            <w:tcW w:w="1539" w:type="dxa"/>
            <w:vAlign w:val="center"/>
          </w:tcPr>
          <w:p w14:paraId="63259EBA" w14:textId="77777777" w:rsidR="00D3062E" w:rsidRPr="00D3062E" w:rsidRDefault="00D3062E" w:rsidP="003C3912">
            <w:pPr>
              <w:pStyle w:val="TAL"/>
            </w:pPr>
            <w:r w:rsidRPr="00D3062E">
              <w:t>GeographicArea</w:t>
            </w:r>
          </w:p>
        </w:tc>
        <w:tc>
          <w:tcPr>
            <w:tcW w:w="425" w:type="dxa"/>
            <w:vAlign w:val="center"/>
          </w:tcPr>
          <w:p w14:paraId="354735D0" w14:textId="77777777" w:rsidR="00D3062E" w:rsidRPr="00D3062E" w:rsidRDefault="00D3062E" w:rsidP="003C3912">
            <w:pPr>
              <w:pStyle w:val="TAC"/>
            </w:pPr>
            <w:r w:rsidRPr="00D3062E">
              <w:rPr>
                <w:rFonts w:cs="Arial"/>
                <w:szCs w:val="18"/>
                <w:lang w:eastAsia="zh-CN"/>
              </w:rPr>
              <w:t>M</w:t>
            </w:r>
          </w:p>
        </w:tc>
        <w:tc>
          <w:tcPr>
            <w:tcW w:w="1134" w:type="dxa"/>
            <w:vAlign w:val="center"/>
          </w:tcPr>
          <w:p w14:paraId="07E84A27" w14:textId="77777777" w:rsidR="00D3062E" w:rsidRPr="00D3062E" w:rsidRDefault="00D3062E" w:rsidP="003C3912">
            <w:pPr>
              <w:pStyle w:val="TAC"/>
            </w:pPr>
            <w:r w:rsidRPr="00D3062E">
              <w:rPr>
                <w:rFonts w:cs="Arial"/>
                <w:szCs w:val="18"/>
                <w:lang w:eastAsia="zh-CN"/>
              </w:rPr>
              <w:t>1</w:t>
            </w:r>
          </w:p>
        </w:tc>
        <w:tc>
          <w:tcPr>
            <w:tcW w:w="3828" w:type="dxa"/>
            <w:vAlign w:val="center"/>
          </w:tcPr>
          <w:p w14:paraId="7571689F"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1AC78D48" w14:textId="77777777" w:rsidR="00D3062E" w:rsidRPr="00D3062E" w:rsidRDefault="00D3062E" w:rsidP="003C3912">
            <w:pPr>
              <w:pStyle w:val="TAL"/>
              <w:rPr>
                <w:rFonts w:cs="Arial"/>
                <w:szCs w:val="18"/>
              </w:rPr>
            </w:pPr>
          </w:p>
        </w:tc>
      </w:tr>
    </w:tbl>
    <w:p w14:paraId="7D162A1B" w14:textId="77777777" w:rsidR="00D3062E" w:rsidRPr="00D3062E" w:rsidRDefault="00D3062E" w:rsidP="00D3062E">
      <w:pPr>
        <w:rPr>
          <w:lang w:eastAsia="zh-CN"/>
        </w:rPr>
      </w:pPr>
    </w:p>
    <w:p w14:paraId="565A41B9" w14:textId="77777777" w:rsidR="00D3062E" w:rsidRPr="00D3062E" w:rsidRDefault="00D3062E" w:rsidP="00D3062E">
      <w:pPr>
        <w:pStyle w:val="41"/>
        <w:rPr>
          <w:lang w:val="en-US"/>
        </w:rPr>
      </w:pPr>
      <w:bookmarkStart w:id="3797" w:name="_Toc160650293"/>
      <w:bookmarkStart w:id="3798" w:name="_Toc160652168"/>
      <w:r w:rsidRPr="00D3062E">
        <w:rPr>
          <w:noProof/>
          <w:lang w:eastAsia="zh-CN"/>
        </w:rPr>
        <w:t>6.12</w:t>
      </w:r>
      <w:r w:rsidRPr="00D3062E">
        <w:rPr>
          <w:lang w:val="en-US"/>
        </w:rPr>
        <w:t>.6.3</w:t>
      </w:r>
      <w:r w:rsidRPr="00D3062E">
        <w:rPr>
          <w:lang w:val="en-US"/>
        </w:rPr>
        <w:tab/>
        <w:t>Simple data types and enumerations</w:t>
      </w:r>
      <w:bookmarkEnd w:id="3797"/>
      <w:bookmarkEnd w:id="3798"/>
    </w:p>
    <w:p w14:paraId="5F98300B" w14:textId="77777777" w:rsidR="00D3062E" w:rsidRPr="00D3062E" w:rsidRDefault="00D3062E" w:rsidP="00D3062E">
      <w:pPr>
        <w:pStyle w:val="51"/>
      </w:pPr>
      <w:bookmarkStart w:id="3799" w:name="_Toc160650294"/>
      <w:bookmarkStart w:id="3800" w:name="_Toc160652169"/>
      <w:r w:rsidRPr="00D3062E">
        <w:rPr>
          <w:noProof/>
          <w:lang w:eastAsia="zh-CN"/>
        </w:rPr>
        <w:t>6.12</w:t>
      </w:r>
      <w:r w:rsidRPr="00D3062E">
        <w:t>.6.3.1</w:t>
      </w:r>
      <w:r w:rsidRPr="00D3062E">
        <w:tab/>
        <w:t>Introduction</w:t>
      </w:r>
      <w:bookmarkEnd w:id="3799"/>
      <w:bookmarkEnd w:id="3800"/>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3801" w:name="_Toc157434954"/>
      <w:bookmarkStart w:id="3802" w:name="_Toc157436669"/>
      <w:bookmarkStart w:id="3803" w:name="_Toc157440509"/>
      <w:bookmarkStart w:id="3804" w:name="_Toc160650295"/>
      <w:bookmarkStart w:id="3805" w:name="_Toc160652170"/>
      <w:r w:rsidRPr="00D3062E">
        <w:rPr>
          <w:noProof/>
          <w:lang w:eastAsia="zh-CN"/>
        </w:rPr>
        <w:t>6.12</w:t>
      </w:r>
      <w:r w:rsidRPr="00D3062E">
        <w:t>.6.3.2</w:t>
      </w:r>
      <w:r w:rsidRPr="00D3062E">
        <w:tab/>
        <w:t>Simple data types</w:t>
      </w:r>
      <w:bookmarkEnd w:id="3801"/>
      <w:bookmarkEnd w:id="3802"/>
      <w:bookmarkEnd w:id="3803"/>
      <w:bookmarkEnd w:id="3804"/>
      <w:bookmarkEnd w:id="3805"/>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3806" w:name="_Toc157434879"/>
      <w:bookmarkStart w:id="3807" w:name="_Toc157436594"/>
      <w:bookmarkStart w:id="3808" w:name="_Toc157440434"/>
      <w:bookmarkStart w:id="3809" w:name="_Toc160650296"/>
      <w:bookmarkStart w:id="3810" w:name="_Toc160652171"/>
      <w:r w:rsidRPr="00D3062E">
        <w:rPr>
          <w:noProof/>
          <w:lang w:eastAsia="zh-CN"/>
        </w:rPr>
        <w:t>6.12</w:t>
      </w:r>
      <w:r w:rsidRPr="00D3062E">
        <w:t>.6.3.3</w:t>
      </w:r>
      <w:r w:rsidRPr="00D3062E">
        <w:tab/>
        <w:t xml:space="preserve">Enumeration: </w:t>
      </w:r>
      <w:bookmarkEnd w:id="3806"/>
      <w:bookmarkEnd w:id="3807"/>
      <w:bookmarkEnd w:id="3808"/>
      <w:r w:rsidRPr="00D3062E">
        <w:t>ServContReq</w:t>
      </w:r>
      <w:bookmarkEnd w:id="3809"/>
      <w:bookmarkEnd w:id="3810"/>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3811" w:name="_Toc160650297"/>
      <w:bookmarkStart w:id="3812" w:name="_Toc160652172"/>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811"/>
      <w:bookmarkEnd w:id="3812"/>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3813" w:name="_Toc160650298"/>
      <w:bookmarkStart w:id="3814" w:name="_Toc160652173"/>
      <w:r w:rsidRPr="00D3062E">
        <w:rPr>
          <w:noProof/>
          <w:lang w:eastAsia="zh-CN"/>
        </w:rPr>
        <w:lastRenderedPageBreak/>
        <w:t>6.12</w:t>
      </w:r>
      <w:r w:rsidRPr="00D3062E">
        <w:t>.6.5</w:t>
      </w:r>
      <w:r w:rsidRPr="00D3062E">
        <w:tab/>
        <w:t>Binary data</w:t>
      </w:r>
      <w:bookmarkEnd w:id="3813"/>
      <w:bookmarkEnd w:id="3814"/>
    </w:p>
    <w:p w14:paraId="3B88CCF7" w14:textId="77777777" w:rsidR="00D3062E" w:rsidRPr="00D3062E" w:rsidRDefault="00D3062E" w:rsidP="00D3062E">
      <w:pPr>
        <w:pStyle w:val="51"/>
      </w:pPr>
      <w:bookmarkStart w:id="3815" w:name="_Toc160650299"/>
      <w:bookmarkStart w:id="3816" w:name="_Toc160652174"/>
      <w:r w:rsidRPr="00D3062E">
        <w:rPr>
          <w:noProof/>
          <w:lang w:eastAsia="zh-CN"/>
        </w:rPr>
        <w:t>6.12</w:t>
      </w:r>
      <w:r w:rsidRPr="00D3062E">
        <w:t>.6.5.1</w:t>
      </w:r>
      <w:r w:rsidRPr="00D3062E">
        <w:tab/>
        <w:t>Binary Data Types</w:t>
      </w:r>
      <w:bookmarkEnd w:id="3815"/>
      <w:bookmarkEnd w:id="3816"/>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3817" w:name="_Toc160650300"/>
      <w:bookmarkStart w:id="3818" w:name="_Toc160652175"/>
      <w:r w:rsidRPr="00D3062E">
        <w:rPr>
          <w:noProof/>
          <w:lang w:eastAsia="zh-CN"/>
        </w:rPr>
        <w:t>6.12</w:t>
      </w:r>
      <w:r w:rsidRPr="00D3062E">
        <w:t>.7</w:t>
      </w:r>
      <w:r w:rsidRPr="00D3062E">
        <w:tab/>
        <w:t>Error Handling</w:t>
      </w:r>
      <w:bookmarkEnd w:id="3817"/>
      <w:bookmarkEnd w:id="3818"/>
    </w:p>
    <w:p w14:paraId="1119AFCB" w14:textId="77777777" w:rsidR="00D3062E" w:rsidRPr="00D3062E" w:rsidRDefault="00D3062E" w:rsidP="00D3062E">
      <w:pPr>
        <w:pStyle w:val="41"/>
      </w:pPr>
      <w:bookmarkStart w:id="3819" w:name="_Toc160650301"/>
      <w:bookmarkStart w:id="3820" w:name="_Toc160652176"/>
      <w:r w:rsidRPr="00D3062E">
        <w:rPr>
          <w:noProof/>
          <w:lang w:eastAsia="zh-CN"/>
        </w:rPr>
        <w:t>6.12</w:t>
      </w:r>
      <w:r w:rsidRPr="00D3062E">
        <w:t>.7.1</w:t>
      </w:r>
      <w:r w:rsidRPr="00D3062E">
        <w:tab/>
        <w:t>General</w:t>
      </w:r>
      <w:bookmarkEnd w:id="3819"/>
      <w:bookmarkEnd w:id="3820"/>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3821" w:name="_Toc160650302"/>
      <w:bookmarkStart w:id="3822" w:name="_Toc160652177"/>
      <w:r w:rsidRPr="00D3062E">
        <w:rPr>
          <w:noProof/>
          <w:lang w:eastAsia="zh-CN"/>
        </w:rPr>
        <w:t>6.12</w:t>
      </w:r>
      <w:r w:rsidRPr="00D3062E">
        <w:t>.7.2</w:t>
      </w:r>
      <w:r w:rsidRPr="00D3062E">
        <w:tab/>
        <w:t>Protocol Errors</w:t>
      </w:r>
      <w:bookmarkEnd w:id="3821"/>
      <w:bookmarkEnd w:id="3822"/>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3823" w:name="_Toc160650303"/>
      <w:bookmarkStart w:id="3824" w:name="_Toc160652178"/>
      <w:r w:rsidRPr="00D3062E">
        <w:rPr>
          <w:noProof/>
          <w:lang w:eastAsia="zh-CN"/>
        </w:rPr>
        <w:t>6.12</w:t>
      </w:r>
      <w:r w:rsidRPr="00D3062E">
        <w:t>.7.3</w:t>
      </w:r>
      <w:r w:rsidRPr="00D3062E">
        <w:tab/>
        <w:t>Application Errors</w:t>
      </w:r>
      <w:bookmarkEnd w:id="3823"/>
      <w:bookmarkEnd w:id="3824"/>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3825" w:name="_Toc160650304"/>
      <w:bookmarkStart w:id="3826" w:name="_Toc160652179"/>
      <w:r w:rsidRPr="00D3062E">
        <w:rPr>
          <w:noProof/>
          <w:lang w:eastAsia="zh-CN"/>
        </w:rPr>
        <w:t>6.12</w:t>
      </w:r>
      <w:r w:rsidRPr="00D3062E">
        <w:t>.8</w:t>
      </w:r>
      <w:r w:rsidRPr="00D3062E">
        <w:rPr>
          <w:lang w:eastAsia="zh-CN"/>
        </w:rPr>
        <w:tab/>
        <w:t>Feature negotiation</w:t>
      </w:r>
      <w:bookmarkEnd w:id="3825"/>
      <w:bookmarkEnd w:id="3826"/>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3827" w:name="_Toc160650305"/>
      <w:bookmarkStart w:id="3828" w:name="_Toc160652180"/>
      <w:r w:rsidRPr="00D3062E">
        <w:rPr>
          <w:noProof/>
          <w:lang w:eastAsia="zh-CN"/>
        </w:rPr>
        <w:t>6.12</w:t>
      </w:r>
      <w:r w:rsidRPr="00D3062E">
        <w:t>.9</w:t>
      </w:r>
      <w:r w:rsidRPr="00D3062E">
        <w:tab/>
        <w:t>Security</w:t>
      </w:r>
      <w:bookmarkEnd w:id="3827"/>
      <w:bookmarkEnd w:id="3828"/>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3829" w:name="_Toc160650306"/>
      <w:bookmarkStart w:id="3830" w:name="_Toc160652181"/>
      <w:r w:rsidRPr="00D3062E">
        <w:rPr>
          <w:lang w:eastAsia="zh-CN"/>
        </w:rPr>
        <w:lastRenderedPageBreak/>
        <w:t>6.13</w:t>
      </w:r>
      <w:r w:rsidRPr="00D3062E">
        <w:rPr>
          <w:lang w:eastAsia="zh-CN"/>
        </w:rPr>
        <w:tab/>
      </w:r>
      <w:bookmarkEnd w:id="3736"/>
      <w:bookmarkEnd w:id="3737"/>
      <w:bookmarkEnd w:id="3738"/>
      <w:bookmarkEnd w:id="3739"/>
      <w:bookmarkEnd w:id="3740"/>
      <w:r w:rsidRPr="00D3062E">
        <w:t>NSCE_NSDiagnostics API</w:t>
      </w:r>
      <w:bookmarkEnd w:id="3741"/>
      <w:bookmarkEnd w:id="3742"/>
      <w:bookmarkEnd w:id="3743"/>
      <w:bookmarkEnd w:id="3829"/>
      <w:bookmarkEnd w:id="3830"/>
    </w:p>
    <w:p w14:paraId="3983D976" w14:textId="77777777" w:rsidR="0084527C" w:rsidRPr="00D3062E" w:rsidRDefault="0084527C" w:rsidP="0084527C">
      <w:pPr>
        <w:pStyle w:val="31"/>
        <w:rPr>
          <w:lang w:eastAsia="zh-CN"/>
        </w:rPr>
      </w:pPr>
      <w:bookmarkStart w:id="3831" w:name="_Toc85492901"/>
      <w:bookmarkStart w:id="3832" w:name="_Toc90661662"/>
      <w:bookmarkStart w:id="3833" w:name="_Toc138755353"/>
      <w:bookmarkStart w:id="3834" w:name="_Toc151886123"/>
      <w:bookmarkStart w:id="3835" w:name="_Toc152076188"/>
      <w:bookmarkStart w:id="3836" w:name="_Toc153793904"/>
      <w:bookmarkStart w:id="3837" w:name="_Toc157435007"/>
      <w:bookmarkStart w:id="3838" w:name="_Toc157436722"/>
      <w:bookmarkStart w:id="3839" w:name="_Toc157440562"/>
      <w:bookmarkStart w:id="3840" w:name="_Toc160650307"/>
      <w:bookmarkStart w:id="3841" w:name="_Toc160652182"/>
      <w:r w:rsidRPr="00D3062E">
        <w:rPr>
          <w:lang w:eastAsia="zh-CN"/>
        </w:rPr>
        <w:t>6.13.1</w:t>
      </w:r>
      <w:r w:rsidRPr="00D3062E">
        <w:rPr>
          <w:lang w:eastAsia="zh-CN"/>
        </w:rPr>
        <w:tab/>
      </w:r>
      <w:bookmarkEnd w:id="3831"/>
      <w:bookmarkEnd w:id="3832"/>
      <w:bookmarkEnd w:id="3833"/>
      <w:bookmarkEnd w:id="3834"/>
      <w:bookmarkEnd w:id="3835"/>
      <w:bookmarkEnd w:id="3836"/>
      <w:r w:rsidRPr="00D3062E">
        <w:rPr>
          <w:lang w:eastAsia="zh-CN"/>
        </w:rPr>
        <w:t>Introduction</w:t>
      </w:r>
      <w:bookmarkEnd w:id="3837"/>
      <w:bookmarkEnd w:id="3838"/>
      <w:bookmarkEnd w:id="3839"/>
      <w:bookmarkEnd w:id="3840"/>
      <w:bookmarkEnd w:id="3841"/>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3842" w:name="_Toc157435008"/>
      <w:bookmarkStart w:id="3843" w:name="_Toc157436723"/>
      <w:bookmarkStart w:id="3844" w:name="_Toc157440563"/>
      <w:bookmarkStart w:id="3845" w:name="_Toc85492903"/>
      <w:bookmarkStart w:id="3846" w:name="_Toc90661664"/>
      <w:bookmarkStart w:id="3847" w:name="_Toc138755355"/>
      <w:bookmarkStart w:id="3848" w:name="_Toc151886125"/>
      <w:bookmarkStart w:id="3849" w:name="_Toc152076190"/>
      <w:bookmarkStart w:id="3850" w:name="_Toc153793906"/>
      <w:bookmarkStart w:id="3851" w:name="_Toc160650308"/>
      <w:bookmarkStart w:id="3852" w:name="_Toc160652183"/>
      <w:r w:rsidRPr="00D3062E">
        <w:rPr>
          <w:noProof/>
          <w:lang w:eastAsia="zh-CN"/>
        </w:rPr>
        <w:t>6.13</w:t>
      </w:r>
      <w:r w:rsidRPr="00D3062E">
        <w:t>.2</w:t>
      </w:r>
      <w:r w:rsidRPr="00D3062E">
        <w:tab/>
        <w:t>Usage of HTTP</w:t>
      </w:r>
      <w:bookmarkEnd w:id="3842"/>
      <w:bookmarkEnd w:id="3843"/>
      <w:bookmarkEnd w:id="3844"/>
      <w:bookmarkEnd w:id="3851"/>
      <w:bookmarkEnd w:id="3852"/>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3853" w:name="_Toc157435009"/>
      <w:bookmarkStart w:id="3854" w:name="_Toc157436724"/>
      <w:bookmarkStart w:id="3855" w:name="_Toc157440564"/>
      <w:bookmarkStart w:id="3856" w:name="_Toc160650309"/>
      <w:bookmarkStart w:id="3857" w:name="_Toc160652184"/>
      <w:r w:rsidRPr="00D3062E">
        <w:rPr>
          <w:lang w:eastAsia="zh-CN"/>
        </w:rPr>
        <w:t>6.13.3</w:t>
      </w:r>
      <w:r w:rsidRPr="00D3062E">
        <w:rPr>
          <w:lang w:eastAsia="zh-CN"/>
        </w:rPr>
        <w:tab/>
        <w:t>Resources</w:t>
      </w:r>
      <w:bookmarkEnd w:id="3845"/>
      <w:bookmarkEnd w:id="3846"/>
      <w:bookmarkEnd w:id="3847"/>
      <w:bookmarkEnd w:id="3848"/>
      <w:bookmarkEnd w:id="3849"/>
      <w:bookmarkEnd w:id="3850"/>
      <w:bookmarkEnd w:id="3853"/>
      <w:bookmarkEnd w:id="3854"/>
      <w:bookmarkEnd w:id="3855"/>
      <w:bookmarkEnd w:id="3856"/>
      <w:bookmarkEnd w:id="3857"/>
    </w:p>
    <w:p w14:paraId="49582F58" w14:textId="77777777" w:rsidR="0084527C" w:rsidRPr="00D3062E" w:rsidRDefault="0084527C" w:rsidP="0084527C">
      <w:pPr>
        <w:rPr>
          <w:lang w:eastAsia="zh-CN"/>
        </w:rPr>
      </w:pPr>
      <w:bookmarkStart w:id="3858"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3859" w:name="_Toc90661665"/>
      <w:bookmarkStart w:id="3860" w:name="_Toc138755356"/>
      <w:bookmarkStart w:id="3861" w:name="_Toc151886126"/>
      <w:bookmarkStart w:id="3862" w:name="_Toc152076191"/>
      <w:bookmarkStart w:id="3863" w:name="_Toc153793907"/>
      <w:bookmarkStart w:id="3864" w:name="_Toc157435010"/>
      <w:bookmarkStart w:id="3865" w:name="_Toc157436725"/>
      <w:bookmarkStart w:id="3866" w:name="_Toc157440565"/>
      <w:bookmarkStart w:id="3867" w:name="_Toc160650310"/>
      <w:bookmarkStart w:id="3868" w:name="_Toc160652185"/>
      <w:r w:rsidRPr="00D3062E">
        <w:rPr>
          <w:lang w:eastAsia="zh-CN"/>
        </w:rPr>
        <w:t>6.13.4</w:t>
      </w:r>
      <w:r w:rsidRPr="00D3062E">
        <w:rPr>
          <w:lang w:eastAsia="zh-CN"/>
        </w:rPr>
        <w:tab/>
        <w:t>Custom Operations without associated resources</w:t>
      </w:r>
      <w:bookmarkEnd w:id="3859"/>
      <w:bookmarkEnd w:id="3860"/>
      <w:bookmarkEnd w:id="3861"/>
      <w:bookmarkEnd w:id="3862"/>
      <w:bookmarkEnd w:id="3863"/>
      <w:bookmarkEnd w:id="3864"/>
      <w:bookmarkEnd w:id="3865"/>
      <w:bookmarkEnd w:id="3866"/>
      <w:bookmarkEnd w:id="3867"/>
      <w:bookmarkEnd w:id="3868"/>
    </w:p>
    <w:p w14:paraId="10631FD8" w14:textId="77777777" w:rsidR="0084527C" w:rsidRPr="00D3062E" w:rsidRDefault="0084527C" w:rsidP="00B13605">
      <w:pPr>
        <w:pStyle w:val="41"/>
        <w:rPr>
          <w:lang w:eastAsia="zh-CN"/>
        </w:rPr>
      </w:pPr>
      <w:bookmarkStart w:id="3869" w:name="_Toc90661666"/>
      <w:bookmarkStart w:id="3870" w:name="_Toc138755357"/>
      <w:bookmarkStart w:id="3871" w:name="_Toc151886127"/>
      <w:bookmarkStart w:id="3872" w:name="_Toc152076192"/>
      <w:bookmarkStart w:id="3873" w:name="_Toc153793908"/>
      <w:bookmarkStart w:id="3874" w:name="_Toc157435011"/>
      <w:bookmarkStart w:id="3875" w:name="_Toc157436726"/>
      <w:bookmarkStart w:id="3876" w:name="_Toc157440566"/>
      <w:bookmarkStart w:id="3877" w:name="_Toc160650311"/>
      <w:bookmarkStart w:id="3878" w:name="_Toc160652186"/>
      <w:r w:rsidRPr="00D3062E">
        <w:rPr>
          <w:lang w:eastAsia="zh-CN"/>
        </w:rPr>
        <w:t>6.13.4.1</w:t>
      </w:r>
      <w:r w:rsidRPr="00D3062E">
        <w:rPr>
          <w:lang w:eastAsia="zh-CN"/>
        </w:rPr>
        <w:tab/>
        <w:t>Overview</w:t>
      </w:r>
      <w:bookmarkEnd w:id="3858"/>
      <w:bookmarkEnd w:id="3869"/>
      <w:bookmarkEnd w:id="3870"/>
      <w:bookmarkEnd w:id="3871"/>
      <w:bookmarkEnd w:id="3872"/>
      <w:bookmarkEnd w:id="3873"/>
      <w:bookmarkEnd w:id="3874"/>
      <w:bookmarkEnd w:id="3875"/>
      <w:bookmarkEnd w:id="3876"/>
      <w:bookmarkEnd w:id="3877"/>
      <w:bookmarkEnd w:id="3878"/>
    </w:p>
    <w:p w14:paraId="45C956E5" w14:textId="77777777" w:rsidR="0084527C" w:rsidRPr="00D3062E" w:rsidRDefault="0084527C" w:rsidP="0084527C">
      <w:pPr>
        <w:rPr>
          <w:color w:val="000000"/>
          <w:lang w:eastAsia="zh-CN"/>
        </w:rPr>
      </w:pPr>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58175639" w14:textId="25EFA2EA" w:rsidR="0084527C" w:rsidRPr="00D3062E" w:rsidRDefault="003E3B18" w:rsidP="00670171">
      <w:pPr>
        <w:pStyle w:val="TH"/>
      </w:pPr>
      <w:r w:rsidRPr="00D3062E">
        <w:rPr>
          <w:noProof/>
        </w:rPr>
        <w:object w:dxaOrig="9633" w:dyaOrig="1932" w14:anchorId="19A7E831">
          <v:shape id="_x0000_i1080" type="#_x0000_t75" alt="" style="width:481.8pt;height:97.2pt;mso-width-percent:0;mso-height-percent:0;mso-width-percent:0;mso-height-percent:0" o:ole="">
            <v:imagedata r:id="rId136" o:title=""/>
          </v:shape>
          <o:OLEObject Type="Embed" ProgID="Word.Document.8" ShapeID="_x0000_i1080" DrawAspect="Content" ObjectID="_1771264821" r:id="rId137">
            <o:FieldCodes>\s</o:FieldCodes>
          </o:OLEObject>
        </w:object>
      </w:r>
    </w:p>
    <w:p w14:paraId="1253AA0B" w14:textId="77777777" w:rsidR="0084527C" w:rsidRPr="00D3062E" w:rsidRDefault="0084527C" w:rsidP="0084527C">
      <w:pPr>
        <w:pStyle w:val="TF"/>
      </w:pPr>
      <w:r w:rsidRPr="00D3062E">
        <w:t>Figure 6.13.4.1-1: Custom operation URI structure of the NSCE_NSDiagnostics API</w:t>
      </w:r>
    </w:p>
    <w:p w14:paraId="2EAF199A" w14:textId="77777777" w:rsidR="0084527C" w:rsidRPr="00D3062E" w:rsidRDefault="0084527C" w:rsidP="0084527C">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0E75E5DE" w14:textId="77777777" w:rsidR="0084527C" w:rsidRPr="00D3062E" w:rsidRDefault="0084527C" w:rsidP="0084527C">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4527C" w:rsidRPr="00D3062E" w14:paraId="2E154334" w14:textId="77777777" w:rsidTr="00F8442F">
        <w:trPr>
          <w:jc w:val="center"/>
        </w:trPr>
        <w:tc>
          <w:tcPr>
            <w:tcW w:w="1269" w:type="pct"/>
            <w:shd w:val="clear" w:color="auto" w:fill="C0C0C0"/>
            <w:vAlign w:val="center"/>
            <w:hideMark/>
          </w:tcPr>
          <w:p w14:paraId="5C001C9C" w14:textId="77777777" w:rsidR="0084527C" w:rsidRPr="00D3062E" w:rsidRDefault="0084527C" w:rsidP="00F8442F">
            <w:pPr>
              <w:pStyle w:val="TAH"/>
            </w:pPr>
            <w:r w:rsidRPr="00D3062E">
              <w:t>Operation name</w:t>
            </w:r>
          </w:p>
        </w:tc>
        <w:tc>
          <w:tcPr>
            <w:tcW w:w="1585" w:type="pct"/>
            <w:shd w:val="clear" w:color="auto" w:fill="C0C0C0"/>
            <w:vAlign w:val="center"/>
            <w:hideMark/>
          </w:tcPr>
          <w:p w14:paraId="0B5677E6" w14:textId="77777777" w:rsidR="0084527C" w:rsidRPr="00D3062E" w:rsidRDefault="0084527C" w:rsidP="00F8442F">
            <w:pPr>
              <w:pStyle w:val="TAH"/>
            </w:pPr>
            <w:r w:rsidRPr="00D3062E">
              <w:t>Custom operation URI</w:t>
            </w:r>
          </w:p>
        </w:tc>
        <w:tc>
          <w:tcPr>
            <w:tcW w:w="636" w:type="pct"/>
            <w:shd w:val="clear" w:color="auto" w:fill="C0C0C0"/>
            <w:vAlign w:val="center"/>
            <w:hideMark/>
          </w:tcPr>
          <w:p w14:paraId="0F426343" w14:textId="77777777" w:rsidR="0084527C" w:rsidRPr="00D3062E" w:rsidRDefault="0084527C" w:rsidP="00F8442F">
            <w:pPr>
              <w:pStyle w:val="TAH"/>
            </w:pPr>
            <w:r w:rsidRPr="00D3062E">
              <w:t>Mapped HTTP method</w:t>
            </w:r>
          </w:p>
        </w:tc>
        <w:tc>
          <w:tcPr>
            <w:tcW w:w="1510" w:type="pct"/>
            <w:shd w:val="clear" w:color="auto" w:fill="C0C0C0"/>
            <w:vAlign w:val="center"/>
            <w:hideMark/>
          </w:tcPr>
          <w:p w14:paraId="00E6B75E" w14:textId="77777777" w:rsidR="0084527C" w:rsidRPr="00D3062E" w:rsidRDefault="0084527C" w:rsidP="00F8442F">
            <w:pPr>
              <w:pStyle w:val="TAH"/>
            </w:pPr>
            <w:r w:rsidRPr="00D3062E">
              <w:t>Description</w:t>
            </w:r>
          </w:p>
        </w:tc>
      </w:tr>
      <w:tr w:rsidR="0084527C" w:rsidRPr="00D3062E" w14:paraId="4696592E" w14:textId="77777777" w:rsidTr="00F8442F">
        <w:trPr>
          <w:jc w:val="center"/>
        </w:trPr>
        <w:tc>
          <w:tcPr>
            <w:tcW w:w="1269" w:type="pct"/>
            <w:shd w:val="clear" w:color="auto" w:fill="auto"/>
            <w:vAlign w:val="center"/>
          </w:tcPr>
          <w:p w14:paraId="00BFE242" w14:textId="77777777" w:rsidR="0084527C" w:rsidRPr="00D3062E" w:rsidRDefault="0084527C" w:rsidP="00F8442F">
            <w:pPr>
              <w:pStyle w:val="TAL"/>
            </w:pPr>
            <w:r w:rsidRPr="00D3062E">
              <w:t>Request</w:t>
            </w:r>
          </w:p>
        </w:tc>
        <w:tc>
          <w:tcPr>
            <w:tcW w:w="1585" w:type="pct"/>
            <w:shd w:val="clear" w:color="auto" w:fill="auto"/>
            <w:vAlign w:val="center"/>
          </w:tcPr>
          <w:p w14:paraId="5C57BE14" w14:textId="77777777" w:rsidR="0084527C" w:rsidRPr="00D3062E" w:rsidRDefault="0084527C" w:rsidP="00F8442F">
            <w:pPr>
              <w:pStyle w:val="TAL"/>
            </w:pPr>
            <w:r w:rsidRPr="00D3062E">
              <w:t>/request</w:t>
            </w:r>
          </w:p>
        </w:tc>
        <w:tc>
          <w:tcPr>
            <w:tcW w:w="636" w:type="pct"/>
            <w:shd w:val="clear" w:color="auto" w:fill="auto"/>
            <w:vAlign w:val="center"/>
          </w:tcPr>
          <w:p w14:paraId="2D23DB06" w14:textId="77777777" w:rsidR="0084527C" w:rsidRPr="00D3062E" w:rsidRDefault="0084527C" w:rsidP="00F8442F">
            <w:pPr>
              <w:pStyle w:val="TAC"/>
            </w:pPr>
            <w:r w:rsidRPr="00D3062E">
              <w:t>POST</w:t>
            </w:r>
          </w:p>
        </w:tc>
        <w:tc>
          <w:tcPr>
            <w:tcW w:w="1510" w:type="pct"/>
            <w:shd w:val="clear" w:color="auto" w:fill="auto"/>
            <w:vAlign w:val="center"/>
          </w:tcPr>
          <w:p w14:paraId="53964308" w14:textId="77777777" w:rsidR="0084527C" w:rsidRPr="00D3062E" w:rsidRDefault="0084527C" w:rsidP="00F8442F">
            <w:pPr>
              <w:pStyle w:val="TAL"/>
            </w:pPr>
            <w:r w:rsidRPr="00D3062E">
              <w:t>Enables a service consumer to request network slice diagnostics information.</w:t>
            </w:r>
          </w:p>
        </w:tc>
      </w:tr>
    </w:tbl>
    <w:p w14:paraId="10E81A4C" w14:textId="77777777" w:rsidR="0084527C" w:rsidRPr="00D3062E" w:rsidRDefault="0084527C" w:rsidP="0084527C">
      <w:pPr>
        <w:rPr>
          <w:lang w:eastAsia="zh-CN"/>
        </w:rPr>
      </w:pPr>
    </w:p>
    <w:p w14:paraId="33458E42" w14:textId="77777777" w:rsidR="0084527C" w:rsidRPr="00D3062E" w:rsidRDefault="0084527C" w:rsidP="0084527C">
      <w:pPr>
        <w:rPr>
          <w:rFonts w:ascii="Arial" w:hAnsi="Arial" w:cs="Arial"/>
        </w:rPr>
      </w:pPr>
      <w:bookmarkStart w:id="3879" w:name="_Toc85492905"/>
      <w:bookmarkStart w:id="3880" w:name="_Toc90661667"/>
      <w:bookmarkStart w:id="3881" w:name="_Toc138755358"/>
      <w:bookmarkStart w:id="3882" w:name="_Toc151886128"/>
      <w:bookmarkStart w:id="3883" w:name="_Toc152076193"/>
      <w:bookmarkStart w:id="3884" w:name="_Toc153793909"/>
      <w:r w:rsidRPr="00D3062E">
        <w:t>The custom operations shall support the URI variables defined in table </w:t>
      </w:r>
      <w:r w:rsidRPr="00D3062E">
        <w:rPr>
          <w:noProof/>
          <w:lang w:eastAsia="zh-CN"/>
        </w:rPr>
        <w:t>6.13</w:t>
      </w:r>
      <w:r w:rsidRPr="00D3062E">
        <w:t>.4.1-2.</w:t>
      </w:r>
    </w:p>
    <w:p w14:paraId="0E6F39BE" w14:textId="77777777" w:rsidR="0084527C" w:rsidRPr="00D3062E" w:rsidRDefault="0084527C" w:rsidP="0084527C">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84527C" w:rsidRPr="00D3062E" w14:paraId="2BEC0EE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06F79A" w14:textId="77777777" w:rsidR="0084527C" w:rsidRPr="00D3062E" w:rsidRDefault="0084527C"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255B706" w14:textId="77777777" w:rsidR="0084527C" w:rsidRPr="00D3062E" w:rsidRDefault="0084527C"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5B201E" w14:textId="77777777" w:rsidR="0084527C" w:rsidRPr="00D3062E" w:rsidRDefault="0084527C" w:rsidP="00F8442F">
            <w:pPr>
              <w:pStyle w:val="TAH"/>
            </w:pPr>
            <w:r w:rsidRPr="00D3062E">
              <w:t>Definition</w:t>
            </w:r>
          </w:p>
        </w:tc>
      </w:tr>
      <w:tr w:rsidR="0084527C" w:rsidRPr="00D3062E" w14:paraId="4873C16D"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A051621" w14:textId="77777777" w:rsidR="0084527C" w:rsidRPr="00D3062E" w:rsidRDefault="0084527C"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02EB1C6" w14:textId="77777777" w:rsidR="0084527C" w:rsidRPr="00D3062E" w:rsidRDefault="0084527C"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A66E534" w14:textId="77777777" w:rsidR="0084527C" w:rsidRPr="00D3062E" w:rsidRDefault="0084527C" w:rsidP="00F8442F">
            <w:pPr>
              <w:pStyle w:val="TAL"/>
            </w:pPr>
            <w:r w:rsidRPr="00D3062E">
              <w:t>See clause</w:t>
            </w:r>
            <w:r w:rsidRPr="00D3062E">
              <w:rPr>
                <w:lang w:val="en-US" w:eastAsia="zh-CN"/>
              </w:rPr>
              <w:t> </w:t>
            </w:r>
            <w:r w:rsidRPr="00D3062E">
              <w:rPr>
                <w:noProof/>
                <w:lang w:eastAsia="zh-CN"/>
              </w:rPr>
              <w:t>6.13</w:t>
            </w:r>
            <w:r w:rsidRPr="00D3062E">
              <w:t>.1.</w:t>
            </w:r>
          </w:p>
        </w:tc>
      </w:tr>
    </w:tbl>
    <w:p w14:paraId="1BD03BA8" w14:textId="77777777" w:rsidR="0084527C" w:rsidRPr="00D3062E" w:rsidRDefault="0084527C" w:rsidP="0084527C"/>
    <w:p w14:paraId="1E8D5355" w14:textId="77777777" w:rsidR="0084527C" w:rsidRPr="00D3062E" w:rsidRDefault="0084527C" w:rsidP="00B13605">
      <w:pPr>
        <w:pStyle w:val="41"/>
        <w:rPr>
          <w:lang w:eastAsia="zh-CN"/>
        </w:rPr>
      </w:pPr>
      <w:bookmarkStart w:id="3885" w:name="_Toc157435012"/>
      <w:bookmarkStart w:id="3886" w:name="_Toc157436727"/>
      <w:bookmarkStart w:id="3887" w:name="_Toc157440567"/>
      <w:bookmarkStart w:id="3888" w:name="_Toc160650312"/>
      <w:bookmarkStart w:id="3889" w:name="_Toc160652187"/>
      <w:r w:rsidRPr="00D3062E">
        <w:rPr>
          <w:lang w:eastAsia="zh-CN"/>
        </w:rPr>
        <w:t>6.13.4.2</w:t>
      </w:r>
      <w:r w:rsidRPr="00D3062E">
        <w:rPr>
          <w:lang w:eastAsia="zh-CN"/>
        </w:rPr>
        <w:tab/>
      </w:r>
      <w:bookmarkEnd w:id="3879"/>
      <w:r w:rsidRPr="00D3062E">
        <w:rPr>
          <w:lang w:eastAsia="zh-CN"/>
        </w:rPr>
        <w:t>Operation: Request</w:t>
      </w:r>
      <w:bookmarkEnd w:id="3880"/>
      <w:bookmarkEnd w:id="3881"/>
      <w:bookmarkEnd w:id="3882"/>
      <w:bookmarkEnd w:id="3883"/>
      <w:bookmarkEnd w:id="3884"/>
      <w:bookmarkEnd w:id="3885"/>
      <w:bookmarkEnd w:id="3886"/>
      <w:bookmarkEnd w:id="3887"/>
      <w:bookmarkEnd w:id="3888"/>
      <w:bookmarkEnd w:id="3889"/>
    </w:p>
    <w:p w14:paraId="2EC2994E" w14:textId="77777777" w:rsidR="0084527C" w:rsidRPr="00D3062E" w:rsidRDefault="0084527C" w:rsidP="00B13605">
      <w:pPr>
        <w:pStyle w:val="51"/>
        <w:rPr>
          <w:lang w:eastAsia="zh-CN"/>
        </w:rPr>
      </w:pPr>
      <w:bookmarkStart w:id="3890" w:name="_Toc85492906"/>
      <w:bookmarkStart w:id="3891" w:name="_Toc90661668"/>
      <w:bookmarkStart w:id="3892" w:name="_Toc138755359"/>
      <w:bookmarkStart w:id="3893" w:name="_Toc151886129"/>
      <w:bookmarkStart w:id="3894" w:name="_Toc152076194"/>
      <w:bookmarkStart w:id="3895" w:name="_Toc153793910"/>
      <w:bookmarkStart w:id="3896" w:name="_Toc157435013"/>
      <w:bookmarkStart w:id="3897" w:name="_Toc157436728"/>
      <w:bookmarkStart w:id="3898" w:name="_Toc157440568"/>
      <w:bookmarkStart w:id="3899" w:name="_Toc160650313"/>
      <w:bookmarkStart w:id="3900" w:name="_Toc160652188"/>
      <w:r w:rsidRPr="00D3062E">
        <w:rPr>
          <w:lang w:eastAsia="zh-CN"/>
        </w:rPr>
        <w:t>6.13.4.2.1</w:t>
      </w:r>
      <w:r w:rsidRPr="00D3062E">
        <w:rPr>
          <w:lang w:eastAsia="zh-CN"/>
        </w:rPr>
        <w:tab/>
        <w:t>Description</w:t>
      </w:r>
      <w:bookmarkEnd w:id="3890"/>
      <w:bookmarkEnd w:id="3891"/>
      <w:bookmarkEnd w:id="3892"/>
      <w:bookmarkEnd w:id="3893"/>
      <w:bookmarkEnd w:id="3894"/>
      <w:bookmarkEnd w:id="3895"/>
      <w:bookmarkEnd w:id="3896"/>
      <w:bookmarkEnd w:id="3897"/>
      <w:bookmarkEnd w:id="3898"/>
      <w:bookmarkEnd w:id="3899"/>
      <w:bookmarkEnd w:id="3900"/>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3901" w:name="_Toc85492907"/>
      <w:bookmarkStart w:id="3902" w:name="_Toc90661669"/>
      <w:bookmarkStart w:id="3903" w:name="_Toc138755360"/>
      <w:bookmarkStart w:id="3904" w:name="_Toc151886130"/>
      <w:bookmarkStart w:id="3905" w:name="_Toc152076195"/>
      <w:bookmarkStart w:id="3906" w:name="_Toc153793911"/>
      <w:bookmarkStart w:id="3907" w:name="_Toc157435014"/>
      <w:bookmarkStart w:id="3908" w:name="_Toc157436729"/>
      <w:bookmarkStart w:id="3909" w:name="_Toc157440569"/>
      <w:bookmarkStart w:id="3910" w:name="_Toc160650314"/>
      <w:bookmarkStart w:id="3911" w:name="_Toc160652189"/>
      <w:r w:rsidRPr="00D3062E">
        <w:rPr>
          <w:lang w:eastAsia="zh-CN"/>
        </w:rPr>
        <w:t>6.13.4.2.2</w:t>
      </w:r>
      <w:r w:rsidRPr="00D3062E">
        <w:rPr>
          <w:lang w:eastAsia="zh-CN"/>
        </w:rPr>
        <w:tab/>
        <w:t>Operation Definition</w:t>
      </w:r>
      <w:bookmarkEnd w:id="3901"/>
      <w:bookmarkEnd w:id="3902"/>
      <w:bookmarkEnd w:id="3903"/>
      <w:bookmarkEnd w:id="3904"/>
      <w:bookmarkEnd w:id="3905"/>
      <w:bookmarkEnd w:id="3906"/>
      <w:bookmarkEnd w:id="3907"/>
      <w:bookmarkEnd w:id="3908"/>
      <w:bookmarkEnd w:id="3909"/>
      <w:bookmarkEnd w:id="3910"/>
      <w:bookmarkEnd w:id="3911"/>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3912" w:name="_Hlk156983124"/>
            <w:r w:rsidRPr="00D3062E">
              <w:rPr>
                <w:lang w:eastAsia="ja-JP"/>
              </w:rPr>
              <w:t>NwSliceDiagResp</w:t>
            </w:r>
            <w:bookmarkEnd w:id="3912"/>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3913" w:name="_Toc85492911"/>
      <w:bookmarkStart w:id="3914" w:name="_Toc90661670"/>
      <w:bookmarkStart w:id="3915" w:name="_Toc138755361"/>
      <w:bookmarkStart w:id="3916" w:name="_Toc151886131"/>
      <w:bookmarkStart w:id="3917" w:name="_Toc152076196"/>
      <w:bookmarkStart w:id="3918" w:name="_Toc153793912"/>
      <w:bookmarkStart w:id="3919" w:name="_Toc157435015"/>
      <w:bookmarkStart w:id="3920" w:name="_Toc157436730"/>
      <w:bookmarkStart w:id="3921" w:name="_Toc157440570"/>
      <w:bookmarkStart w:id="3922" w:name="_Toc160650315"/>
      <w:bookmarkStart w:id="3923" w:name="_Toc160652190"/>
      <w:r w:rsidRPr="00D3062E">
        <w:rPr>
          <w:lang w:eastAsia="zh-CN"/>
        </w:rPr>
        <w:t>6.13.5</w:t>
      </w:r>
      <w:r w:rsidRPr="00D3062E">
        <w:rPr>
          <w:lang w:eastAsia="zh-CN"/>
        </w:rPr>
        <w:tab/>
        <w:t>Notifications</w:t>
      </w:r>
      <w:bookmarkEnd w:id="3913"/>
      <w:bookmarkEnd w:id="3914"/>
      <w:bookmarkEnd w:id="3915"/>
      <w:bookmarkEnd w:id="3916"/>
      <w:bookmarkEnd w:id="3917"/>
      <w:bookmarkEnd w:id="3918"/>
      <w:bookmarkEnd w:id="3919"/>
      <w:bookmarkEnd w:id="3920"/>
      <w:bookmarkEnd w:id="3921"/>
      <w:bookmarkEnd w:id="3922"/>
      <w:bookmarkEnd w:id="3923"/>
    </w:p>
    <w:p w14:paraId="117C4019" w14:textId="77777777" w:rsidR="0084527C" w:rsidRPr="00D3062E" w:rsidRDefault="0084527C" w:rsidP="0084527C">
      <w:pPr>
        <w:rPr>
          <w:lang w:eastAsia="zh-CN"/>
        </w:rPr>
      </w:pPr>
      <w:bookmarkStart w:id="3924"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3925" w:name="_Toc85492912"/>
      <w:bookmarkStart w:id="3926" w:name="_Toc90661671"/>
      <w:bookmarkStart w:id="3927" w:name="_Toc138755362"/>
      <w:bookmarkStart w:id="3928" w:name="_Toc151886132"/>
      <w:bookmarkStart w:id="3929" w:name="_Toc152076197"/>
      <w:bookmarkStart w:id="3930" w:name="_Toc153793913"/>
      <w:bookmarkStart w:id="3931" w:name="_Toc157435016"/>
      <w:bookmarkStart w:id="3932" w:name="_Toc157436731"/>
      <w:bookmarkStart w:id="3933" w:name="_Toc157440571"/>
      <w:bookmarkStart w:id="3934" w:name="_Toc160650316"/>
      <w:bookmarkStart w:id="3935" w:name="_Toc160652191"/>
      <w:bookmarkEnd w:id="3924"/>
      <w:r w:rsidRPr="00D3062E">
        <w:rPr>
          <w:lang w:eastAsia="zh-CN"/>
        </w:rPr>
        <w:t>6.13.6</w:t>
      </w:r>
      <w:r w:rsidRPr="00D3062E">
        <w:rPr>
          <w:lang w:eastAsia="zh-CN"/>
        </w:rPr>
        <w:tab/>
        <w:t>Data Model</w:t>
      </w:r>
      <w:bookmarkEnd w:id="3925"/>
      <w:bookmarkEnd w:id="3926"/>
      <w:bookmarkEnd w:id="3927"/>
      <w:bookmarkEnd w:id="3928"/>
      <w:bookmarkEnd w:id="3929"/>
      <w:bookmarkEnd w:id="3930"/>
      <w:bookmarkEnd w:id="3931"/>
      <w:bookmarkEnd w:id="3932"/>
      <w:bookmarkEnd w:id="3933"/>
      <w:bookmarkEnd w:id="3934"/>
      <w:bookmarkEnd w:id="3935"/>
    </w:p>
    <w:p w14:paraId="403C6A8C" w14:textId="77777777" w:rsidR="002E2250" w:rsidRPr="00D3062E" w:rsidRDefault="002E2250" w:rsidP="002E2250">
      <w:pPr>
        <w:pStyle w:val="41"/>
        <w:rPr>
          <w:lang w:eastAsia="zh-CN"/>
        </w:rPr>
      </w:pPr>
      <w:bookmarkStart w:id="3936" w:name="_Toc85492914"/>
      <w:bookmarkStart w:id="3937" w:name="_Toc90661673"/>
      <w:bookmarkStart w:id="3938" w:name="_Toc138755364"/>
      <w:bookmarkStart w:id="3939" w:name="_Toc151886134"/>
      <w:bookmarkStart w:id="3940" w:name="_Toc152076199"/>
      <w:bookmarkStart w:id="3941" w:name="_Toc153793915"/>
      <w:bookmarkStart w:id="3942" w:name="_Toc157435018"/>
      <w:bookmarkStart w:id="3943" w:name="_Toc157436733"/>
      <w:bookmarkStart w:id="3944" w:name="_Toc157440573"/>
      <w:bookmarkStart w:id="3945" w:name="_Toc85492913"/>
      <w:bookmarkStart w:id="3946" w:name="_Toc90661672"/>
      <w:bookmarkStart w:id="3947" w:name="_Toc138755363"/>
      <w:bookmarkStart w:id="3948" w:name="_Toc151886133"/>
      <w:bookmarkStart w:id="3949" w:name="_Toc152076198"/>
      <w:bookmarkStart w:id="3950" w:name="_Toc153793914"/>
      <w:bookmarkStart w:id="3951" w:name="_Toc157435017"/>
      <w:bookmarkStart w:id="3952" w:name="_Toc157436732"/>
      <w:bookmarkStart w:id="3953" w:name="_Toc157440572"/>
      <w:bookmarkStart w:id="3954" w:name="_Toc160650317"/>
      <w:bookmarkStart w:id="3955" w:name="_Toc160652192"/>
      <w:r w:rsidRPr="00D3062E">
        <w:rPr>
          <w:lang w:eastAsia="zh-CN"/>
        </w:rPr>
        <w:t>6.13.6.1</w:t>
      </w:r>
      <w:r w:rsidRPr="00D3062E">
        <w:rPr>
          <w:lang w:eastAsia="zh-CN"/>
        </w:rPr>
        <w:tab/>
        <w:t>General</w:t>
      </w:r>
      <w:bookmarkEnd w:id="3945"/>
      <w:bookmarkEnd w:id="3946"/>
      <w:bookmarkEnd w:id="3947"/>
      <w:bookmarkEnd w:id="3948"/>
      <w:bookmarkEnd w:id="3949"/>
      <w:bookmarkEnd w:id="3950"/>
      <w:bookmarkEnd w:id="3951"/>
      <w:bookmarkEnd w:id="3952"/>
      <w:bookmarkEnd w:id="3953"/>
      <w:bookmarkEnd w:id="3954"/>
      <w:bookmarkEnd w:id="3955"/>
    </w:p>
    <w:p w14:paraId="68D05845" w14:textId="77777777" w:rsidR="002E2250" w:rsidRPr="00D3062E" w:rsidRDefault="002E2250" w:rsidP="002E2250">
      <w:pPr>
        <w:rPr>
          <w:lang w:eastAsia="zh-CN"/>
        </w:rPr>
      </w:pPr>
      <w:r w:rsidRPr="00D3062E">
        <w:rPr>
          <w:lang w:eastAsia="zh-CN"/>
        </w:rPr>
        <w:t>This clause specifies the application data model supported by the API.</w:t>
      </w:r>
    </w:p>
    <w:p w14:paraId="1BD73FFC" w14:textId="77777777" w:rsidR="002E2250" w:rsidRPr="00D3062E" w:rsidRDefault="002E2250" w:rsidP="002E2250">
      <w:r w:rsidRPr="00D3062E">
        <w:t>Table 6.13.6.1-1 specifies the data types defined specifically for the NSCE_NSDiagnostics API.</w:t>
      </w:r>
    </w:p>
    <w:p w14:paraId="2BBE761F" w14:textId="77777777" w:rsidR="002E2250" w:rsidRPr="00D3062E" w:rsidRDefault="002E2250" w:rsidP="002E2250">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2E2250" w:rsidRPr="00D3062E" w14:paraId="6A91B679" w14:textId="77777777" w:rsidTr="003C3912">
        <w:trPr>
          <w:jc w:val="center"/>
        </w:trPr>
        <w:tc>
          <w:tcPr>
            <w:tcW w:w="2825" w:type="dxa"/>
            <w:shd w:val="clear" w:color="auto" w:fill="C0C0C0"/>
            <w:vAlign w:val="center"/>
            <w:hideMark/>
          </w:tcPr>
          <w:p w14:paraId="44C6595B" w14:textId="77777777" w:rsidR="002E2250" w:rsidRPr="00D3062E" w:rsidRDefault="002E2250" w:rsidP="003C3912">
            <w:pPr>
              <w:pStyle w:val="TAH"/>
            </w:pPr>
            <w:r w:rsidRPr="00D3062E">
              <w:t>Data type</w:t>
            </w:r>
          </w:p>
        </w:tc>
        <w:tc>
          <w:tcPr>
            <w:tcW w:w="1290" w:type="dxa"/>
            <w:shd w:val="clear" w:color="auto" w:fill="C0C0C0"/>
            <w:vAlign w:val="center"/>
            <w:hideMark/>
          </w:tcPr>
          <w:p w14:paraId="085EC696" w14:textId="77777777" w:rsidR="002E2250" w:rsidRPr="00D3062E" w:rsidRDefault="002E2250" w:rsidP="003C3912">
            <w:pPr>
              <w:pStyle w:val="TAH"/>
            </w:pPr>
            <w:r w:rsidRPr="00D3062E">
              <w:t>Section defined</w:t>
            </w:r>
          </w:p>
        </w:tc>
        <w:tc>
          <w:tcPr>
            <w:tcW w:w="4241" w:type="dxa"/>
            <w:shd w:val="clear" w:color="auto" w:fill="C0C0C0"/>
            <w:vAlign w:val="center"/>
            <w:hideMark/>
          </w:tcPr>
          <w:p w14:paraId="36F529C1" w14:textId="77777777" w:rsidR="002E2250" w:rsidRPr="00D3062E" w:rsidRDefault="002E2250" w:rsidP="003C3912">
            <w:pPr>
              <w:pStyle w:val="TAH"/>
            </w:pPr>
            <w:r w:rsidRPr="00D3062E">
              <w:t>Description</w:t>
            </w:r>
          </w:p>
        </w:tc>
        <w:tc>
          <w:tcPr>
            <w:tcW w:w="1267" w:type="dxa"/>
            <w:shd w:val="clear" w:color="auto" w:fill="C0C0C0"/>
            <w:vAlign w:val="center"/>
          </w:tcPr>
          <w:p w14:paraId="764FB2F7" w14:textId="77777777" w:rsidR="002E2250" w:rsidRPr="00D3062E" w:rsidRDefault="002E2250" w:rsidP="003C3912">
            <w:pPr>
              <w:pStyle w:val="TAH"/>
            </w:pPr>
            <w:r w:rsidRPr="00D3062E">
              <w:t>Applicability</w:t>
            </w:r>
          </w:p>
        </w:tc>
      </w:tr>
      <w:tr w:rsidR="002E2250" w:rsidRPr="00D3062E" w14:paraId="2D9221F9" w14:textId="77777777" w:rsidTr="003C3912">
        <w:trPr>
          <w:jc w:val="center"/>
        </w:trPr>
        <w:tc>
          <w:tcPr>
            <w:tcW w:w="2825" w:type="dxa"/>
            <w:vAlign w:val="center"/>
          </w:tcPr>
          <w:p w14:paraId="73122CD3" w14:textId="77777777" w:rsidR="002E2250" w:rsidRPr="00D3062E" w:rsidRDefault="002E2250" w:rsidP="003C3912">
            <w:pPr>
              <w:pStyle w:val="TAL"/>
            </w:pPr>
            <w:r w:rsidRPr="00D3062E">
              <w:t>DataType</w:t>
            </w:r>
          </w:p>
        </w:tc>
        <w:tc>
          <w:tcPr>
            <w:tcW w:w="1290" w:type="dxa"/>
            <w:vAlign w:val="center"/>
          </w:tcPr>
          <w:p w14:paraId="1B4E97EF" w14:textId="77777777" w:rsidR="002E2250" w:rsidRPr="00D3062E" w:rsidRDefault="002E2250" w:rsidP="003C3912">
            <w:pPr>
              <w:pStyle w:val="TAC"/>
            </w:pPr>
            <w:r w:rsidRPr="00D3062E">
              <w:t>6.13.6.3.4</w:t>
            </w:r>
          </w:p>
        </w:tc>
        <w:tc>
          <w:tcPr>
            <w:tcW w:w="4241" w:type="dxa"/>
            <w:vAlign w:val="center"/>
          </w:tcPr>
          <w:p w14:paraId="31277A46" w14:textId="77777777" w:rsidR="002E2250" w:rsidRPr="00D3062E" w:rsidRDefault="002E2250" w:rsidP="003C3912">
            <w:pPr>
              <w:pStyle w:val="TAL"/>
              <w:rPr>
                <w:rFonts w:cs="Arial"/>
                <w:szCs w:val="18"/>
              </w:rPr>
            </w:pPr>
            <w:r w:rsidRPr="00D3062E">
              <w:rPr>
                <w:rFonts w:cs="Arial"/>
                <w:szCs w:val="18"/>
              </w:rPr>
              <w:t>Represents the reported data type.</w:t>
            </w:r>
          </w:p>
        </w:tc>
        <w:tc>
          <w:tcPr>
            <w:tcW w:w="1267" w:type="dxa"/>
            <w:vAlign w:val="center"/>
          </w:tcPr>
          <w:p w14:paraId="528AB016" w14:textId="77777777" w:rsidR="002E2250" w:rsidRPr="00D3062E" w:rsidRDefault="002E2250" w:rsidP="003C3912">
            <w:pPr>
              <w:pStyle w:val="TAL"/>
              <w:rPr>
                <w:rFonts w:cs="Arial"/>
                <w:szCs w:val="18"/>
              </w:rPr>
            </w:pPr>
          </w:p>
        </w:tc>
      </w:tr>
      <w:tr w:rsidR="002E2250" w:rsidRPr="00D3062E" w14:paraId="121EEE1E" w14:textId="77777777" w:rsidTr="003C3912">
        <w:trPr>
          <w:jc w:val="center"/>
        </w:trPr>
        <w:tc>
          <w:tcPr>
            <w:tcW w:w="2825" w:type="dxa"/>
            <w:vAlign w:val="center"/>
          </w:tcPr>
          <w:p w14:paraId="5A2E0919" w14:textId="77777777" w:rsidR="002E2250" w:rsidRPr="00D3062E" w:rsidRDefault="002E2250" w:rsidP="003C3912">
            <w:pPr>
              <w:pStyle w:val="TAL"/>
            </w:pPr>
            <w:r w:rsidRPr="00D3062E">
              <w:t>Error</w:t>
            </w:r>
          </w:p>
        </w:tc>
        <w:tc>
          <w:tcPr>
            <w:tcW w:w="1290" w:type="dxa"/>
            <w:vAlign w:val="center"/>
          </w:tcPr>
          <w:p w14:paraId="331FF467" w14:textId="77777777" w:rsidR="002E2250" w:rsidRPr="00D3062E" w:rsidRDefault="002E2250" w:rsidP="003C3912">
            <w:pPr>
              <w:pStyle w:val="TAC"/>
            </w:pPr>
            <w:r w:rsidRPr="00D3062E">
              <w:t>6.13.6.3.3</w:t>
            </w:r>
          </w:p>
        </w:tc>
        <w:tc>
          <w:tcPr>
            <w:tcW w:w="4241" w:type="dxa"/>
            <w:vAlign w:val="center"/>
          </w:tcPr>
          <w:p w14:paraId="6BEFD19B" w14:textId="77777777" w:rsidR="002E2250" w:rsidRPr="00D3062E" w:rsidRDefault="002E2250" w:rsidP="003C3912">
            <w:pPr>
              <w:pStyle w:val="TAL"/>
              <w:rPr>
                <w:rFonts w:cs="Arial"/>
                <w:szCs w:val="18"/>
              </w:rPr>
            </w:pPr>
            <w:r w:rsidRPr="00D3062E">
              <w:rPr>
                <w:rFonts w:cs="Arial"/>
                <w:szCs w:val="18"/>
              </w:rPr>
              <w:t>Represents the service degradation related error.</w:t>
            </w:r>
          </w:p>
        </w:tc>
        <w:tc>
          <w:tcPr>
            <w:tcW w:w="1267" w:type="dxa"/>
            <w:vAlign w:val="center"/>
          </w:tcPr>
          <w:p w14:paraId="6A491E5E" w14:textId="77777777" w:rsidR="002E2250" w:rsidRPr="00D3062E" w:rsidRDefault="002E2250" w:rsidP="003C3912">
            <w:pPr>
              <w:pStyle w:val="TAL"/>
              <w:rPr>
                <w:rFonts w:cs="Arial"/>
                <w:szCs w:val="18"/>
              </w:rPr>
            </w:pPr>
          </w:p>
        </w:tc>
      </w:tr>
      <w:tr w:rsidR="002E2250" w:rsidRPr="00D3062E" w14:paraId="08A4041B" w14:textId="77777777" w:rsidTr="003C3912">
        <w:trPr>
          <w:jc w:val="center"/>
        </w:trPr>
        <w:tc>
          <w:tcPr>
            <w:tcW w:w="2825" w:type="dxa"/>
            <w:vAlign w:val="center"/>
          </w:tcPr>
          <w:p w14:paraId="47A1B2F0" w14:textId="77777777" w:rsidR="002E2250" w:rsidRPr="00D3062E" w:rsidRDefault="002E2250" w:rsidP="003C3912">
            <w:pPr>
              <w:pStyle w:val="TAL"/>
            </w:pPr>
            <w:r w:rsidRPr="00D3062E">
              <w:t>ErrorInfo</w:t>
            </w:r>
          </w:p>
        </w:tc>
        <w:tc>
          <w:tcPr>
            <w:tcW w:w="1290" w:type="dxa"/>
            <w:vAlign w:val="center"/>
          </w:tcPr>
          <w:p w14:paraId="215A8A50" w14:textId="77777777" w:rsidR="002E2250" w:rsidRPr="00D3062E" w:rsidRDefault="002E2250" w:rsidP="003C3912">
            <w:pPr>
              <w:pStyle w:val="TAC"/>
            </w:pPr>
            <w:r w:rsidRPr="00D3062E">
              <w:t>6.13.6.2.5</w:t>
            </w:r>
          </w:p>
        </w:tc>
        <w:tc>
          <w:tcPr>
            <w:tcW w:w="4241" w:type="dxa"/>
            <w:vAlign w:val="center"/>
          </w:tcPr>
          <w:p w14:paraId="2978F2D6" w14:textId="77777777" w:rsidR="002E2250" w:rsidRPr="00D3062E" w:rsidRDefault="002E2250" w:rsidP="003C3912">
            <w:pPr>
              <w:pStyle w:val="TAL"/>
              <w:rPr>
                <w:rFonts w:cs="Arial"/>
                <w:szCs w:val="18"/>
              </w:rPr>
            </w:pPr>
            <w:r w:rsidRPr="00D3062E">
              <w:rPr>
                <w:rFonts w:cs="Arial"/>
                <w:szCs w:val="18"/>
              </w:rPr>
              <w:t>Represents error related information.</w:t>
            </w:r>
          </w:p>
        </w:tc>
        <w:tc>
          <w:tcPr>
            <w:tcW w:w="1267" w:type="dxa"/>
            <w:vAlign w:val="center"/>
          </w:tcPr>
          <w:p w14:paraId="2008B211" w14:textId="77777777" w:rsidR="002E2250" w:rsidRPr="00D3062E" w:rsidRDefault="002E2250" w:rsidP="003C3912">
            <w:pPr>
              <w:pStyle w:val="TAL"/>
              <w:rPr>
                <w:rFonts w:cs="Arial"/>
                <w:szCs w:val="18"/>
              </w:rPr>
            </w:pPr>
          </w:p>
        </w:tc>
      </w:tr>
      <w:tr w:rsidR="002E2250" w:rsidRPr="00D3062E" w14:paraId="48362A95" w14:textId="77777777" w:rsidTr="003C3912">
        <w:trPr>
          <w:jc w:val="center"/>
        </w:trPr>
        <w:tc>
          <w:tcPr>
            <w:tcW w:w="2825" w:type="dxa"/>
            <w:vAlign w:val="center"/>
          </w:tcPr>
          <w:p w14:paraId="173E2FB1" w14:textId="77777777" w:rsidR="002E2250" w:rsidRPr="00D3062E" w:rsidRDefault="002E2250" w:rsidP="003C3912">
            <w:pPr>
              <w:pStyle w:val="TAL"/>
            </w:pPr>
            <w:r w:rsidRPr="00D3062E">
              <w:t>NwSliceDiagReq</w:t>
            </w:r>
          </w:p>
        </w:tc>
        <w:tc>
          <w:tcPr>
            <w:tcW w:w="1290" w:type="dxa"/>
            <w:vAlign w:val="center"/>
          </w:tcPr>
          <w:p w14:paraId="47B84F66" w14:textId="77777777" w:rsidR="002E2250" w:rsidRPr="00D3062E" w:rsidRDefault="002E2250" w:rsidP="003C3912">
            <w:pPr>
              <w:pStyle w:val="TAC"/>
            </w:pPr>
            <w:r w:rsidRPr="00D3062E">
              <w:t>6.13.6.2.2</w:t>
            </w:r>
          </w:p>
        </w:tc>
        <w:tc>
          <w:tcPr>
            <w:tcW w:w="4241" w:type="dxa"/>
            <w:vAlign w:val="center"/>
          </w:tcPr>
          <w:p w14:paraId="04CADB71" w14:textId="77777777" w:rsidR="002E2250" w:rsidRPr="00D3062E" w:rsidRDefault="002E2250" w:rsidP="003C3912">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75513A4A" w14:textId="77777777" w:rsidR="002E2250" w:rsidRPr="00D3062E" w:rsidRDefault="002E2250" w:rsidP="003C3912">
            <w:pPr>
              <w:pStyle w:val="TAL"/>
              <w:rPr>
                <w:rFonts w:cs="Arial"/>
                <w:szCs w:val="18"/>
              </w:rPr>
            </w:pPr>
          </w:p>
        </w:tc>
      </w:tr>
      <w:tr w:rsidR="002E2250" w:rsidRPr="00D3062E" w14:paraId="2F3E37DF"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610C8027" w14:textId="77777777" w:rsidR="002E2250" w:rsidRPr="00D3062E" w:rsidRDefault="002E2250" w:rsidP="003C3912">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379D32D5" w14:textId="77777777" w:rsidR="002E2250" w:rsidRPr="00D3062E" w:rsidRDefault="002E2250" w:rsidP="003C3912">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4B3E6FA" w14:textId="77777777" w:rsidR="002E2250" w:rsidRPr="00D3062E" w:rsidRDefault="002E2250" w:rsidP="003C3912">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4B0D73E" w14:textId="77777777" w:rsidR="002E2250" w:rsidRPr="00D3062E" w:rsidRDefault="002E2250" w:rsidP="003C3912">
            <w:pPr>
              <w:pStyle w:val="TAL"/>
              <w:rPr>
                <w:rFonts w:cs="Arial"/>
                <w:szCs w:val="18"/>
              </w:rPr>
            </w:pPr>
          </w:p>
        </w:tc>
      </w:tr>
      <w:tr w:rsidR="002E2250" w:rsidRPr="00D3062E" w14:paraId="388093AC"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00F23165" w14:textId="77777777" w:rsidR="002E2250" w:rsidRPr="00D3062E" w:rsidRDefault="002E2250" w:rsidP="003C3912">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665D98D3" w14:textId="77777777" w:rsidR="002E2250" w:rsidRPr="00D3062E" w:rsidRDefault="002E2250" w:rsidP="003C3912">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2FBCCC24" w14:textId="77777777" w:rsidR="002E2250" w:rsidRPr="00D3062E" w:rsidRDefault="002E2250" w:rsidP="003C3912">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78F05F2F" w14:textId="77777777" w:rsidR="002E2250" w:rsidRPr="00D3062E" w:rsidRDefault="002E2250" w:rsidP="003C3912">
            <w:pPr>
              <w:pStyle w:val="TAL"/>
              <w:rPr>
                <w:rFonts w:cs="Arial"/>
                <w:szCs w:val="18"/>
              </w:rPr>
            </w:pPr>
          </w:p>
        </w:tc>
      </w:tr>
      <w:tr w:rsidR="002E2250" w:rsidRPr="00D3062E" w14:paraId="3381795E"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37AE023B" w14:textId="77777777" w:rsidR="002E2250" w:rsidRPr="00D3062E" w:rsidRDefault="002E2250" w:rsidP="003C3912">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2998559F" w14:textId="77777777" w:rsidR="002E2250" w:rsidRPr="00D3062E" w:rsidRDefault="002E2250" w:rsidP="003C3912">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5419737A" w14:textId="77777777" w:rsidR="002E2250" w:rsidRPr="00D3062E" w:rsidRDefault="002E2250" w:rsidP="003C3912">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6F6FEA6E" w14:textId="77777777" w:rsidR="002E2250" w:rsidRPr="00D3062E" w:rsidRDefault="002E2250" w:rsidP="003C3912">
            <w:pPr>
              <w:pStyle w:val="TAL"/>
              <w:rPr>
                <w:rFonts w:cs="Arial"/>
                <w:szCs w:val="18"/>
              </w:rPr>
            </w:pPr>
          </w:p>
        </w:tc>
      </w:tr>
    </w:tbl>
    <w:p w14:paraId="0919EB49" w14:textId="77777777" w:rsidR="002E2250" w:rsidRPr="00D3062E" w:rsidRDefault="002E2250" w:rsidP="002E2250"/>
    <w:p w14:paraId="426404B8" w14:textId="77777777" w:rsidR="002E2250" w:rsidRPr="00D3062E" w:rsidRDefault="002E2250" w:rsidP="002E2250">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1215DF56" w14:textId="77777777" w:rsidR="002E2250" w:rsidRPr="00D3062E" w:rsidRDefault="002E2250" w:rsidP="002E2250">
      <w:pPr>
        <w:pStyle w:val="TH"/>
      </w:pPr>
      <w:r w:rsidRPr="00D3062E">
        <w:t xml:space="preserve">Table 6.13.6.1-2: </w:t>
      </w:r>
      <w:bookmarkStart w:id="3956" w:name="_Hlk156991073"/>
      <w:r w:rsidRPr="00D3062E">
        <w:t xml:space="preserve">NSCE_NSDiagnostics API </w:t>
      </w:r>
      <w:bookmarkEnd w:id="3956"/>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2E2250" w:rsidRPr="00D3062E" w14:paraId="29A8108A" w14:textId="77777777" w:rsidTr="003C3912">
        <w:trPr>
          <w:jc w:val="center"/>
        </w:trPr>
        <w:tc>
          <w:tcPr>
            <w:tcW w:w="1835" w:type="dxa"/>
            <w:shd w:val="clear" w:color="auto" w:fill="C0C0C0"/>
            <w:vAlign w:val="center"/>
            <w:hideMark/>
          </w:tcPr>
          <w:p w14:paraId="6C25AD92" w14:textId="77777777" w:rsidR="002E2250" w:rsidRPr="00D3062E" w:rsidRDefault="002E2250" w:rsidP="003C3912">
            <w:pPr>
              <w:pStyle w:val="TAH"/>
            </w:pPr>
            <w:r w:rsidRPr="00D3062E">
              <w:t>Data type</w:t>
            </w:r>
          </w:p>
        </w:tc>
        <w:tc>
          <w:tcPr>
            <w:tcW w:w="1930" w:type="dxa"/>
            <w:shd w:val="clear" w:color="auto" w:fill="C0C0C0"/>
            <w:vAlign w:val="center"/>
            <w:hideMark/>
          </w:tcPr>
          <w:p w14:paraId="7C80B73E" w14:textId="77777777" w:rsidR="002E2250" w:rsidRPr="00D3062E" w:rsidRDefault="002E2250" w:rsidP="003C3912">
            <w:pPr>
              <w:pStyle w:val="TAH"/>
            </w:pPr>
            <w:r w:rsidRPr="00D3062E">
              <w:t>Reference</w:t>
            </w:r>
          </w:p>
        </w:tc>
        <w:tc>
          <w:tcPr>
            <w:tcW w:w="4591" w:type="dxa"/>
            <w:shd w:val="clear" w:color="auto" w:fill="C0C0C0"/>
            <w:vAlign w:val="center"/>
            <w:hideMark/>
          </w:tcPr>
          <w:p w14:paraId="7102B371" w14:textId="77777777" w:rsidR="002E2250" w:rsidRPr="00D3062E" w:rsidRDefault="002E2250" w:rsidP="003C3912">
            <w:pPr>
              <w:pStyle w:val="TAH"/>
            </w:pPr>
            <w:r w:rsidRPr="00D3062E">
              <w:t>Comments</w:t>
            </w:r>
          </w:p>
        </w:tc>
        <w:tc>
          <w:tcPr>
            <w:tcW w:w="1267" w:type="dxa"/>
            <w:shd w:val="clear" w:color="auto" w:fill="C0C0C0"/>
            <w:vAlign w:val="center"/>
          </w:tcPr>
          <w:p w14:paraId="0FAAE1E0" w14:textId="77777777" w:rsidR="002E2250" w:rsidRPr="00D3062E" w:rsidRDefault="002E2250" w:rsidP="003C3912">
            <w:pPr>
              <w:pStyle w:val="TAH"/>
            </w:pPr>
            <w:r w:rsidRPr="00D3062E">
              <w:t>Applicability</w:t>
            </w:r>
          </w:p>
        </w:tc>
      </w:tr>
      <w:tr w:rsidR="002E2250" w:rsidRPr="00D3062E" w14:paraId="59B8FD7C" w14:textId="77777777" w:rsidTr="003C3912">
        <w:trPr>
          <w:jc w:val="center"/>
        </w:trPr>
        <w:tc>
          <w:tcPr>
            <w:tcW w:w="1835" w:type="dxa"/>
            <w:vAlign w:val="center"/>
          </w:tcPr>
          <w:p w14:paraId="2F8F4085" w14:textId="77777777" w:rsidR="002E2250" w:rsidRPr="00D3062E" w:rsidRDefault="002E2250" w:rsidP="003C3912">
            <w:pPr>
              <w:pStyle w:val="TAL"/>
            </w:pPr>
            <w:r w:rsidRPr="00D3062E">
              <w:t>Bytes</w:t>
            </w:r>
          </w:p>
        </w:tc>
        <w:tc>
          <w:tcPr>
            <w:tcW w:w="1930" w:type="dxa"/>
            <w:vAlign w:val="center"/>
          </w:tcPr>
          <w:p w14:paraId="25AB059C" w14:textId="77777777" w:rsidR="002E2250" w:rsidRPr="00D3062E" w:rsidRDefault="002E2250" w:rsidP="003C3912">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2D02FC9A" w14:textId="77777777" w:rsidR="002E2250" w:rsidRPr="00D3062E" w:rsidRDefault="002E2250" w:rsidP="003C3912">
            <w:pPr>
              <w:pStyle w:val="TAL"/>
            </w:pPr>
            <w:r w:rsidRPr="00D3062E">
              <w:t>Represents a sequence of bytes.</w:t>
            </w:r>
          </w:p>
        </w:tc>
        <w:tc>
          <w:tcPr>
            <w:tcW w:w="1267" w:type="dxa"/>
            <w:vAlign w:val="center"/>
          </w:tcPr>
          <w:p w14:paraId="66A16BFF" w14:textId="77777777" w:rsidR="002E2250" w:rsidRPr="00D3062E" w:rsidRDefault="002E2250" w:rsidP="003C3912">
            <w:pPr>
              <w:pStyle w:val="TAL"/>
              <w:rPr>
                <w:rFonts w:cs="Arial"/>
                <w:szCs w:val="18"/>
              </w:rPr>
            </w:pPr>
          </w:p>
        </w:tc>
      </w:tr>
      <w:tr w:rsidR="002E2250" w:rsidRPr="00D3062E" w14:paraId="5F110053" w14:textId="77777777" w:rsidTr="003C3912">
        <w:trPr>
          <w:jc w:val="center"/>
        </w:trPr>
        <w:tc>
          <w:tcPr>
            <w:tcW w:w="1835" w:type="dxa"/>
            <w:vAlign w:val="center"/>
          </w:tcPr>
          <w:p w14:paraId="28E174CF" w14:textId="77777777" w:rsidR="002E2250" w:rsidRPr="00D3062E" w:rsidRDefault="002E2250" w:rsidP="003C3912">
            <w:pPr>
              <w:pStyle w:val="TAL"/>
              <w:rPr>
                <w:lang w:eastAsia="zh-CN"/>
              </w:rPr>
            </w:pPr>
            <w:r w:rsidRPr="00D3062E">
              <w:t>DateTime</w:t>
            </w:r>
          </w:p>
        </w:tc>
        <w:tc>
          <w:tcPr>
            <w:tcW w:w="1930" w:type="dxa"/>
            <w:vAlign w:val="center"/>
          </w:tcPr>
          <w:p w14:paraId="6C4AFF37" w14:textId="77777777" w:rsidR="002E2250" w:rsidRPr="00D3062E" w:rsidRDefault="002E2250" w:rsidP="003C3912">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142DCEE7" w14:textId="77777777" w:rsidR="002E2250" w:rsidRPr="00D3062E" w:rsidRDefault="002E2250" w:rsidP="003C3912">
            <w:pPr>
              <w:pStyle w:val="TAL"/>
              <w:rPr>
                <w:rFonts w:cs="Arial"/>
                <w:szCs w:val="18"/>
                <w:lang w:eastAsia="zh-CN"/>
              </w:rPr>
            </w:pPr>
            <w:r w:rsidRPr="00D3062E">
              <w:t>Represents a date and a time.</w:t>
            </w:r>
          </w:p>
        </w:tc>
        <w:tc>
          <w:tcPr>
            <w:tcW w:w="1267" w:type="dxa"/>
            <w:vAlign w:val="center"/>
          </w:tcPr>
          <w:p w14:paraId="3C673961" w14:textId="77777777" w:rsidR="002E2250" w:rsidRPr="00D3062E" w:rsidRDefault="002E2250" w:rsidP="003C3912">
            <w:pPr>
              <w:pStyle w:val="TAL"/>
              <w:rPr>
                <w:rFonts w:cs="Arial"/>
                <w:szCs w:val="18"/>
              </w:rPr>
            </w:pPr>
          </w:p>
        </w:tc>
      </w:tr>
      <w:tr w:rsidR="002E2250" w:rsidRPr="00D3062E" w14:paraId="21CBF018" w14:textId="77777777" w:rsidTr="003C3912">
        <w:trPr>
          <w:jc w:val="center"/>
        </w:trPr>
        <w:tc>
          <w:tcPr>
            <w:tcW w:w="1835" w:type="dxa"/>
            <w:vAlign w:val="center"/>
          </w:tcPr>
          <w:p w14:paraId="61C0B13C" w14:textId="77777777" w:rsidR="002E2250" w:rsidRPr="00D3062E" w:rsidRDefault="002E2250" w:rsidP="003C3912">
            <w:pPr>
              <w:pStyle w:val="TAL"/>
              <w:rPr>
                <w:lang w:eastAsia="zh-CN"/>
              </w:rPr>
            </w:pPr>
            <w:r w:rsidRPr="00D3062E">
              <w:t>NetSliceId</w:t>
            </w:r>
          </w:p>
        </w:tc>
        <w:tc>
          <w:tcPr>
            <w:tcW w:w="1930" w:type="dxa"/>
            <w:vAlign w:val="center"/>
          </w:tcPr>
          <w:p w14:paraId="385C326C" w14:textId="77777777" w:rsidR="002E2250" w:rsidRPr="00D3062E" w:rsidRDefault="002E2250" w:rsidP="003C3912">
            <w:pPr>
              <w:pStyle w:val="TAC"/>
              <w:rPr>
                <w:noProof/>
              </w:rPr>
            </w:pPr>
            <w:r w:rsidRPr="00D3062E">
              <w:rPr>
                <w:noProof/>
                <w:lang w:eastAsia="zh-CN"/>
              </w:rPr>
              <w:t>6.3</w:t>
            </w:r>
            <w:r w:rsidRPr="00D3062E">
              <w:t>.6.2.15</w:t>
            </w:r>
          </w:p>
        </w:tc>
        <w:tc>
          <w:tcPr>
            <w:tcW w:w="4591" w:type="dxa"/>
            <w:vAlign w:val="center"/>
          </w:tcPr>
          <w:p w14:paraId="44073B17" w14:textId="77777777" w:rsidR="002E2250" w:rsidRPr="00D3062E" w:rsidRDefault="002E2250" w:rsidP="003C3912">
            <w:pPr>
              <w:pStyle w:val="TAL"/>
              <w:rPr>
                <w:rFonts w:cs="Arial"/>
                <w:szCs w:val="18"/>
                <w:lang w:eastAsia="zh-CN"/>
              </w:rPr>
            </w:pPr>
            <w:r w:rsidRPr="00D3062E">
              <w:t>Represents the identification information of a network slice.</w:t>
            </w:r>
          </w:p>
        </w:tc>
        <w:tc>
          <w:tcPr>
            <w:tcW w:w="1267" w:type="dxa"/>
            <w:vAlign w:val="center"/>
          </w:tcPr>
          <w:p w14:paraId="6472C3BC" w14:textId="77777777" w:rsidR="002E2250" w:rsidRPr="00D3062E" w:rsidRDefault="002E2250" w:rsidP="003C3912">
            <w:pPr>
              <w:pStyle w:val="TAL"/>
              <w:rPr>
                <w:rFonts w:cs="Arial"/>
                <w:szCs w:val="18"/>
              </w:rPr>
            </w:pPr>
          </w:p>
        </w:tc>
      </w:tr>
      <w:tr w:rsidR="002E2250" w:rsidRPr="00D3062E" w14:paraId="1B5781BD" w14:textId="77777777" w:rsidTr="003C3912">
        <w:trPr>
          <w:jc w:val="center"/>
        </w:trPr>
        <w:tc>
          <w:tcPr>
            <w:tcW w:w="1835" w:type="dxa"/>
            <w:vAlign w:val="center"/>
          </w:tcPr>
          <w:p w14:paraId="27C698AB" w14:textId="77777777" w:rsidR="002E2250" w:rsidRPr="00D3062E" w:rsidRDefault="002E2250" w:rsidP="003C3912">
            <w:pPr>
              <w:pStyle w:val="TAL"/>
            </w:pPr>
            <w:r w:rsidRPr="00D3062E">
              <w:t>ServArea</w:t>
            </w:r>
          </w:p>
        </w:tc>
        <w:tc>
          <w:tcPr>
            <w:tcW w:w="1930" w:type="dxa"/>
            <w:vAlign w:val="center"/>
          </w:tcPr>
          <w:p w14:paraId="08DBAAB2" w14:textId="77777777" w:rsidR="002E2250" w:rsidRPr="00D3062E" w:rsidRDefault="002E2250" w:rsidP="003C3912">
            <w:pPr>
              <w:pStyle w:val="TAC"/>
              <w:rPr>
                <w:noProof/>
              </w:rPr>
            </w:pPr>
            <w:r w:rsidRPr="00D3062E">
              <w:rPr>
                <w:noProof/>
              </w:rPr>
              <w:t>Clause </w:t>
            </w:r>
            <w:r w:rsidRPr="00D3062E">
              <w:rPr>
                <w:noProof/>
                <w:lang w:eastAsia="zh-CN"/>
              </w:rPr>
              <w:t>6.16</w:t>
            </w:r>
            <w:r w:rsidRPr="00D3062E">
              <w:t>.6.2.5</w:t>
            </w:r>
          </w:p>
        </w:tc>
        <w:tc>
          <w:tcPr>
            <w:tcW w:w="4591" w:type="dxa"/>
            <w:vAlign w:val="center"/>
          </w:tcPr>
          <w:p w14:paraId="6E302895" w14:textId="77777777" w:rsidR="002E2250" w:rsidRPr="00D3062E" w:rsidRDefault="002E2250" w:rsidP="003C3912">
            <w:pPr>
              <w:pStyle w:val="TAL"/>
              <w:rPr>
                <w:rFonts w:cs="Arial"/>
                <w:szCs w:val="18"/>
              </w:rPr>
            </w:pPr>
            <w:r w:rsidRPr="00D3062E">
              <w:t>Represents a network slice service area.</w:t>
            </w:r>
          </w:p>
        </w:tc>
        <w:tc>
          <w:tcPr>
            <w:tcW w:w="1267" w:type="dxa"/>
            <w:vAlign w:val="center"/>
          </w:tcPr>
          <w:p w14:paraId="4891C5A1" w14:textId="77777777" w:rsidR="002E2250" w:rsidRPr="00D3062E" w:rsidRDefault="002E2250" w:rsidP="003C3912">
            <w:pPr>
              <w:pStyle w:val="TAL"/>
              <w:rPr>
                <w:rFonts w:cs="Arial"/>
                <w:szCs w:val="18"/>
              </w:rPr>
            </w:pPr>
          </w:p>
        </w:tc>
      </w:tr>
      <w:tr w:rsidR="002E2250" w:rsidRPr="00D3062E" w14:paraId="4BB02DBF" w14:textId="77777777" w:rsidTr="003C3912">
        <w:trPr>
          <w:jc w:val="center"/>
        </w:trPr>
        <w:tc>
          <w:tcPr>
            <w:tcW w:w="1835" w:type="dxa"/>
            <w:vAlign w:val="center"/>
          </w:tcPr>
          <w:p w14:paraId="0718F7BF" w14:textId="77777777" w:rsidR="002E2250" w:rsidRPr="00D3062E" w:rsidRDefault="002E2250" w:rsidP="003C3912">
            <w:pPr>
              <w:pStyle w:val="TAL"/>
              <w:rPr>
                <w:lang w:eastAsia="zh-CN"/>
              </w:rPr>
            </w:pPr>
            <w:r w:rsidRPr="00D3062E">
              <w:t>SupportedFeatures</w:t>
            </w:r>
          </w:p>
        </w:tc>
        <w:tc>
          <w:tcPr>
            <w:tcW w:w="1930" w:type="dxa"/>
            <w:vAlign w:val="center"/>
          </w:tcPr>
          <w:p w14:paraId="63E503D2" w14:textId="77777777" w:rsidR="002E2250" w:rsidRPr="00D3062E" w:rsidRDefault="002E2250" w:rsidP="003C3912">
            <w:pPr>
              <w:pStyle w:val="TAC"/>
              <w:rPr>
                <w:lang w:eastAsia="zh-CN"/>
              </w:rPr>
            </w:pPr>
            <w:r w:rsidRPr="00D3062E">
              <w:t>3GPP TS 29.571 [16]</w:t>
            </w:r>
          </w:p>
        </w:tc>
        <w:tc>
          <w:tcPr>
            <w:tcW w:w="4591" w:type="dxa"/>
            <w:vAlign w:val="center"/>
          </w:tcPr>
          <w:p w14:paraId="63D07A49" w14:textId="77777777" w:rsidR="002E2250" w:rsidRPr="00D3062E" w:rsidRDefault="002E2250" w:rsidP="003C3912">
            <w:pPr>
              <w:pStyle w:val="TAL"/>
              <w:rPr>
                <w:rFonts w:cs="Arial"/>
                <w:szCs w:val="18"/>
                <w:lang w:eastAsia="zh-CN"/>
              </w:rPr>
            </w:pPr>
            <w:r w:rsidRPr="00D3062E">
              <w:t>Used to negotiate the applicability of the optional features.</w:t>
            </w:r>
          </w:p>
        </w:tc>
        <w:tc>
          <w:tcPr>
            <w:tcW w:w="1267" w:type="dxa"/>
            <w:vAlign w:val="center"/>
          </w:tcPr>
          <w:p w14:paraId="4FF02B0B" w14:textId="77777777" w:rsidR="002E2250" w:rsidRPr="00D3062E" w:rsidRDefault="002E2250" w:rsidP="003C3912">
            <w:pPr>
              <w:pStyle w:val="TAL"/>
              <w:rPr>
                <w:rFonts w:cs="Arial"/>
                <w:szCs w:val="18"/>
              </w:rPr>
            </w:pPr>
          </w:p>
        </w:tc>
      </w:tr>
      <w:tr w:rsidR="002E2250" w:rsidRPr="00D3062E" w14:paraId="32471124" w14:textId="77777777" w:rsidTr="003C3912">
        <w:trPr>
          <w:jc w:val="center"/>
        </w:trPr>
        <w:tc>
          <w:tcPr>
            <w:tcW w:w="9623" w:type="dxa"/>
            <w:gridSpan w:val="4"/>
            <w:vAlign w:val="center"/>
          </w:tcPr>
          <w:p w14:paraId="40D7CFAE" w14:textId="77777777" w:rsidR="002E2250" w:rsidRPr="00D3062E" w:rsidRDefault="002E2250" w:rsidP="003C3912">
            <w:pPr>
              <w:pStyle w:val="TAN"/>
              <w:rPr>
                <w:lang w:val="en-US" w:eastAsia="zh-CN"/>
              </w:rPr>
            </w:pPr>
            <w:r w:rsidRPr="00D3062E">
              <w:rPr>
                <w:lang w:eastAsia="zh-CN"/>
              </w:rPr>
              <w:t>NOTE:</w:t>
            </w:r>
            <w:r w:rsidRPr="00D3062E">
              <w:rPr>
                <w:lang w:eastAsia="zh-CN"/>
              </w:rPr>
              <w:tab/>
              <w:t>Properties marked with a feature as defined in clause 5.14.6 are applicable as described in clause 5.2.7 of 3GPP TS 29.122 [2]. If no feature is indicated, the related property applies for all the features.</w:t>
            </w:r>
          </w:p>
        </w:tc>
      </w:tr>
    </w:tbl>
    <w:p w14:paraId="6B695E21" w14:textId="77777777" w:rsidR="002E2250" w:rsidRPr="00D3062E" w:rsidRDefault="002E2250" w:rsidP="002E2250">
      <w:pPr>
        <w:rPr>
          <w:lang w:eastAsia="zh-CN"/>
        </w:rPr>
      </w:pPr>
    </w:p>
    <w:p w14:paraId="0B88FAD7" w14:textId="77777777" w:rsidR="0084527C" w:rsidRPr="00D3062E" w:rsidRDefault="0084527C" w:rsidP="00B13605">
      <w:pPr>
        <w:pStyle w:val="41"/>
        <w:rPr>
          <w:lang w:eastAsia="zh-CN"/>
        </w:rPr>
      </w:pPr>
      <w:bookmarkStart w:id="3957" w:name="_Toc160650318"/>
      <w:bookmarkStart w:id="3958" w:name="_Toc160652193"/>
      <w:r w:rsidRPr="00D3062E">
        <w:rPr>
          <w:lang w:eastAsia="zh-CN"/>
        </w:rPr>
        <w:t>6.13.6.2</w:t>
      </w:r>
      <w:r w:rsidRPr="00D3062E">
        <w:rPr>
          <w:lang w:eastAsia="zh-CN"/>
        </w:rPr>
        <w:tab/>
        <w:t>Structured Data Types</w:t>
      </w:r>
      <w:bookmarkEnd w:id="3936"/>
      <w:bookmarkEnd w:id="3937"/>
      <w:bookmarkEnd w:id="3938"/>
      <w:bookmarkEnd w:id="3939"/>
      <w:bookmarkEnd w:id="3940"/>
      <w:bookmarkEnd w:id="3941"/>
      <w:bookmarkEnd w:id="3942"/>
      <w:bookmarkEnd w:id="3943"/>
      <w:bookmarkEnd w:id="3944"/>
      <w:bookmarkEnd w:id="3957"/>
      <w:bookmarkEnd w:id="3958"/>
    </w:p>
    <w:p w14:paraId="210BD436" w14:textId="77777777" w:rsidR="0084527C" w:rsidRPr="00D3062E" w:rsidRDefault="0084527C" w:rsidP="00B13605">
      <w:pPr>
        <w:pStyle w:val="51"/>
        <w:rPr>
          <w:lang w:eastAsia="zh-CN"/>
        </w:rPr>
      </w:pPr>
      <w:bookmarkStart w:id="3959" w:name="_Toc85492915"/>
      <w:bookmarkStart w:id="3960" w:name="_Toc90661674"/>
      <w:bookmarkStart w:id="3961" w:name="_Toc138755365"/>
      <w:bookmarkStart w:id="3962" w:name="_Toc151886135"/>
      <w:bookmarkStart w:id="3963" w:name="_Toc152076200"/>
      <w:bookmarkStart w:id="3964" w:name="_Toc153793916"/>
      <w:bookmarkStart w:id="3965" w:name="_Toc157435019"/>
      <w:bookmarkStart w:id="3966" w:name="_Toc157436734"/>
      <w:bookmarkStart w:id="3967" w:name="_Toc157440574"/>
      <w:bookmarkStart w:id="3968" w:name="_Toc160650319"/>
      <w:bookmarkStart w:id="3969" w:name="_Toc160652194"/>
      <w:r w:rsidRPr="00D3062E">
        <w:rPr>
          <w:lang w:eastAsia="zh-CN"/>
        </w:rPr>
        <w:t>6.13.6.2.1</w:t>
      </w:r>
      <w:r w:rsidRPr="00D3062E">
        <w:rPr>
          <w:lang w:eastAsia="zh-CN"/>
        </w:rPr>
        <w:tab/>
        <w:t>Introduction</w:t>
      </w:r>
      <w:bookmarkEnd w:id="3959"/>
      <w:bookmarkEnd w:id="3960"/>
      <w:bookmarkEnd w:id="3961"/>
      <w:bookmarkEnd w:id="3962"/>
      <w:bookmarkEnd w:id="3963"/>
      <w:bookmarkEnd w:id="3964"/>
      <w:bookmarkEnd w:id="3965"/>
      <w:bookmarkEnd w:id="3966"/>
      <w:bookmarkEnd w:id="3967"/>
      <w:bookmarkEnd w:id="3968"/>
      <w:bookmarkEnd w:id="3969"/>
    </w:p>
    <w:p w14:paraId="5DD8E7BE" w14:textId="77777777" w:rsidR="0084527C" w:rsidRPr="00D3062E" w:rsidRDefault="0084527C" w:rsidP="0084527C">
      <w:bookmarkStart w:id="3970" w:name="_Toc85492916"/>
      <w:bookmarkStart w:id="3971" w:name="_Toc90661675"/>
      <w:bookmarkStart w:id="3972" w:name="_Toc138755366"/>
      <w:bookmarkStart w:id="3973" w:name="_Toc151886136"/>
      <w:bookmarkStart w:id="3974" w:name="_Toc152076201"/>
      <w:bookmarkStart w:id="3975"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3976" w:name="_Toc157435020"/>
      <w:bookmarkStart w:id="3977" w:name="_Toc157436735"/>
      <w:bookmarkStart w:id="3978" w:name="_Toc157440575"/>
      <w:bookmarkStart w:id="3979" w:name="_Toc160650320"/>
      <w:bookmarkStart w:id="3980" w:name="_Toc160652195"/>
      <w:r w:rsidRPr="00D3062E">
        <w:rPr>
          <w:lang w:eastAsia="zh-CN"/>
        </w:rPr>
        <w:lastRenderedPageBreak/>
        <w:t>6.13.6.2.2</w:t>
      </w:r>
      <w:r w:rsidRPr="00D3062E">
        <w:rPr>
          <w:lang w:eastAsia="zh-CN"/>
        </w:rPr>
        <w:tab/>
        <w:t xml:space="preserve">Type: </w:t>
      </w:r>
      <w:bookmarkEnd w:id="3970"/>
      <w:r w:rsidRPr="00D3062E">
        <w:t>NwSlice</w:t>
      </w:r>
      <w:bookmarkEnd w:id="3971"/>
      <w:bookmarkEnd w:id="3972"/>
      <w:bookmarkEnd w:id="3973"/>
      <w:bookmarkEnd w:id="3974"/>
      <w:bookmarkEnd w:id="3975"/>
      <w:r w:rsidRPr="00D3062E">
        <w:t>DiagReq</w:t>
      </w:r>
      <w:bookmarkEnd w:id="3976"/>
      <w:bookmarkEnd w:id="3977"/>
      <w:bookmarkEnd w:id="3978"/>
      <w:bookmarkEnd w:id="3979"/>
      <w:bookmarkEnd w:id="3980"/>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3981" w:name="_Toc157435021"/>
      <w:bookmarkStart w:id="3982" w:name="_Toc157436736"/>
      <w:bookmarkStart w:id="3983" w:name="_Toc157440576"/>
      <w:bookmarkStart w:id="3984" w:name="_Toc160650321"/>
      <w:bookmarkStart w:id="3985" w:name="_Toc160652196"/>
      <w:r w:rsidRPr="00D3062E">
        <w:rPr>
          <w:lang w:eastAsia="zh-CN"/>
        </w:rPr>
        <w:t>6.13.6.2.3</w:t>
      </w:r>
      <w:r w:rsidRPr="00D3062E">
        <w:rPr>
          <w:lang w:eastAsia="zh-CN"/>
        </w:rPr>
        <w:tab/>
        <w:t xml:space="preserve">Type: </w:t>
      </w:r>
      <w:r w:rsidRPr="00D3062E">
        <w:t>NwSliceDiagResp</w:t>
      </w:r>
      <w:bookmarkEnd w:id="3981"/>
      <w:bookmarkEnd w:id="3982"/>
      <w:bookmarkEnd w:id="3983"/>
      <w:bookmarkEnd w:id="3984"/>
      <w:bookmarkEnd w:id="3985"/>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3986" w:name="_Toc157435022"/>
      <w:bookmarkStart w:id="3987" w:name="_Toc157436737"/>
      <w:bookmarkStart w:id="3988" w:name="_Toc157440577"/>
      <w:bookmarkStart w:id="3989" w:name="_Toc160650322"/>
      <w:bookmarkStart w:id="3990" w:name="_Toc160652197"/>
      <w:r w:rsidRPr="00D3062E">
        <w:rPr>
          <w:lang w:eastAsia="zh-CN"/>
        </w:rPr>
        <w:t>6.13.6.2.4</w:t>
      </w:r>
      <w:r w:rsidRPr="00D3062E">
        <w:rPr>
          <w:lang w:eastAsia="zh-CN"/>
        </w:rPr>
        <w:tab/>
        <w:t xml:space="preserve">Type: </w:t>
      </w:r>
      <w:r w:rsidRPr="00D3062E">
        <w:t>ServDgradInfo</w:t>
      </w:r>
      <w:bookmarkEnd w:id="3986"/>
      <w:bookmarkEnd w:id="3987"/>
      <w:bookmarkEnd w:id="3988"/>
      <w:bookmarkEnd w:id="3989"/>
      <w:bookmarkEnd w:id="3990"/>
    </w:p>
    <w:p w14:paraId="638FD2DC" w14:textId="77777777" w:rsidR="0084527C" w:rsidRPr="00D3062E" w:rsidRDefault="0084527C" w:rsidP="0084527C">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D3062E" w14:paraId="5C6ADF68" w14:textId="77777777" w:rsidTr="00F8442F">
        <w:trPr>
          <w:jc w:val="center"/>
        </w:trPr>
        <w:tc>
          <w:tcPr>
            <w:tcW w:w="1430" w:type="dxa"/>
            <w:shd w:val="clear" w:color="auto" w:fill="C0C0C0"/>
            <w:vAlign w:val="center"/>
            <w:hideMark/>
          </w:tcPr>
          <w:p w14:paraId="1F993397" w14:textId="77777777" w:rsidR="0084527C" w:rsidRPr="00D3062E" w:rsidRDefault="0084527C" w:rsidP="00F8442F">
            <w:pPr>
              <w:pStyle w:val="TAH"/>
            </w:pPr>
            <w:r w:rsidRPr="00D3062E">
              <w:t>Attribute name</w:t>
            </w:r>
          </w:p>
        </w:tc>
        <w:tc>
          <w:tcPr>
            <w:tcW w:w="1539" w:type="dxa"/>
            <w:shd w:val="clear" w:color="auto" w:fill="C0C0C0"/>
            <w:vAlign w:val="center"/>
            <w:hideMark/>
          </w:tcPr>
          <w:p w14:paraId="535CF063" w14:textId="77777777" w:rsidR="0084527C" w:rsidRPr="00D3062E" w:rsidRDefault="0084527C" w:rsidP="00F8442F">
            <w:pPr>
              <w:pStyle w:val="TAH"/>
            </w:pPr>
            <w:r w:rsidRPr="00D3062E">
              <w:t>Data type</w:t>
            </w:r>
          </w:p>
        </w:tc>
        <w:tc>
          <w:tcPr>
            <w:tcW w:w="425" w:type="dxa"/>
            <w:shd w:val="clear" w:color="auto" w:fill="C0C0C0"/>
            <w:vAlign w:val="center"/>
            <w:hideMark/>
          </w:tcPr>
          <w:p w14:paraId="2F7ED936" w14:textId="77777777" w:rsidR="0084527C" w:rsidRPr="00D3062E" w:rsidRDefault="0084527C" w:rsidP="00F8442F">
            <w:pPr>
              <w:pStyle w:val="TAH"/>
            </w:pPr>
            <w:r w:rsidRPr="00D3062E">
              <w:t>P</w:t>
            </w:r>
          </w:p>
        </w:tc>
        <w:tc>
          <w:tcPr>
            <w:tcW w:w="1134" w:type="dxa"/>
            <w:shd w:val="clear" w:color="auto" w:fill="C0C0C0"/>
            <w:vAlign w:val="center"/>
            <w:hideMark/>
          </w:tcPr>
          <w:p w14:paraId="305FBEE4" w14:textId="77777777" w:rsidR="0084527C" w:rsidRPr="00D3062E" w:rsidRDefault="0084527C" w:rsidP="00F8442F">
            <w:pPr>
              <w:pStyle w:val="TAH"/>
            </w:pPr>
            <w:r w:rsidRPr="00D3062E">
              <w:t>Cardinality</w:t>
            </w:r>
          </w:p>
        </w:tc>
        <w:tc>
          <w:tcPr>
            <w:tcW w:w="3686" w:type="dxa"/>
            <w:shd w:val="clear" w:color="auto" w:fill="C0C0C0"/>
            <w:vAlign w:val="center"/>
            <w:hideMark/>
          </w:tcPr>
          <w:p w14:paraId="642AF53C" w14:textId="77777777" w:rsidR="0084527C" w:rsidRPr="00D3062E" w:rsidRDefault="0084527C" w:rsidP="00F8442F">
            <w:pPr>
              <w:pStyle w:val="TAH"/>
              <w:rPr>
                <w:rFonts w:cs="Arial"/>
                <w:szCs w:val="18"/>
              </w:rPr>
            </w:pPr>
            <w:r w:rsidRPr="00D3062E">
              <w:rPr>
                <w:rFonts w:cs="Arial"/>
                <w:szCs w:val="18"/>
              </w:rPr>
              <w:t>Description</w:t>
            </w:r>
          </w:p>
        </w:tc>
        <w:tc>
          <w:tcPr>
            <w:tcW w:w="1451" w:type="dxa"/>
            <w:shd w:val="clear" w:color="auto" w:fill="C0C0C0"/>
            <w:vAlign w:val="center"/>
          </w:tcPr>
          <w:p w14:paraId="5F0EF8C7" w14:textId="77777777" w:rsidR="0084527C" w:rsidRPr="00D3062E" w:rsidRDefault="0084527C" w:rsidP="00F8442F">
            <w:pPr>
              <w:pStyle w:val="TAH"/>
              <w:rPr>
                <w:rFonts w:cs="Arial"/>
                <w:szCs w:val="18"/>
              </w:rPr>
            </w:pPr>
            <w:r w:rsidRPr="00D3062E">
              <w:t>Applicability</w:t>
            </w:r>
          </w:p>
        </w:tc>
      </w:tr>
      <w:tr w:rsidR="0084527C" w:rsidRPr="00D3062E" w14:paraId="0CC90C19" w14:textId="77777777" w:rsidTr="00F8442F">
        <w:trPr>
          <w:jc w:val="center"/>
        </w:trPr>
        <w:tc>
          <w:tcPr>
            <w:tcW w:w="1430" w:type="dxa"/>
            <w:vAlign w:val="center"/>
          </w:tcPr>
          <w:p w14:paraId="0B096EF4" w14:textId="77777777" w:rsidR="0084527C" w:rsidRPr="00D3062E" w:rsidRDefault="0084527C" w:rsidP="00F8442F">
            <w:pPr>
              <w:pStyle w:val="TAL"/>
            </w:pPr>
            <w:r w:rsidRPr="00D3062E">
              <w:t>valServiceId</w:t>
            </w:r>
          </w:p>
        </w:tc>
        <w:tc>
          <w:tcPr>
            <w:tcW w:w="1539" w:type="dxa"/>
            <w:vAlign w:val="center"/>
          </w:tcPr>
          <w:p w14:paraId="03F235C6" w14:textId="77777777" w:rsidR="0084527C" w:rsidRPr="00D3062E" w:rsidRDefault="0084527C" w:rsidP="00F8442F">
            <w:pPr>
              <w:pStyle w:val="TAL"/>
            </w:pPr>
            <w:r w:rsidRPr="00D3062E">
              <w:t>String</w:t>
            </w:r>
          </w:p>
        </w:tc>
        <w:tc>
          <w:tcPr>
            <w:tcW w:w="425" w:type="dxa"/>
            <w:vAlign w:val="center"/>
          </w:tcPr>
          <w:p w14:paraId="7E05AA11" w14:textId="77777777" w:rsidR="0084527C" w:rsidRPr="00D3062E" w:rsidRDefault="0084527C" w:rsidP="00F8442F">
            <w:pPr>
              <w:pStyle w:val="TAC"/>
            </w:pPr>
            <w:r w:rsidRPr="00D3062E">
              <w:t>M</w:t>
            </w:r>
          </w:p>
        </w:tc>
        <w:tc>
          <w:tcPr>
            <w:tcW w:w="1134" w:type="dxa"/>
            <w:vAlign w:val="center"/>
          </w:tcPr>
          <w:p w14:paraId="3A5A56C5" w14:textId="77777777" w:rsidR="0084527C" w:rsidRPr="00D3062E" w:rsidRDefault="0084527C" w:rsidP="00F8442F">
            <w:pPr>
              <w:pStyle w:val="TAC"/>
            </w:pPr>
            <w:r w:rsidRPr="00D3062E">
              <w:t>1</w:t>
            </w:r>
          </w:p>
        </w:tc>
        <w:tc>
          <w:tcPr>
            <w:tcW w:w="3686" w:type="dxa"/>
            <w:vAlign w:val="center"/>
          </w:tcPr>
          <w:p w14:paraId="36BFA280" w14:textId="77777777" w:rsidR="0084527C" w:rsidRPr="00D3062E" w:rsidRDefault="0084527C" w:rsidP="00F8442F">
            <w:pPr>
              <w:pStyle w:val="TAL"/>
              <w:rPr>
                <w:rFonts w:cs="Arial"/>
                <w:szCs w:val="18"/>
              </w:rPr>
            </w:pPr>
            <w:r w:rsidRPr="00D3062E">
              <w:rPr>
                <w:lang w:val="en-US"/>
              </w:rPr>
              <w:t>Represents the identifier of the targeted VAL service.</w:t>
            </w:r>
          </w:p>
        </w:tc>
        <w:tc>
          <w:tcPr>
            <w:tcW w:w="1451" w:type="dxa"/>
            <w:vAlign w:val="center"/>
          </w:tcPr>
          <w:p w14:paraId="70C9E7A8" w14:textId="77777777" w:rsidR="0084527C" w:rsidRPr="00D3062E" w:rsidRDefault="0084527C" w:rsidP="00F8442F">
            <w:pPr>
              <w:pStyle w:val="TAL"/>
              <w:rPr>
                <w:rFonts w:cs="Arial"/>
                <w:szCs w:val="18"/>
              </w:rPr>
            </w:pPr>
          </w:p>
        </w:tc>
      </w:tr>
      <w:tr w:rsidR="0084527C" w:rsidRPr="00D3062E" w14:paraId="2A1300F1" w14:textId="77777777" w:rsidTr="00F8442F">
        <w:trPr>
          <w:jc w:val="center"/>
        </w:trPr>
        <w:tc>
          <w:tcPr>
            <w:tcW w:w="1430" w:type="dxa"/>
            <w:vAlign w:val="center"/>
          </w:tcPr>
          <w:p w14:paraId="17E1DC7F" w14:textId="77777777" w:rsidR="0084527C" w:rsidRPr="00D3062E" w:rsidRDefault="0084527C" w:rsidP="00F8442F">
            <w:pPr>
              <w:pStyle w:val="TAL"/>
            </w:pPr>
            <w:r w:rsidRPr="00D3062E">
              <w:t>reqErrors</w:t>
            </w:r>
          </w:p>
        </w:tc>
        <w:tc>
          <w:tcPr>
            <w:tcW w:w="1539" w:type="dxa"/>
            <w:vAlign w:val="center"/>
          </w:tcPr>
          <w:p w14:paraId="4ED4BD91" w14:textId="77777777" w:rsidR="0084527C" w:rsidRPr="00D3062E" w:rsidRDefault="0084527C" w:rsidP="00F8442F">
            <w:pPr>
              <w:pStyle w:val="TAL"/>
            </w:pPr>
            <w:r w:rsidRPr="00D3062E">
              <w:t>array(ErrorInfo)</w:t>
            </w:r>
          </w:p>
        </w:tc>
        <w:tc>
          <w:tcPr>
            <w:tcW w:w="425" w:type="dxa"/>
            <w:vAlign w:val="center"/>
          </w:tcPr>
          <w:p w14:paraId="52793DD0" w14:textId="77777777" w:rsidR="0084527C" w:rsidRPr="00D3062E" w:rsidRDefault="0084527C" w:rsidP="00F8442F">
            <w:pPr>
              <w:pStyle w:val="TAC"/>
            </w:pPr>
            <w:r w:rsidRPr="00D3062E">
              <w:t>M</w:t>
            </w:r>
          </w:p>
        </w:tc>
        <w:tc>
          <w:tcPr>
            <w:tcW w:w="1134" w:type="dxa"/>
            <w:vAlign w:val="center"/>
          </w:tcPr>
          <w:p w14:paraId="1045421C" w14:textId="77777777" w:rsidR="0084527C" w:rsidRPr="00D3062E" w:rsidRDefault="0084527C" w:rsidP="00F8442F">
            <w:pPr>
              <w:pStyle w:val="TAC"/>
            </w:pPr>
            <w:r w:rsidRPr="00D3062E">
              <w:t>1..N</w:t>
            </w:r>
          </w:p>
        </w:tc>
        <w:tc>
          <w:tcPr>
            <w:tcW w:w="3686" w:type="dxa"/>
            <w:vAlign w:val="center"/>
          </w:tcPr>
          <w:p w14:paraId="4C05F514" w14:textId="77777777" w:rsidR="0084527C" w:rsidRPr="00D3062E" w:rsidRDefault="0084527C" w:rsidP="00F8442F">
            <w:pPr>
              <w:pStyle w:val="TAL"/>
              <w:rPr>
                <w:lang w:val="en-US"/>
              </w:rPr>
            </w:pPr>
            <w:r w:rsidRPr="00D3062E">
              <w:rPr>
                <w:lang w:val="en-US"/>
              </w:rPr>
              <w:t>Contains the list of requested errors causing service degradation and the related information.</w:t>
            </w:r>
          </w:p>
        </w:tc>
        <w:tc>
          <w:tcPr>
            <w:tcW w:w="1451" w:type="dxa"/>
            <w:vAlign w:val="center"/>
          </w:tcPr>
          <w:p w14:paraId="1B97CFFE" w14:textId="77777777" w:rsidR="0084527C" w:rsidRPr="00D3062E" w:rsidRDefault="0084527C" w:rsidP="00F8442F">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3991" w:name="_Toc157435023"/>
      <w:bookmarkStart w:id="3992" w:name="_Toc157436738"/>
      <w:bookmarkStart w:id="3993" w:name="_Toc157440578"/>
      <w:bookmarkStart w:id="3994" w:name="_Toc160650323"/>
      <w:bookmarkStart w:id="3995" w:name="_Toc160652198"/>
      <w:r w:rsidRPr="00D3062E">
        <w:rPr>
          <w:lang w:eastAsia="zh-CN"/>
        </w:rPr>
        <w:t>6.13.6.2.5</w:t>
      </w:r>
      <w:r w:rsidRPr="00D3062E">
        <w:rPr>
          <w:lang w:eastAsia="zh-CN"/>
        </w:rPr>
        <w:tab/>
        <w:t xml:space="preserve">Type: </w:t>
      </w:r>
      <w:r w:rsidRPr="00D3062E">
        <w:t>ErrorInfo</w:t>
      </w:r>
      <w:bookmarkEnd w:id="3991"/>
      <w:bookmarkEnd w:id="3992"/>
      <w:bookmarkEnd w:id="3993"/>
      <w:bookmarkEnd w:id="3994"/>
      <w:bookmarkEnd w:id="3995"/>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3996" w:name="_Toc157435024"/>
      <w:bookmarkStart w:id="3997" w:name="_Toc157436739"/>
      <w:bookmarkStart w:id="3998" w:name="_Toc157440579"/>
      <w:bookmarkStart w:id="3999" w:name="_Toc160650324"/>
      <w:bookmarkStart w:id="4000" w:name="_Toc160652199"/>
      <w:r w:rsidRPr="00D3062E">
        <w:rPr>
          <w:lang w:eastAsia="zh-CN"/>
        </w:rPr>
        <w:lastRenderedPageBreak/>
        <w:t>6.13.6.2.6</w:t>
      </w:r>
      <w:r w:rsidRPr="00D3062E">
        <w:rPr>
          <w:lang w:eastAsia="zh-CN"/>
        </w:rPr>
        <w:tab/>
        <w:t xml:space="preserve">Type: </w:t>
      </w:r>
      <w:r w:rsidRPr="00D3062E">
        <w:t>DataReport</w:t>
      </w:r>
      <w:bookmarkEnd w:id="3996"/>
      <w:bookmarkEnd w:id="3997"/>
      <w:bookmarkEnd w:id="3998"/>
      <w:bookmarkEnd w:id="3999"/>
      <w:bookmarkEnd w:id="4000"/>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4001" w:name="_Toc85492917"/>
      <w:bookmarkStart w:id="4002" w:name="_Toc90661676"/>
      <w:bookmarkStart w:id="4003" w:name="_Toc138755367"/>
      <w:bookmarkStart w:id="4004" w:name="_Toc151886137"/>
      <w:bookmarkStart w:id="4005" w:name="_Toc152076202"/>
      <w:bookmarkStart w:id="4006" w:name="_Toc153793918"/>
      <w:bookmarkStart w:id="4007" w:name="_Toc157435025"/>
      <w:bookmarkStart w:id="4008" w:name="_Toc157436740"/>
      <w:bookmarkStart w:id="4009" w:name="_Toc157440580"/>
      <w:bookmarkStart w:id="4010" w:name="_Toc160650325"/>
      <w:bookmarkStart w:id="4011" w:name="_Toc160652200"/>
      <w:r w:rsidRPr="00D3062E">
        <w:rPr>
          <w:lang w:eastAsia="zh-CN"/>
        </w:rPr>
        <w:t>6.13.6.3</w:t>
      </w:r>
      <w:r w:rsidRPr="00D3062E">
        <w:rPr>
          <w:lang w:eastAsia="zh-CN"/>
        </w:rPr>
        <w:tab/>
        <w:t>Simple data types and enumerations</w:t>
      </w:r>
      <w:bookmarkEnd w:id="4001"/>
      <w:bookmarkEnd w:id="4002"/>
      <w:bookmarkEnd w:id="4003"/>
      <w:bookmarkEnd w:id="4004"/>
      <w:bookmarkEnd w:id="4005"/>
      <w:bookmarkEnd w:id="4006"/>
      <w:bookmarkEnd w:id="4007"/>
      <w:bookmarkEnd w:id="4008"/>
      <w:bookmarkEnd w:id="4009"/>
      <w:bookmarkEnd w:id="4010"/>
      <w:bookmarkEnd w:id="4011"/>
    </w:p>
    <w:p w14:paraId="41D05624" w14:textId="77777777" w:rsidR="0084527C" w:rsidRPr="00D3062E" w:rsidRDefault="0084527C" w:rsidP="0084527C">
      <w:pPr>
        <w:pStyle w:val="51"/>
      </w:pPr>
      <w:bookmarkStart w:id="4012" w:name="_Toc157435026"/>
      <w:bookmarkStart w:id="4013" w:name="_Toc157436741"/>
      <w:bookmarkStart w:id="4014" w:name="_Toc157440581"/>
      <w:bookmarkStart w:id="4015" w:name="_Hlk156991173"/>
      <w:bookmarkStart w:id="4016" w:name="_Toc28013394"/>
      <w:bookmarkStart w:id="4017" w:name="_Toc36040150"/>
      <w:bookmarkStart w:id="4018" w:name="_Toc44692767"/>
      <w:bookmarkStart w:id="4019" w:name="_Toc45134228"/>
      <w:bookmarkStart w:id="4020" w:name="_Toc49607292"/>
      <w:bookmarkStart w:id="4021" w:name="_Toc51763264"/>
      <w:bookmarkStart w:id="4022" w:name="_Toc58850162"/>
      <w:bookmarkStart w:id="4023" w:name="_Toc59018542"/>
      <w:bookmarkStart w:id="4024" w:name="_Toc68169548"/>
      <w:bookmarkStart w:id="4025" w:name="_Toc114211780"/>
      <w:bookmarkStart w:id="4026" w:name="_Toc136554525"/>
      <w:bookmarkStart w:id="4027" w:name="_Toc145706262"/>
      <w:bookmarkStart w:id="4028" w:name="_Toc160650326"/>
      <w:bookmarkStart w:id="4029" w:name="_Toc160652201"/>
      <w:r w:rsidRPr="00D3062E">
        <w:rPr>
          <w:noProof/>
          <w:lang w:eastAsia="zh-CN"/>
        </w:rPr>
        <w:t>6.13</w:t>
      </w:r>
      <w:r w:rsidRPr="00D3062E">
        <w:t>.6.3.1</w:t>
      </w:r>
      <w:r w:rsidRPr="00D3062E">
        <w:tab/>
        <w:t>Introduction</w:t>
      </w:r>
      <w:bookmarkEnd w:id="4012"/>
      <w:bookmarkEnd w:id="4013"/>
      <w:bookmarkEnd w:id="4014"/>
      <w:bookmarkEnd w:id="4028"/>
      <w:bookmarkEnd w:id="4029"/>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4030" w:name="_Toc157435027"/>
      <w:bookmarkStart w:id="4031" w:name="_Toc157436742"/>
      <w:bookmarkStart w:id="4032" w:name="_Toc157440582"/>
      <w:bookmarkStart w:id="4033" w:name="_Toc160650327"/>
      <w:bookmarkStart w:id="4034" w:name="_Toc160652202"/>
      <w:r w:rsidRPr="00D3062E">
        <w:rPr>
          <w:noProof/>
          <w:lang w:eastAsia="zh-CN"/>
        </w:rPr>
        <w:t>6.13</w:t>
      </w:r>
      <w:r w:rsidRPr="00D3062E">
        <w:t>.6.3.2</w:t>
      </w:r>
      <w:r w:rsidRPr="00D3062E">
        <w:tab/>
        <w:t>Simple data types</w:t>
      </w:r>
      <w:bookmarkEnd w:id="4030"/>
      <w:bookmarkEnd w:id="4031"/>
      <w:bookmarkEnd w:id="4032"/>
      <w:bookmarkEnd w:id="4033"/>
      <w:bookmarkEnd w:id="4034"/>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4015"/>
    </w:tbl>
    <w:p w14:paraId="69871D83" w14:textId="77777777" w:rsidR="0084527C" w:rsidRPr="00D3062E" w:rsidRDefault="0084527C" w:rsidP="0084527C"/>
    <w:p w14:paraId="7F840DDE" w14:textId="77777777" w:rsidR="0084527C" w:rsidRPr="00D3062E" w:rsidRDefault="0084527C" w:rsidP="00B655DA">
      <w:pPr>
        <w:pStyle w:val="51"/>
      </w:pPr>
      <w:bookmarkStart w:id="4035" w:name="_Toc157435028"/>
      <w:bookmarkStart w:id="4036" w:name="_Toc157436743"/>
      <w:bookmarkStart w:id="4037" w:name="_Toc157440583"/>
      <w:bookmarkStart w:id="4038" w:name="_Toc160650328"/>
      <w:bookmarkStart w:id="4039" w:name="_Toc160652203"/>
      <w:r w:rsidRPr="00D3062E">
        <w:rPr>
          <w:noProof/>
          <w:lang w:eastAsia="zh-CN"/>
        </w:rPr>
        <w:t>6.13</w:t>
      </w:r>
      <w:r w:rsidRPr="00D3062E">
        <w:t>.6.3.3</w:t>
      </w:r>
      <w:r w:rsidRPr="00D3062E">
        <w:tab/>
        <w:t>Enumeration:</w:t>
      </w:r>
      <w:bookmarkEnd w:id="4016"/>
      <w:bookmarkEnd w:id="4017"/>
      <w:bookmarkEnd w:id="4018"/>
      <w:bookmarkEnd w:id="4019"/>
      <w:bookmarkEnd w:id="4020"/>
      <w:bookmarkEnd w:id="4021"/>
      <w:bookmarkEnd w:id="4022"/>
      <w:bookmarkEnd w:id="4023"/>
      <w:bookmarkEnd w:id="4024"/>
      <w:bookmarkEnd w:id="4025"/>
      <w:bookmarkEnd w:id="4026"/>
      <w:bookmarkEnd w:id="4027"/>
      <w:r w:rsidRPr="00D3062E">
        <w:t xml:space="preserve"> Error</w:t>
      </w:r>
      <w:bookmarkEnd w:id="4035"/>
      <w:bookmarkEnd w:id="4036"/>
      <w:bookmarkEnd w:id="4037"/>
      <w:bookmarkEnd w:id="4038"/>
      <w:bookmarkEnd w:id="4039"/>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4040"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4040"/>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4041" w:name="_Hlk156669383"/>
            <w:r w:rsidRPr="00D3062E">
              <w:rPr>
                <w:lang w:eastAsia="zh-CN"/>
              </w:rPr>
              <w:t>Indicates that the service degradation is due to QoS being downgraded</w:t>
            </w:r>
            <w:bookmarkEnd w:id="4041"/>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4042" w:name="_Toc157435029"/>
      <w:bookmarkStart w:id="4043" w:name="_Toc157436744"/>
      <w:bookmarkStart w:id="4044" w:name="_Toc157440584"/>
      <w:bookmarkStart w:id="4045" w:name="_Toc160650329"/>
      <w:bookmarkStart w:id="4046" w:name="_Toc160652204"/>
      <w:r w:rsidRPr="00D3062E">
        <w:rPr>
          <w:noProof/>
          <w:lang w:eastAsia="zh-CN"/>
        </w:rPr>
        <w:t>6.13</w:t>
      </w:r>
      <w:r w:rsidRPr="00D3062E">
        <w:t>.6.3.4</w:t>
      </w:r>
      <w:r w:rsidRPr="00D3062E">
        <w:tab/>
        <w:t>Enumeration: DataType</w:t>
      </w:r>
      <w:bookmarkEnd w:id="4042"/>
      <w:bookmarkEnd w:id="4043"/>
      <w:bookmarkEnd w:id="4044"/>
      <w:bookmarkEnd w:id="4045"/>
      <w:bookmarkEnd w:id="4046"/>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4047" w:name="_Toc157435030"/>
      <w:bookmarkStart w:id="4048" w:name="_Toc157436745"/>
      <w:bookmarkStart w:id="4049" w:name="_Toc157440585"/>
      <w:bookmarkStart w:id="4050" w:name="_Toc160650330"/>
      <w:bookmarkStart w:id="4051" w:name="_Toc160652205"/>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047"/>
      <w:bookmarkEnd w:id="4048"/>
      <w:bookmarkEnd w:id="4049"/>
      <w:bookmarkEnd w:id="4050"/>
      <w:bookmarkEnd w:id="4051"/>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4052" w:name="_Toc157435031"/>
      <w:bookmarkStart w:id="4053" w:name="_Toc157436746"/>
      <w:bookmarkStart w:id="4054" w:name="_Toc157440586"/>
      <w:bookmarkStart w:id="4055" w:name="_Toc160650331"/>
      <w:bookmarkStart w:id="4056" w:name="_Toc160652206"/>
      <w:r w:rsidRPr="00D3062E">
        <w:rPr>
          <w:noProof/>
          <w:lang w:eastAsia="zh-CN"/>
        </w:rPr>
        <w:lastRenderedPageBreak/>
        <w:t>6.13</w:t>
      </w:r>
      <w:r w:rsidRPr="00D3062E">
        <w:t>.6.5</w:t>
      </w:r>
      <w:r w:rsidRPr="00D3062E">
        <w:tab/>
        <w:t>Binary data</w:t>
      </w:r>
      <w:bookmarkEnd w:id="4052"/>
      <w:bookmarkEnd w:id="4053"/>
      <w:bookmarkEnd w:id="4054"/>
      <w:bookmarkEnd w:id="4055"/>
      <w:bookmarkEnd w:id="4056"/>
    </w:p>
    <w:p w14:paraId="209A02F7" w14:textId="77777777" w:rsidR="0084527C" w:rsidRPr="00D3062E" w:rsidRDefault="0084527C" w:rsidP="0084527C">
      <w:pPr>
        <w:pStyle w:val="51"/>
      </w:pPr>
      <w:bookmarkStart w:id="4057" w:name="_Toc157435032"/>
      <w:bookmarkStart w:id="4058" w:name="_Toc157436747"/>
      <w:bookmarkStart w:id="4059" w:name="_Toc157440587"/>
      <w:bookmarkStart w:id="4060" w:name="_Toc160650332"/>
      <w:bookmarkStart w:id="4061" w:name="_Toc160652207"/>
      <w:r w:rsidRPr="00D3062E">
        <w:rPr>
          <w:noProof/>
          <w:lang w:eastAsia="zh-CN"/>
        </w:rPr>
        <w:t>6.13</w:t>
      </w:r>
      <w:r w:rsidRPr="00D3062E">
        <w:t>.6.5.1</w:t>
      </w:r>
      <w:r w:rsidRPr="00D3062E">
        <w:tab/>
        <w:t>Binary Data Types</w:t>
      </w:r>
      <w:bookmarkEnd w:id="4057"/>
      <w:bookmarkEnd w:id="4058"/>
      <w:bookmarkEnd w:id="4059"/>
      <w:bookmarkEnd w:id="4060"/>
      <w:bookmarkEnd w:id="4061"/>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4062" w:name="_Toc85492918"/>
      <w:bookmarkStart w:id="4063" w:name="_Toc90661677"/>
      <w:bookmarkStart w:id="4064" w:name="_Toc138755368"/>
      <w:bookmarkStart w:id="4065" w:name="_Toc151886138"/>
      <w:bookmarkStart w:id="4066" w:name="_Toc152076203"/>
      <w:bookmarkStart w:id="4067" w:name="_Toc153793919"/>
      <w:bookmarkStart w:id="4068" w:name="_Toc157435033"/>
      <w:bookmarkStart w:id="4069" w:name="_Toc157436748"/>
      <w:bookmarkStart w:id="4070" w:name="_Toc157440588"/>
      <w:bookmarkStart w:id="4071" w:name="_Toc160650333"/>
      <w:bookmarkStart w:id="4072" w:name="_Toc160652208"/>
      <w:r w:rsidRPr="00D3062E">
        <w:rPr>
          <w:lang w:eastAsia="zh-CN"/>
        </w:rPr>
        <w:t>6.13.7</w:t>
      </w:r>
      <w:r w:rsidRPr="00D3062E">
        <w:rPr>
          <w:lang w:eastAsia="zh-CN"/>
        </w:rPr>
        <w:tab/>
        <w:t>Error Handling</w:t>
      </w:r>
      <w:bookmarkEnd w:id="4062"/>
      <w:bookmarkEnd w:id="4063"/>
      <w:bookmarkEnd w:id="4064"/>
      <w:bookmarkEnd w:id="4065"/>
      <w:bookmarkEnd w:id="4066"/>
      <w:bookmarkEnd w:id="4067"/>
      <w:bookmarkEnd w:id="4068"/>
      <w:bookmarkEnd w:id="4069"/>
      <w:bookmarkEnd w:id="4070"/>
      <w:bookmarkEnd w:id="4071"/>
      <w:bookmarkEnd w:id="4072"/>
    </w:p>
    <w:p w14:paraId="71848BF5" w14:textId="77777777" w:rsidR="0084527C" w:rsidRPr="00D3062E" w:rsidRDefault="0084527C" w:rsidP="00B13605">
      <w:pPr>
        <w:pStyle w:val="41"/>
      </w:pPr>
      <w:bookmarkStart w:id="4073" w:name="_Toc138755369"/>
      <w:bookmarkStart w:id="4074" w:name="_Toc151886139"/>
      <w:bookmarkStart w:id="4075" w:name="_Toc152076204"/>
      <w:bookmarkStart w:id="4076" w:name="_Toc153793920"/>
      <w:bookmarkStart w:id="4077" w:name="_Toc157435034"/>
      <w:bookmarkStart w:id="4078" w:name="_Toc157436749"/>
      <w:bookmarkStart w:id="4079" w:name="_Toc157440589"/>
      <w:bookmarkStart w:id="4080" w:name="_Toc160650334"/>
      <w:bookmarkStart w:id="4081" w:name="_Toc160652209"/>
      <w:r w:rsidRPr="00D3062E">
        <w:rPr>
          <w:lang w:eastAsia="zh-CN"/>
        </w:rPr>
        <w:t>6.13.7.1</w:t>
      </w:r>
      <w:r w:rsidRPr="00D3062E">
        <w:tab/>
        <w:t>General</w:t>
      </w:r>
      <w:bookmarkEnd w:id="4073"/>
      <w:bookmarkEnd w:id="4074"/>
      <w:bookmarkEnd w:id="4075"/>
      <w:bookmarkEnd w:id="4076"/>
      <w:bookmarkEnd w:id="4077"/>
      <w:bookmarkEnd w:id="4078"/>
      <w:bookmarkEnd w:id="4079"/>
      <w:bookmarkEnd w:id="4080"/>
      <w:bookmarkEnd w:id="4081"/>
    </w:p>
    <w:p w14:paraId="04FA1EC2" w14:textId="77777777" w:rsidR="0084527C" w:rsidRPr="00D3062E" w:rsidRDefault="0084527C" w:rsidP="0084527C">
      <w:bookmarkStart w:id="4082" w:name="_Hlk156991242"/>
      <w:r w:rsidRPr="00D3062E">
        <w:t>For the NSCE_NSDiagnostics API</w:t>
      </w:r>
      <w:bookmarkEnd w:id="4082"/>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4083" w:name="_Toc138755370"/>
      <w:bookmarkStart w:id="4084" w:name="_Toc151886140"/>
      <w:bookmarkStart w:id="4085" w:name="_Toc152076205"/>
      <w:bookmarkStart w:id="4086" w:name="_Toc153793921"/>
      <w:bookmarkStart w:id="4087" w:name="_Toc157435035"/>
      <w:bookmarkStart w:id="4088" w:name="_Toc157436750"/>
      <w:bookmarkStart w:id="4089" w:name="_Toc157440590"/>
      <w:bookmarkStart w:id="4090" w:name="_Toc160650335"/>
      <w:bookmarkStart w:id="4091" w:name="_Toc160652210"/>
      <w:r w:rsidRPr="00D3062E">
        <w:rPr>
          <w:lang w:eastAsia="zh-CN"/>
        </w:rPr>
        <w:t>6.13.7.2</w:t>
      </w:r>
      <w:r w:rsidRPr="00D3062E">
        <w:tab/>
        <w:t>Protocol Errors</w:t>
      </w:r>
      <w:bookmarkEnd w:id="4083"/>
      <w:bookmarkEnd w:id="4084"/>
      <w:bookmarkEnd w:id="4085"/>
      <w:bookmarkEnd w:id="4086"/>
      <w:bookmarkEnd w:id="4087"/>
      <w:bookmarkEnd w:id="4088"/>
      <w:bookmarkEnd w:id="4089"/>
      <w:bookmarkEnd w:id="4090"/>
      <w:bookmarkEnd w:id="4091"/>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4092" w:name="_Toc138755371"/>
      <w:bookmarkStart w:id="4093" w:name="_Toc151886141"/>
      <w:bookmarkStart w:id="4094" w:name="_Toc152076206"/>
      <w:bookmarkStart w:id="4095" w:name="_Toc153793922"/>
      <w:bookmarkStart w:id="4096" w:name="_Toc157435036"/>
      <w:bookmarkStart w:id="4097" w:name="_Toc157436751"/>
      <w:bookmarkStart w:id="4098" w:name="_Toc157440591"/>
      <w:bookmarkStart w:id="4099" w:name="_Toc160650336"/>
      <w:bookmarkStart w:id="4100" w:name="_Toc160652211"/>
      <w:r w:rsidRPr="00D3062E">
        <w:rPr>
          <w:lang w:eastAsia="zh-CN"/>
        </w:rPr>
        <w:t>6.13.7.3</w:t>
      </w:r>
      <w:r w:rsidRPr="00D3062E">
        <w:tab/>
        <w:t>Application Errors</w:t>
      </w:r>
      <w:bookmarkEnd w:id="4092"/>
      <w:bookmarkEnd w:id="4093"/>
      <w:bookmarkEnd w:id="4094"/>
      <w:bookmarkEnd w:id="4095"/>
      <w:bookmarkEnd w:id="4096"/>
      <w:bookmarkEnd w:id="4097"/>
      <w:bookmarkEnd w:id="4098"/>
      <w:bookmarkEnd w:id="4099"/>
      <w:bookmarkEnd w:id="4100"/>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4101" w:name="_Toc85492919"/>
      <w:bookmarkStart w:id="4102" w:name="_Toc90661678"/>
      <w:bookmarkStart w:id="4103" w:name="_Toc138755372"/>
      <w:bookmarkStart w:id="4104" w:name="_Toc151886142"/>
      <w:bookmarkStart w:id="4105" w:name="_Toc152076207"/>
      <w:bookmarkStart w:id="4106" w:name="_Toc153793923"/>
      <w:bookmarkStart w:id="4107" w:name="_Toc157435037"/>
      <w:bookmarkStart w:id="4108" w:name="_Toc157436752"/>
      <w:bookmarkStart w:id="4109" w:name="_Toc157440592"/>
      <w:bookmarkStart w:id="4110" w:name="_Toc160650337"/>
      <w:bookmarkStart w:id="4111" w:name="_Toc160652212"/>
      <w:r w:rsidRPr="00D3062E">
        <w:rPr>
          <w:lang w:eastAsia="zh-CN"/>
        </w:rPr>
        <w:t>6.13.8</w:t>
      </w:r>
      <w:r w:rsidRPr="00D3062E">
        <w:rPr>
          <w:lang w:eastAsia="zh-CN"/>
        </w:rPr>
        <w:tab/>
        <w:t>Feature Negotiation</w:t>
      </w:r>
      <w:bookmarkEnd w:id="4101"/>
      <w:bookmarkEnd w:id="4102"/>
      <w:bookmarkEnd w:id="4103"/>
      <w:bookmarkEnd w:id="4104"/>
      <w:bookmarkEnd w:id="4105"/>
      <w:bookmarkEnd w:id="4106"/>
      <w:bookmarkEnd w:id="4107"/>
      <w:bookmarkEnd w:id="4108"/>
      <w:bookmarkEnd w:id="4109"/>
      <w:bookmarkEnd w:id="4110"/>
      <w:bookmarkEnd w:id="4111"/>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4112" w:name="_Toc157435038"/>
      <w:bookmarkStart w:id="4113" w:name="_Toc157436753"/>
      <w:bookmarkStart w:id="4114" w:name="_Toc157440593"/>
      <w:bookmarkStart w:id="4115" w:name="_Toc160650338"/>
      <w:bookmarkStart w:id="4116" w:name="_Toc160652213"/>
      <w:r w:rsidRPr="00D3062E">
        <w:rPr>
          <w:noProof/>
          <w:lang w:eastAsia="zh-CN"/>
        </w:rPr>
        <w:t>6.13</w:t>
      </w:r>
      <w:r w:rsidRPr="00D3062E">
        <w:t>.9</w:t>
      </w:r>
      <w:r w:rsidRPr="00D3062E">
        <w:tab/>
        <w:t>Security</w:t>
      </w:r>
      <w:bookmarkEnd w:id="4112"/>
      <w:bookmarkEnd w:id="4113"/>
      <w:bookmarkEnd w:id="4114"/>
      <w:bookmarkEnd w:id="4115"/>
      <w:bookmarkEnd w:id="4116"/>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4117" w:name="_Toc157435039"/>
      <w:bookmarkStart w:id="4118" w:name="_Toc157436754"/>
      <w:bookmarkStart w:id="4119" w:name="_Toc157440594"/>
      <w:bookmarkStart w:id="4120" w:name="_Toc160650339"/>
      <w:bookmarkStart w:id="4121" w:name="_Toc160652214"/>
      <w:r w:rsidRPr="00D3062E">
        <w:t>6.14</w:t>
      </w:r>
      <w:r w:rsidRPr="00D3062E">
        <w:tab/>
      </w:r>
      <w:r w:rsidRPr="00D3062E">
        <w:rPr>
          <w:lang w:eastAsia="fr-FR"/>
        </w:rPr>
        <w:t>NSCE_FaultDiagnosis</w:t>
      </w:r>
      <w:r w:rsidRPr="00D3062E">
        <w:t xml:space="preserve"> API</w:t>
      </w:r>
      <w:bookmarkEnd w:id="3744"/>
      <w:bookmarkEnd w:id="3745"/>
      <w:bookmarkEnd w:id="3746"/>
      <w:bookmarkEnd w:id="4117"/>
      <w:bookmarkEnd w:id="4118"/>
      <w:bookmarkEnd w:id="4119"/>
      <w:bookmarkEnd w:id="4120"/>
      <w:bookmarkEnd w:id="4121"/>
    </w:p>
    <w:p w14:paraId="0EADDECD" w14:textId="2458F1B2" w:rsidR="00437C11" w:rsidRPr="00D3062E" w:rsidRDefault="00437C11" w:rsidP="00437C11">
      <w:pPr>
        <w:pStyle w:val="31"/>
      </w:pPr>
      <w:bookmarkStart w:id="4122" w:name="_Toc157435040"/>
      <w:bookmarkStart w:id="4123" w:name="_Toc157436755"/>
      <w:bookmarkStart w:id="4124" w:name="_Toc157440595"/>
      <w:bookmarkStart w:id="4125" w:name="_Toc160650340"/>
      <w:bookmarkStart w:id="4126" w:name="_Toc160652215"/>
      <w:r w:rsidRPr="00D3062E">
        <w:t>6.14.1</w:t>
      </w:r>
      <w:r w:rsidRPr="00D3062E">
        <w:tab/>
        <w:t>Introduction</w:t>
      </w:r>
      <w:bookmarkEnd w:id="4122"/>
      <w:bookmarkEnd w:id="4123"/>
      <w:bookmarkEnd w:id="4124"/>
      <w:bookmarkEnd w:id="4125"/>
      <w:bookmarkEnd w:id="4126"/>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4127" w:name="_Toc157435042"/>
      <w:bookmarkStart w:id="4128" w:name="_Toc157436757"/>
      <w:bookmarkStart w:id="4129" w:name="_Toc157440597"/>
      <w:bookmarkStart w:id="4130" w:name="_Toc157435041"/>
      <w:bookmarkStart w:id="4131" w:name="_Toc157436756"/>
      <w:bookmarkStart w:id="4132" w:name="_Toc157440596"/>
      <w:r w:rsidRPr="00D3062E">
        <w:rPr>
          <w:rFonts w:ascii="Arial" w:hAnsi="Arial"/>
          <w:sz w:val="28"/>
        </w:rPr>
        <w:t>6.14.2</w:t>
      </w:r>
      <w:r w:rsidRPr="00D3062E">
        <w:rPr>
          <w:rFonts w:ascii="Arial" w:hAnsi="Arial"/>
          <w:sz w:val="28"/>
        </w:rPr>
        <w:tab/>
        <w:t>Usage of HTTP</w:t>
      </w:r>
      <w:bookmarkEnd w:id="4130"/>
      <w:bookmarkEnd w:id="4131"/>
      <w:bookmarkEnd w:id="4132"/>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4133" w:name="_Toc160650341"/>
      <w:bookmarkStart w:id="4134" w:name="_Toc160652216"/>
      <w:r w:rsidRPr="00D3062E">
        <w:t>6.14.3</w:t>
      </w:r>
      <w:r w:rsidRPr="00D3062E">
        <w:tab/>
        <w:t>Resources</w:t>
      </w:r>
      <w:bookmarkEnd w:id="4127"/>
      <w:bookmarkEnd w:id="4128"/>
      <w:bookmarkEnd w:id="4129"/>
      <w:bookmarkEnd w:id="4133"/>
      <w:bookmarkEnd w:id="4134"/>
    </w:p>
    <w:p w14:paraId="55A18DC5" w14:textId="1B30E957" w:rsidR="00437C11" w:rsidRPr="00D3062E" w:rsidRDefault="00437C11" w:rsidP="00437C11">
      <w:pPr>
        <w:pStyle w:val="41"/>
      </w:pPr>
      <w:bookmarkStart w:id="4135" w:name="_Toc157435043"/>
      <w:bookmarkStart w:id="4136" w:name="_Toc157436758"/>
      <w:bookmarkStart w:id="4137" w:name="_Toc157440598"/>
      <w:bookmarkStart w:id="4138" w:name="_Toc160650342"/>
      <w:bookmarkStart w:id="4139" w:name="_Toc160652217"/>
      <w:r w:rsidRPr="00D3062E">
        <w:t>6.14.3.1</w:t>
      </w:r>
      <w:r w:rsidRPr="00D3062E">
        <w:tab/>
        <w:t>Overview</w:t>
      </w:r>
      <w:bookmarkEnd w:id="4135"/>
      <w:bookmarkEnd w:id="4136"/>
      <w:bookmarkEnd w:id="4137"/>
      <w:bookmarkEnd w:id="4138"/>
      <w:bookmarkEnd w:id="4139"/>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081" type="#_x0000_t75" alt="" style="width:402pt;height:167.4pt;mso-width-percent:0;mso-height-percent:0;mso-width-percent:0;mso-height-percent:0" o:ole="">
            <v:imagedata r:id="rId138" o:title=""/>
          </v:shape>
          <o:OLEObject Type="Embed" ProgID="Visio.Drawing.15" ShapeID="_x0000_i1081" DrawAspect="Content" ObjectID="_1771264822" r:id="rId139"/>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4140" w:name="_Toc157435044"/>
      <w:bookmarkStart w:id="4141" w:name="_Toc157436759"/>
      <w:bookmarkStart w:id="4142" w:name="_Toc157440599"/>
      <w:bookmarkStart w:id="4143" w:name="_Toc160650343"/>
      <w:bookmarkStart w:id="4144" w:name="_Toc160652218"/>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4140"/>
      <w:bookmarkEnd w:id="4141"/>
      <w:bookmarkEnd w:id="4142"/>
      <w:bookmarkEnd w:id="4143"/>
      <w:bookmarkEnd w:id="4144"/>
    </w:p>
    <w:p w14:paraId="14CD9EC4" w14:textId="77D5BF53" w:rsidR="00437C11" w:rsidRPr="00D3062E" w:rsidRDefault="00437C11" w:rsidP="00437C11">
      <w:pPr>
        <w:pStyle w:val="51"/>
      </w:pPr>
      <w:bookmarkStart w:id="4145" w:name="_Toc157435045"/>
      <w:bookmarkStart w:id="4146" w:name="_Toc157436760"/>
      <w:bookmarkStart w:id="4147" w:name="_Toc157440600"/>
      <w:bookmarkStart w:id="4148" w:name="_Toc160650344"/>
      <w:bookmarkStart w:id="4149" w:name="_Toc160652219"/>
      <w:r w:rsidRPr="00D3062E">
        <w:t>6.14.3.2.1</w:t>
      </w:r>
      <w:r w:rsidRPr="00D3062E">
        <w:tab/>
        <w:t>Description</w:t>
      </w:r>
      <w:bookmarkEnd w:id="4145"/>
      <w:bookmarkEnd w:id="4146"/>
      <w:bookmarkEnd w:id="4147"/>
      <w:bookmarkEnd w:id="4148"/>
      <w:bookmarkEnd w:id="4149"/>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4150" w:name="_Toc157435046"/>
      <w:bookmarkStart w:id="4151" w:name="_Toc157436761"/>
      <w:bookmarkStart w:id="4152" w:name="_Toc157440601"/>
      <w:bookmarkStart w:id="4153" w:name="_Toc160650345"/>
      <w:bookmarkStart w:id="4154" w:name="_Toc160652220"/>
      <w:r w:rsidRPr="00D3062E">
        <w:t>6.14.3.2.2</w:t>
      </w:r>
      <w:r w:rsidRPr="00D3062E">
        <w:rPr>
          <w:lang w:eastAsia="zh-CN"/>
        </w:rPr>
        <w:tab/>
        <w:t>Resource Definition</w:t>
      </w:r>
      <w:bookmarkEnd w:id="4150"/>
      <w:bookmarkEnd w:id="4151"/>
      <w:bookmarkEnd w:id="4152"/>
      <w:bookmarkEnd w:id="4153"/>
      <w:bookmarkEnd w:id="4154"/>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4155" w:name="_Toc157435047"/>
      <w:bookmarkStart w:id="4156" w:name="_Toc157436762"/>
      <w:bookmarkStart w:id="4157" w:name="_Toc157440602"/>
      <w:bookmarkStart w:id="4158" w:name="_Toc160650346"/>
      <w:bookmarkStart w:id="4159" w:name="_Toc160652221"/>
      <w:r w:rsidRPr="00D3062E">
        <w:rPr>
          <w:lang w:eastAsia="zh-CN"/>
        </w:rPr>
        <w:t>6.14.3.2.3</w:t>
      </w:r>
      <w:r w:rsidRPr="00D3062E">
        <w:rPr>
          <w:lang w:eastAsia="zh-CN"/>
        </w:rPr>
        <w:tab/>
        <w:t>Resource Standard Methods</w:t>
      </w:r>
      <w:bookmarkEnd w:id="4155"/>
      <w:bookmarkEnd w:id="4156"/>
      <w:bookmarkEnd w:id="4157"/>
      <w:bookmarkEnd w:id="4158"/>
      <w:bookmarkEnd w:id="4159"/>
    </w:p>
    <w:p w14:paraId="61D241E1" w14:textId="6E922079" w:rsidR="00437C11" w:rsidRPr="00D3062E" w:rsidRDefault="00437C11" w:rsidP="00B13605">
      <w:pPr>
        <w:pStyle w:val="6"/>
      </w:pPr>
      <w:bookmarkStart w:id="4160" w:name="_Toc157435048"/>
      <w:bookmarkStart w:id="4161" w:name="_Toc157436763"/>
      <w:bookmarkStart w:id="4162" w:name="_Toc157440603"/>
      <w:bookmarkStart w:id="4163" w:name="_Toc160650347"/>
      <w:bookmarkStart w:id="4164" w:name="_Toc160652222"/>
      <w:r w:rsidRPr="00D3062E">
        <w:t>6.14.3.2.3.1</w:t>
      </w:r>
      <w:r w:rsidRPr="00D3062E">
        <w:tab/>
        <w:t>POST</w:t>
      </w:r>
      <w:bookmarkEnd w:id="4160"/>
      <w:bookmarkEnd w:id="4161"/>
      <w:bookmarkEnd w:id="4162"/>
      <w:bookmarkEnd w:id="4163"/>
      <w:bookmarkEnd w:id="4164"/>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4165" w:name="_Toc157435049"/>
      <w:bookmarkStart w:id="4166" w:name="_Toc157436764"/>
      <w:bookmarkStart w:id="4167" w:name="_Toc157440604"/>
      <w:bookmarkStart w:id="4168" w:name="_Toc160650348"/>
      <w:bookmarkStart w:id="4169" w:name="_Toc160652223"/>
      <w:r w:rsidRPr="00D3062E">
        <w:rPr>
          <w:lang w:eastAsia="zh-CN"/>
        </w:rPr>
        <w:t>6.14.3.2.4</w:t>
      </w:r>
      <w:r w:rsidRPr="00D3062E">
        <w:rPr>
          <w:lang w:eastAsia="zh-CN"/>
        </w:rPr>
        <w:tab/>
        <w:t>Resource Custom Operations</w:t>
      </w:r>
      <w:bookmarkEnd w:id="4165"/>
      <w:bookmarkEnd w:id="4166"/>
      <w:bookmarkEnd w:id="4167"/>
      <w:bookmarkEnd w:id="4168"/>
      <w:bookmarkEnd w:id="4169"/>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4170" w:name="_Toc157435050"/>
      <w:bookmarkStart w:id="4171" w:name="_Toc157436765"/>
      <w:bookmarkStart w:id="4172" w:name="_Toc157440605"/>
      <w:bookmarkStart w:id="4173" w:name="_Toc160650349"/>
      <w:bookmarkStart w:id="4174" w:name="_Toc160652224"/>
      <w:r w:rsidRPr="00D3062E">
        <w:t>6.14.3.3</w:t>
      </w:r>
      <w:r w:rsidRPr="00D3062E">
        <w:tab/>
        <w:t xml:space="preserve">Resource: Individual </w:t>
      </w:r>
      <w:r w:rsidRPr="00D3062E">
        <w:rPr>
          <w:lang w:eastAsia="fr-FR"/>
        </w:rPr>
        <w:t xml:space="preserve">Network Slice Fault Diagnosis </w:t>
      </w:r>
      <w:r w:rsidRPr="00D3062E">
        <w:t>Subscription</w:t>
      </w:r>
      <w:bookmarkEnd w:id="4170"/>
      <w:bookmarkEnd w:id="4171"/>
      <w:bookmarkEnd w:id="4172"/>
      <w:bookmarkEnd w:id="4173"/>
      <w:bookmarkEnd w:id="4174"/>
    </w:p>
    <w:p w14:paraId="645CEB96" w14:textId="445E40AA" w:rsidR="00437C11" w:rsidRPr="00D3062E" w:rsidRDefault="00437C11" w:rsidP="00437C11">
      <w:pPr>
        <w:pStyle w:val="51"/>
        <w:rPr>
          <w:lang w:eastAsia="zh-CN"/>
        </w:rPr>
      </w:pPr>
      <w:bookmarkStart w:id="4175" w:name="_Toc157435051"/>
      <w:bookmarkStart w:id="4176" w:name="_Toc157436766"/>
      <w:bookmarkStart w:id="4177" w:name="_Toc157440606"/>
      <w:bookmarkStart w:id="4178" w:name="_Toc160650350"/>
      <w:bookmarkStart w:id="4179" w:name="_Toc160652225"/>
      <w:r w:rsidRPr="00D3062E">
        <w:t>6.14.3.3</w:t>
      </w:r>
      <w:r w:rsidRPr="00D3062E">
        <w:rPr>
          <w:lang w:eastAsia="zh-CN"/>
        </w:rPr>
        <w:t>.1</w:t>
      </w:r>
      <w:r w:rsidRPr="00D3062E">
        <w:rPr>
          <w:lang w:eastAsia="zh-CN"/>
        </w:rPr>
        <w:tab/>
        <w:t>Description</w:t>
      </w:r>
      <w:bookmarkEnd w:id="4175"/>
      <w:bookmarkEnd w:id="4176"/>
      <w:bookmarkEnd w:id="4177"/>
      <w:bookmarkEnd w:id="4178"/>
      <w:bookmarkEnd w:id="4179"/>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4180" w:name="_Toc157435052"/>
      <w:bookmarkStart w:id="4181" w:name="_Toc157436767"/>
      <w:bookmarkStart w:id="4182" w:name="_Toc157440607"/>
      <w:bookmarkStart w:id="4183" w:name="_Toc160650351"/>
      <w:bookmarkStart w:id="4184" w:name="_Toc160652226"/>
      <w:r w:rsidRPr="00D3062E">
        <w:t>6.14.3.3</w:t>
      </w:r>
      <w:r w:rsidRPr="00D3062E">
        <w:rPr>
          <w:lang w:eastAsia="zh-CN"/>
        </w:rPr>
        <w:t>.2</w:t>
      </w:r>
      <w:r w:rsidRPr="00D3062E">
        <w:rPr>
          <w:lang w:eastAsia="zh-CN"/>
        </w:rPr>
        <w:tab/>
        <w:t>Resource Definition</w:t>
      </w:r>
      <w:bookmarkEnd w:id="4180"/>
      <w:bookmarkEnd w:id="4181"/>
      <w:bookmarkEnd w:id="4182"/>
      <w:bookmarkEnd w:id="4183"/>
      <w:bookmarkEnd w:id="4184"/>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4185" w:name="_Toc157435053"/>
      <w:bookmarkStart w:id="4186" w:name="_Toc157436768"/>
      <w:bookmarkStart w:id="4187" w:name="_Toc157440608"/>
      <w:bookmarkStart w:id="4188" w:name="_Toc160650352"/>
      <w:bookmarkStart w:id="4189" w:name="_Toc160652227"/>
      <w:r w:rsidRPr="00D3062E">
        <w:t>6.14.3.3</w:t>
      </w:r>
      <w:r w:rsidRPr="00D3062E">
        <w:rPr>
          <w:lang w:eastAsia="zh-CN"/>
        </w:rPr>
        <w:t>.3</w:t>
      </w:r>
      <w:r w:rsidRPr="00D3062E">
        <w:rPr>
          <w:lang w:eastAsia="zh-CN"/>
        </w:rPr>
        <w:tab/>
        <w:t>Resource Standard Methods</w:t>
      </w:r>
      <w:bookmarkEnd w:id="4185"/>
      <w:bookmarkEnd w:id="4186"/>
      <w:bookmarkEnd w:id="4187"/>
      <w:bookmarkEnd w:id="4188"/>
      <w:bookmarkEnd w:id="4189"/>
    </w:p>
    <w:p w14:paraId="21F687F0" w14:textId="1C4F39F0" w:rsidR="00437C11" w:rsidRPr="00D3062E" w:rsidRDefault="00437C11" w:rsidP="000B7712">
      <w:pPr>
        <w:pStyle w:val="6"/>
      </w:pPr>
      <w:bookmarkStart w:id="4190" w:name="_Toc157435054"/>
      <w:bookmarkStart w:id="4191" w:name="_Toc157436769"/>
      <w:bookmarkStart w:id="4192" w:name="_Toc157440609"/>
      <w:bookmarkStart w:id="4193" w:name="_Toc160650353"/>
      <w:bookmarkStart w:id="4194" w:name="_Toc160652228"/>
      <w:r w:rsidRPr="00D3062E">
        <w:t>6.14.3.3.3.1</w:t>
      </w:r>
      <w:r w:rsidRPr="00D3062E">
        <w:tab/>
        <w:t>GET</w:t>
      </w:r>
      <w:bookmarkEnd w:id="4190"/>
      <w:bookmarkEnd w:id="4191"/>
      <w:bookmarkEnd w:id="4192"/>
      <w:bookmarkEnd w:id="4193"/>
      <w:bookmarkEnd w:id="4194"/>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4195" w:name="_Toc157435055"/>
      <w:bookmarkStart w:id="4196" w:name="_Toc157436770"/>
      <w:bookmarkStart w:id="4197" w:name="_Toc157440610"/>
      <w:bookmarkStart w:id="4198" w:name="_Toc160650354"/>
      <w:bookmarkStart w:id="4199" w:name="_Toc160652229"/>
      <w:r w:rsidRPr="00D3062E">
        <w:t>6.14.3.3.3.2</w:t>
      </w:r>
      <w:r w:rsidRPr="00D3062E">
        <w:tab/>
        <w:t>PUT</w:t>
      </w:r>
      <w:bookmarkEnd w:id="4195"/>
      <w:bookmarkEnd w:id="4196"/>
      <w:bookmarkEnd w:id="4197"/>
      <w:bookmarkEnd w:id="4198"/>
      <w:bookmarkEnd w:id="4199"/>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4200" w:name="_Toc157435056"/>
      <w:bookmarkStart w:id="4201" w:name="_Toc157436771"/>
      <w:bookmarkStart w:id="4202" w:name="_Toc157440611"/>
      <w:bookmarkStart w:id="4203" w:name="_Toc160650355"/>
      <w:bookmarkStart w:id="4204" w:name="_Toc160652230"/>
      <w:r w:rsidRPr="00D3062E">
        <w:lastRenderedPageBreak/>
        <w:t>6.14.3.3.3.3</w:t>
      </w:r>
      <w:r w:rsidRPr="00D3062E">
        <w:tab/>
        <w:t>PATCH</w:t>
      </w:r>
      <w:bookmarkEnd w:id="4200"/>
      <w:bookmarkEnd w:id="4201"/>
      <w:bookmarkEnd w:id="4202"/>
      <w:bookmarkEnd w:id="4203"/>
      <w:bookmarkEnd w:id="4204"/>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4205" w:name="_Toc157435057"/>
      <w:bookmarkStart w:id="4206" w:name="_Toc157436772"/>
      <w:bookmarkStart w:id="4207" w:name="_Toc157440612"/>
      <w:bookmarkStart w:id="4208" w:name="_Toc160650356"/>
      <w:bookmarkStart w:id="4209" w:name="_Toc160652231"/>
      <w:r w:rsidRPr="00D3062E">
        <w:t>6.14.3.3.3.4</w:t>
      </w:r>
      <w:r w:rsidRPr="00D3062E">
        <w:tab/>
        <w:t>DELETE</w:t>
      </w:r>
      <w:bookmarkEnd w:id="4205"/>
      <w:bookmarkEnd w:id="4206"/>
      <w:bookmarkEnd w:id="4207"/>
      <w:bookmarkEnd w:id="4208"/>
      <w:bookmarkEnd w:id="4209"/>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4210" w:name="_Toc157435058"/>
      <w:bookmarkStart w:id="4211" w:name="_Toc157436773"/>
      <w:bookmarkStart w:id="4212" w:name="_Toc157440613"/>
      <w:bookmarkStart w:id="4213" w:name="_Toc160650357"/>
      <w:bookmarkStart w:id="4214" w:name="_Toc160652232"/>
      <w:r w:rsidRPr="00D3062E">
        <w:t>6.14.3.3</w:t>
      </w:r>
      <w:r w:rsidRPr="00D3062E">
        <w:rPr>
          <w:lang w:eastAsia="zh-CN"/>
        </w:rPr>
        <w:t>.4</w:t>
      </w:r>
      <w:r w:rsidRPr="00D3062E">
        <w:rPr>
          <w:lang w:eastAsia="zh-CN"/>
        </w:rPr>
        <w:tab/>
        <w:t>Resource Custom Operations</w:t>
      </w:r>
      <w:bookmarkEnd w:id="4210"/>
      <w:bookmarkEnd w:id="4211"/>
      <w:bookmarkEnd w:id="4212"/>
      <w:bookmarkEnd w:id="4213"/>
      <w:bookmarkEnd w:id="4214"/>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4215" w:name="_Toc157435059"/>
      <w:bookmarkStart w:id="4216" w:name="_Toc157436774"/>
      <w:bookmarkStart w:id="4217" w:name="_Toc157440614"/>
      <w:bookmarkStart w:id="4218" w:name="_Toc160650358"/>
      <w:bookmarkStart w:id="4219" w:name="_Toc160652233"/>
      <w:r w:rsidRPr="00D3062E">
        <w:t>6.14.4</w:t>
      </w:r>
      <w:r w:rsidRPr="00D3062E">
        <w:tab/>
        <w:t>Custom Operations without associated resources</w:t>
      </w:r>
      <w:bookmarkEnd w:id="4215"/>
      <w:bookmarkEnd w:id="4216"/>
      <w:bookmarkEnd w:id="4217"/>
      <w:bookmarkEnd w:id="4218"/>
      <w:bookmarkEnd w:id="4219"/>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4220" w:name="_Toc157435060"/>
      <w:bookmarkStart w:id="4221" w:name="_Toc157436775"/>
      <w:bookmarkStart w:id="4222" w:name="_Toc157440615"/>
      <w:bookmarkStart w:id="4223" w:name="_Toc160650359"/>
      <w:bookmarkStart w:id="4224" w:name="_Toc160652234"/>
      <w:r w:rsidRPr="00D3062E">
        <w:t>6.14.5</w:t>
      </w:r>
      <w:r w:rsidRPr="00D3062E">
        <w:tab/>
        <w:t>Notifications</w:t>
      </w:r>
      <w:bookmarkEnd w:id="4220"/>
      <w:bookmarkEnd w:id="4221"/>
      <w:bookmarkEnd w:id="4222"/>
      <w:bookmarkEnd w:id="4223"/>
      <w:bookmarkEnd w:id="4224"/>
    </w:p>
    <w:p w14:paraId="7DD622DA" w14:textId="7C1D5675" w:rsidR="00437C11" w:rsidRPr="00D3062E" w:rsidRDefault="00437C11" w:rsidP="00437C11">
      <w:pPr>
        <w:pStyle w:val="41"/>
      </w:pPr>
      <w:bookmarkStart w:id="4225" w:name="_Toc157435061"/>
      <w:bookmarkStart w:id="4226" w:name="_Toc157436776"/>
      <w:bookmarkStart w:id="4227" w:name="_Toc157440616"/>
      <w:bookmarkStart w:id="4228" w:name="_Toc160650360"/>
      <w:bookmarkStart w:id="4229" w:name="_Toc160652235"/>
      <w:r w:rsidRPr="00D3062E">
        <w:t>6.14.5.1</w:t>
      </w:r>
      <w:r w:rsidRPr="00D3062E">
        <w:tab/>
        <w:t>General</w:t>
      </w:r>
      <w:bookmarkEnd w:id="4225"/>
      <w:bookmarkEnd w:id="4226"/>
      <w:bookmarkEnd w:id="4227"/>
      <w:bookmarkEnd w:id="4228"/>
      <w:bookmarkEnd w:id="4229"/>
    </w:p>
    <w:p w14:paraId="1B0409D2" w14:textId="77777777" w:rsidR="00437C11" w:rsidRPr="00D3062E" w:rsidRDefault="00437C11" w:rsidP="00437C11">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437C11" w:rsidRPr="00D3062E" w14:paraId="75AA0214" w14:textId="77777777" w:rsidTr="00A66268">
        <w:trPr>
          <w:jc w:val="center"/>
        </w:trPr>
        <w:tc>
          <w:tcPr>
            <w:tcW w:w="1264" w:type="pct"/>
            <w:shd w:val="clear" w:color="auto" w:fill="C0C0C0"/>
            <w:vAlign w:val="center"/>
            <w:hideMark/>
          </w:tcPr>
          <w:p w14:paraId="04F9841A" w14:textId="77777777" w:rsidR="00437C11" w:rsidRPr="00D3062E" w:rsidRDefault="00437C11" w:rsidP="00A66268">
            <w:pPr>
              <w:pStyle w:val="TAH"/>
            </w:pPr>
            <w:r w:rsidRPr="00D3062E">
              <w:t>Notification</w:t>
            </w:r>
          </w:p>
        </w:tc>
        <w:tc>
          <w:tcPr>
            <w:tcW w:w="747" w:type="pct"/>
            <w:shd w:val="clear" w:color="auto" w:fill="C0C0C0"/>
            <w:vAlign w:val="center"/>
            <w:hideMark/>
          </w:tcPr>
          <w:p w14:paraId="734D7F82" w14:textId="77777777" w:rsidR="00437C11" w:rsidRPr="00D3062E" w:rsidRDefault="00437C11" w:rsidP="00A66268">
            <w:pPr>
              <w:pStyle w:val="TAH"/>
            </w:pPr>
            <w:r w:rsidRPr="00D3062E">
              <w:t>Callback URI</w:t>
            </w:r>
          </w:p>
        </w:tc>
        <w:tc>
          <w:tcPr>
            <w:tcW w:w="895" w:type="pct"/>
            <w:shd w:val="clear" w:color="auto" w:fill="C0C0C0"/>
            <w:vAlign w:val="center"/>
            <w:hideMark/>
          </w:tcPr>
          <w:p w14:paraId="7F21828D" w14:textId="77777777" w:rsidR="00437C11" w:rsidRPr="00D3062E" w:rsidRDefault="00437C11" w:rsidP="00A66268">
            <w:pPr>
              <w:pStyle w:val="TAH"/>
            </w:pPr>
            <w:r w:rsidRPr="00D3062E">
              <w:t>HTTP method or custom operation</w:t>
            </w:r>
          </w:p>
        </w:tc>
        <w:tc>
          <w:tcPr>
            <w:tcW w:w="2094" w:type="pct"/>
            <w:shd w:val="clear" w:color="auto" w:fill="C0C0C0"/>
            <w:vAlign w:val="center"/>
            <w:hideMark/>
          </w:tcPr>
          <w:p w14:paraId="439A63D1" w14:textId="77777777" w:rsidR="00437C11" w:rsidRPr="00D3062E" w:rsidRDefault="00437C11" w:rsidP="00A66268">
            <w:pPr>
              <w:pStyle w:val="TAH"/>
            </w:pPr>
            <w:r w:rsidRPr="00D3062E">
              <w:t>Description</w:t>
            </w:r>
          </w:p>
          <w:p w14:paraId="14F427DD" w14:textId="77777777" w:rsidR="00437C11" w:rsidRPr="00D3062E" w:rsidRDefault="00437C11" w:rsidP="00A66268">
            <w:pPr>
              <w:pStyle w:val="TAH"/>
            </w:pPr>
            <w:r w:rsidRPr="00D3062E">
              <w:t>(service operation)</w:t>
            </w:r>
          </w:p>
        </w:tc>
      </w:tr>
      <w:tr w:rsidR="00437C11" w:rsidRPr="00D3062E" w14:paraId="088D0819" w14:textId="77777777" w:rsidTr="00A66268">
        <w:trPr>
          <w:jc w:val="center"/>
        </w:trPr>
        <w:tc>
          <w:tcPr>
            <w:tcW w:w="1264" w:type="pct"/>
            <w:vAlign w:val="center"/>
          </w:tcPr>
          <w:p w14:paraId="161EAD55" w14:textId="77777777" w:rsidR="00437C11" w:rsidRPr="00D3062E" w:rsidRDefault="00437C11" w:rsidP="00A66268">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31EC574B" w14:textId="77777777" w:rsidR="00437C11" w:rsidRPr="00D3062E" w:rsidRDefault="00437C11" w:rsidP="00A66268">
            <w:pPr>
              <w:pStyle w:val="TAL"/>
              <w:rPr>
                <w:lang w:val="en-US"/>
              </w:rPr>
            </w:pPr>
            <w:r w:rsidRPr="00D3062E">
              <w:rPr>
                <w:lang w:val="en-US"/>
              </w:rPr>
              <w:t>{</w:t>
            </w:r>
            <w:r w:rsidRPr="00D3062E">
              <w:t>notifUri}</w:t>
            </w:r>
          </w:p>
        </w:tc>
        <w:tc>
          <w:tcPr>
            <w:tcW w:w="895" w:type="pct"/>
            <w:vAlign w:val="center"/>
          </w:tcPr>
          <w:p w14:paraId="52DDA1AD" w14:textId="77777777" w:rsidR="00437C11" w:rsidRPr="00D3062E" w:rsidRDefault="00437C11" w:rsidP="00A66268">
            <w:pPr>
              <w:pStyle w:val="TAC"/>
              <w:rPr>
                <w:lang w:val="fr-FR"/>
              </w:rPr>
            </w:pPr>
            <w:r w:rsidRPr="00D3062E">
              <w:rPr>
                <w:lang w:val="fr-FR"/>
              </w:rPr>
              <w:t>POST</w:t>
            </w:r>
          </w:p>
        </w:tc>
        <w:tc>
          <w:tcPr>
            <w:tcW w:w="2094" w:type="pct"/>
            <w:vAlign w:val="center"/>
          </w:tcPr>
          <w:p w14:paraId="1B9043FD" w14:textId="77777777" w:rsidR="00437C11" w:rsidRPr="00D3062E" w:rsidRDefault="00437C11" w:rsidP="00A66268">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57C49A0" w14:textId="77777777" w:rsidR="00437C11" w:rsidRPr="00D3062E" w:rsidRDefault="00437C11" w:rsidP="00437C11">
      <w:pPr>
        <w:rPr>
          <w:noProof/>
        </w:rPr>
      </w:pPr>
    </w:p>
    <w:p w14:paraId="2C214EDA" w14:textId="1805314C" w:rsidR="00437C11" w:rsidRPr="00D3062E" w:rsidRDefault="00437C11" w:rsidP="00437C11">
      <w:pPr>
        <w:pStyle w:val="41"/>
        <w:rPr>
          <w:lang w:val="en-US"/>
        </w:rPr>
      </w:pPr>
      <w:bookmarkStart w:id="4230" w:name="_Toc157435062"/>
      <w:bookmarkStart w:id="4231" w:name="_Toc157436777"/>
      <w:bookmarkStart w:id="4232" w:name="_Toc157440617"/>
      <w:bookmarkStart w:id="4233" w:name="_Toc160650361"/>
      <w:bookmarkStart w:id="4234" w:name="_Toc160652236"/>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4230"/>
      <w:bookmarkEnd w:id="4231"/>
      <w:bookmarkEnd w:id="4232"/>
      <w:bookmarkEnd w:id="4233"/>
      <w:bookmarkEnd w:id="4234"/>
    </w:p>
    <w:p w14:paraId="14DABEDD" w14:textId="652D0F4B" w:rsidR="00437C11" w:rsidRPr="00D3062E" w:rsidRDefault="00437C11" w:rsidP="00437C11">
      <w:pPr>
        <w:pStyle w:val="51"/>
        <w:rPr>
          <w:noProof/>
          <w:lang w:val="en-US"/>
        </w:rPr>
      </w:pPr>
      <w:bookmarkStart w:id="4235" w:name="_Toc157435063"/>
      <w:bookmarkStart w:id="4236" w:name="_Toc157436778"/>
      <w:bookmarkStart w:id="4237" w:name="_Toc157440618"/>
      <w:bookmarkStart w:id="4238" w:name="_Toc160650362"/>
      <w:bookmarkStart w:id="4239" w:name="_Toc160652237"/>
      <w:r w:rsidRPr="00D3062E">
        <w:t>6.14</w:t>
      </w:r>
      <w:r w:rsidRPr="00D3062E">
        <w:rPr>
          <w:lang w:val="en-US"/>
        </w:rPr>
        <w:t>.5.2</w:t>
      </w:r>
      <w:r w:rsidRPr="00D3062E">
        <w:rPr>
          <w:noProof/>
          <w:lang w:val="en-US"/>
        </w:rPr>
        <w:t>.1</w:t>
      </w:r>
      <w:r w:rsidRPr="00D3062E">
        <w:rPr>
          <w:noProof/>
          <w:lang w:val="en-US"/>
        </w:rPr>
        <w:tab/>
        <w:t>Description</w:t>
      </w:r>
      <w:bookmarkEnd w:id="4235"/>
      <w:bookmarkEnd w:id="4236"/>
      <w:bookmarkEnd w:id="4237"/>
      <w:bookmarkEnd w:id="4238"/>
      <w:bookmarkEnd w:id="4239"/>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4240" w:name="_Toc157435064"/>
      <w:bookmarkStart w:id="4241" w:name="_Toc157436779"/>
      <w:bookmarkStart w:id="4242" w:name="_Toc157440619"/>
      <w:bookmarkStart w:id="4243" w:name="_Toc160650363"/>
      <w:bookmarkStart w:id="4244" w:name="_Toc160652238"/>
      <w:r w:rsidRPr="00D3062E">
        <w:t>6.14.5.2</w:t>
      </w:r>
      <w:r w:rsidRPr="00D3062E">
        <w:rPr>
          <w:noProof/>
        </w:rPr>
        <w:t>.2</w:t>
      </w:r>
      <w:r w:rsidRPr="00D3062E">
        <w:rPr>
          <w:noProof/>
        </w:rPr>
        <w:tab/>
        <w:t>Target URI</w:t>
      </w:r>
      <w:bookmarkEnd w:id="4240"/>
      <w:bookmarkEnd w:id="4241"/>
      <w:bookmarkEnd w:id="4242"/>
      <w:bookmarkEnd w:id="4243"/>
      <w:bookmarkEnd w:id="4244"/>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4245" w:name="_Toc157435065"/>
      <w:bookmarkStart w:id="4246" w:name="_Toc157436780"/>
      <w:bookmarkStart w:id="4247" w:name="_Toc157440620"/>
      <w:bookmarkStart w:id="4248" w:name="_Toc160650364"/>
      <w:bookmarkStart w:id="4249" w:name="_Toc160652239"/>
      <w:r w:rsidRPr="00D3062E">
        <w:t>6.14.5.2</w:t>
      </w:r>
      <w:r w:rsidRPr="00D3062E">
        <w:rPr>
          <w:noProof/>
        </w:rPr>
        <w:t>.3</w:t>
      </w:r>
      <w:r w:rsidRPr="00D3062E">
        <w:rPr>
          <w:noProof/>
        </w:rPr>
        <w:tab/>
        <w:t>Standard Methods</w:t>
      </w:r>
      <w:bookmarkEnd w:id="4245"/>
      <w:bookmarkEnd w:id="4246"/>
      <w:bookmarkEnd w:id="4247"/>
      <w:bookmarkEnd w:id="4248"/>
      <w:bookmarkEnd w:id="4249"/>
    </w:p>
    <w:p w14:paraId="3538C503" w14:textId="419D9C6E" w:rsidR="00437C11" w:rsidRPr="00D3062E" w:rsidRDefault="00437C11" w:rsidP="000B7712">
      <w:pPr>
        <w:pStyle w:val="6"/>
      </w:pPr>
      <w:bookmarkStart w:id="4250" w:name="_Toc157435066"/>
      <w:bookmarkStart w:id="4251" w:name="_Toc157436781"/>
      <w:bookmarkStart w:id="4252" w:name="_Toc157440621"/>
      <w:bookmarkStart w:id="4253" w:name="_Toc160650365"/>
      <w:bookmarkStart w:id="4254" w:name="_Toc160652240"/>
      <w:r w:rsidRPr="00D3062E">
        <w:t>6.14.5.2.3.1</w:t>
      </w:r>
      <w:r w:rsidRPr="00D3062E">
        <w:tab/>
        <w:t>POST</w:t>
      </w:r>
      <w:bookmarkEnd w:id="4250"/>
      <w:bookmarkEnd w:id="4251"/>
      <w:bookmarkEnd w:id="4252"/>
      <w:bookmarkEnd w:id="4253"/>
      <w:bookmarkEnd w:id="4254"/>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437C11">
      <w:pPr>
        <w:pStyle w:val="31"/>
      </w:pPr>
      <w:bookmarkStart w:id="4255" w:name="_Toc157435067"/>
      <w:bookmarkStart w:id="4256" w:name="_Toc157436782"/>
      <w:bookmarkStart w:id="4257" w:name="_Toc157440622"/>
      <w:bookmarkStart w:id="4258" w:name="_Toc160650366"/>
      <w:bookmarkStart w:id="4259" w:name="_Toc160652241"/>
      <w:r w:rsidRPr="00D3062E">
        <w:t>6.14.6</w:t>
      </w:r>
      <w:r w:rsidRPr="00D3062E">
        <w:tab/>
        <w:t>Data Model</w:t>
      </w:r>
      <w:bookmarkEnd w:id="4255"/>
      <w:bookmarkEnd w:id="4256"/>
      <w:bookmarkEnd w:id="4257"/>
      <w:bookmarkEnd w:id="4258"/>
      <w:bookmarkEnd w:id="4259"/>
    </w:p>
    <w:p w14:paraId="7405CDBC" w14:textId="77777777" w:rsidR="00D3062E" w:rsidRPr="00D3062E" w:rsidRDefault="00D3062E" w:rsidP="00D3062E">
      <w:pPr>
        <w:keepNext/>
        <w:keepLines/>
        <w:spacing w:before="120"/>
        <w:ind w:left="1418" w:hanging="1418"/>
        <w:outlineLvl w:val="3"/>
        <w:rPr>
          <w:rFonts w:ascii="Arial" w:hAnsi="Arial"/>
          <w:sz w:val="24"/>
          <w:lang w:eastAsia="zh-CN"/>
        </w:rPr>
      </w:pPr>
      <w:bookmarkStart w:id="4260" w:name="_Toc157435069"/>
      <w:bookmarkStart w:id="4261" w:name="_Toc157436784"/>
      <w:bookmarkStart w:id="4262" w:name="_Toc157440624"/>
      <w:bookmarkStart w:id="4263" w:name="_Toc157435068"/>
      <w:bookmarkStart w:id="4264" w:name="_Toc157436783"/>
      <w:bookmarkStart w:id="4265" w:name="_Toc157440623"/>
      <w:r w:rsidRPr="00D3062E">
        <w:rPr>
          <w:rFonts w:ascii="Arial" w:hAnsi="Arial"/>
          <w:sz w:val="24"/>
        </w:rPr>
        <w:t>6.14.6</w:t>
      </w:r>
      <w:r w:rsidRPr="00D3062E">
        <w:rPr>
          <w:rFonts w:ascii="Arial" w:hAnsi="Arial"/>
          <w:sz w:val="24"/>
          <w:lang w:eastAsia="zh-CN"/>
        </w:rPr>
        <w:t>.1</w:t>
      </w:r>
      <w:r w:rsidRPr="00D3062E">
        <w:rPr>
          <w:rFonts w:ascii="Arial" w:hAnsi="Arial"/>
          <w:sz w:val="24"/>
          <w:lang w:eastAsia="zh-CN"/>
        </w:rPr>
        <w:tab/>
        <w:t>General</w:t>
      </w:r>
      <w:bookmarkEnd w:id="4263"/>
      <w:bookmarkEnd w:id="4264"/>
      <w:bookmarkEnd w:id="4265"/>
    </w:p>
    <w:p w14:paraId="1DB28AAD" w14:textId="77777777" w:rsidR="00D3062E" w:rsidRPr="00D3062E" w:rsidRDefault="00D3062E" w:rsidP="00D3062E">
      <w:pPr>
        <w:rPr>
          <w:lang w:eastAsia="zh-CN"/>
        </w:rPr>
      </w:pPr>
      <w:r w:rsidRPr="00D3062E">
        <w:rPr>
          <w:lang w:eastAsia="zh-CN"/>
        </w:rPr>
        <w:t>This clause specifies the application data model supported by the API.</w:t>
      </w:r>
    </w:p>
    <w:p w14:paraId="657EDF8B" w14:textId="77777777" w:rsidR="00D3062E" w:rsidRPr="00D3062E" w:rsidRDefault="00D3062E" w:rsidP="00D3062E">
      <w:r w:rsidRPr="00D3062E">
        <w:t xml:space="preserve">Table 6.14.6.1-1 specifies the data types defined for the </w:t>
      </w:r>
      <w:r w:rsidRPr="00D3062E">
        <w:rPr>
          <w:lang w:eastAsia="fr-FR"/>
        </w:rPr>
        <w:t>NSCE_FaultDiagnosis</w:t>
      </w:r>
      <w:r w:rsidRPr="00D3062E">
        <w:t xml:space="preserve"> API.</w:t>
      </w:r>
    </w:p>
    <w:p w14:paraId="4F52C963" w14:textId="77777777" w:rsidR="00D3062E" w:rsidRPr="00D3062E" w:rsidRDefault="00D3062E" w:rsidP="00D3062E">
      <w:pPr>
        <w:keepNext/>
        <w:keepLines/>
        <w:spacing w:before="60"/>
        <w:jc w:val="center"/>
        <w:rPr>
          <w:rFonts w:ascii="Arial" w:hAnsi="Arial"/>
          <w:b/>
        </w:rPr>
      </w:pPr>
      <w:r w:rsidRPr="00D3062E">
        <w:rPr>
          <w:rFonts w:ascii="Arial" w:hAnsi="Arial"/>
          <w:b/>
        </w:rPr>
        <w:lastRenderedPageBreak/>
        <w:t>Table 6.14.6</w:t>
      </w:r>
      <w:r w:rsidRPr="00D3062E">
        <w:rPr>
          <w:rFonts w:ascii="Arial" w:hAnsi="Arial"/>
          <w:b/>
          <w:lang w:eastAsia="zh-CN"/>
        </w:rPr>
        <w:t>.1</w:t>
      </w:r>
      <w:r w:rsidRPr="00D3062E">
        <w:rPr>
          <w:rFonts w:ascii="Arial" w:hAnsi="Arial"/>
          <w:b/>
        </w:rPr>
        <w:t xml:space="preserve">-1: </w:t>
      </w:r>
      <w:r w:rsidRPr="00D3062E">
        <w:rPr>
          <w:rFonts w:ascii="Arial" w:hAnsi="Arial"/>
          <w:b/>
          <w:lang w:eastAsia="fr-FR"/>
        </w:rPr>
        <w:t>NSCE_FaultDiagnosis</w:t>
      </w:r>
      <w:r w:rsidRPr="00D3062E">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D3062E" w:rsidRPr="00D3062E" w14:paraId="2DD60E76"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604B867"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230E4C"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51E8735E"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5D9EBD6E"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Applicability</w:t>
            </w:r>
          </w:p>
        </w:tc>
      </w:tr>
      <w:tr w:rsidR="00D3062E" w:rsidRPr="00D3062E" w14:paraId="4B6CE41B"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07F5951E" w14:textId="77777777" w:rsidR="00D3062E" w:rsidRPr="00D3062E" w:rsidRDefault="00D3062E" w:rsidP="003C3912">
            <w:pPr>
              <w:keepNext/>
              <w:keepLines/>
              <w:spacing w:after="0"/>
              <w:rPr>
                <w:rFonts w:ascii="Arial" w:hAnsi="Arial"/>
                <w:sz w:val="18"/>
              </w:rPr>
            </w:pPr>
            <w:r w:rsidRPr="00D3062E">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736667FA"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3AAFD7FC" w14:textId="77777777" w:rsidR="00D3062E" w:rsidRPr="00D3062E" w:rsidRDefault="00D3062E" w:rsidP="003C3912">
            <w:pPr>
              <w:keepNext/>
              <w:keepLines/>
              <w:spacing w:after="0"/>
              <w:rPr>
                <w:rFonts w:ascii="Arial" w:hAnsi="Arial"/>
                <w:sz w:val="18"/>
              </w:rPr>
            </w:pPr>
            <w:r w:rsidRPr="00D3062E">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06FDA343" w14:textId="77777777" w:rsidR="00D3062E" w:rsidRPr="00D3062E" w:rsidRDefault="00D3062E" w:rsidP="003C3912">
            <w:pPr>
              <w:keepNext/>
              <w:keepLines/>
              <w:spacing w:after="0"/>
              <w:rPr>
                <w:rFonts w:ascii="Arial" w:hAnsi="Arial" w:cs="Arial"/>
                <w:sz w:val="18"/>
                <w:szCs w:val="18"/>
              </w:rPr>
            </w:pPr>
          </w:p>
        </w:tc>
      </w:tr>
      <w:tr w:rsidR="00D3062E" w:rsidRPr="00D3062E" w14:paraId="1AFDCE5C"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2B77C470" w14:textId="77777777" w:rsidR="00D3062E" w:rsidRPr="00D3062E" w:rsidRDefault="00D3062E" w:rsidP="003C3912">
            <w:pPr>
              <w:keepNext/>
              <w:keepLines/>
              <w:spacing w:after="0"/>
              <w:rPr>
                <w:rFonts w:ascii="Arial" w:hAnsi="Arial"/>
                <w:sz w:val="18"/>
              </w:rPr>
            </w:pPr>
            <w:r w:rsidRPr="00D3062E">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2CB7D45B"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235A6E78" w14:textId="77777777" w:rsidR="00D3062E" w:rsidRPr="00D3062E" w:rsidRDefault="00D3062E" w:rsidP="003C3912">
            <w:pPr>
              <w:keepNext/>
              <w:keepLines/>
              <w:spacing w:after="0"/>
              <w:rPr>
                <w:rFonts w:ascii="Arial" w:hAnsi="Arial" w:cs="Arial"/>
                <w:sz w:val="18"/>
                <w:szCs w:val="18"/>
              </w:rPr>
            </w:pPr>
            <w:r w:rsidRPr="00D3062E">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5F4CA90A" w14:textId="77777777" w:rsidR="00D3062E" w:rsidRPr="00D3062E" w:rsidRDefault="00D3062E" w:rsidP="003C3912">
            <w:pPr>
              <w:keepNext/>
              <w:keepLines/>
              <w:spacing w:after="0"/>
              <w:rPr>
                <w:rFonts w:ascii="Arial" w:hAnsi="Arial" w:cs="Arial"/>
                <w:sz w:val="18"/>
                <w:szCs w:val="18"/>
              </w:rPr>
            </w:pPr>
          </w:p>
        </w:tc>
      </w:tr>
      <w:tr w:rsidR="00D3062E" w:rsidRPr="00D3062E" w14:paraId="56138F43"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5E25E37" w14:textId="77777777" w:rsidR="00D3062E" w:rsidRPr="00D3062E" w:rsidRDefault="00D3062E" w:rsidP="003C3912">
            <w:pPr>
              <w:keepNext/>
              <w:keepLines/>
              <w:spacing w:after="0"/>
              <w:rPr>
                <w:rFonts w:ascii="Arial" w:hAnsi="Arial"/>
                <w:sz w:val="18"/>
              </w:rPr>
            </w:pPr>
            <w:r w:rsidRPr="00D3062E">
              <w:rPr>
                <w:rFonts w:ascii="Arial" w:hAnsi="Arial"/>
                <w:sz w:val="18"/>
              </w:rPr>
              <w:t>F</w:t>
            </w:r>
            <w:r w:rsidRPr="00D3062E">
              <w:rPr>
                <w:rFonts w:ascii="Arial" w:hAnsi="Arial" w:hint="eastAsia"/>
                <w:sz w:val="18"/>
                <w:lang w:eastAsia="zh-CN"/>
              </w:rPr>
              <w:t>au</w:t>
            </w:r>
            <w:r w:rsidRPr="00D3062E">
              <w:rPr>
                <w:rFonts w:ascii="Arial" w:hAnsi="Arial"/>
                <w:sz w:val="18"/>
                <w:lang w:eastAsia="zh-CN"/>
              </w:rPr>
              <w:t>lt</w:t>
            </w:r>
            <w:r w:rsidRPr="00D3062E">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8451FB3"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7EDDE6F2" w14:textId="77777777" w:rsidR="00D3062E" w:rsidRPr="00D3062E" w:rsidRDefault="00D3062E" w:rsidP="003C3912">
            <w:pPr>
              <w:keepNext/>
              <w:keepLines/>
              <w:spacing w:after="0"/>
              <w:rPr>
                <w:rFonts w:ascii="Arial" w:hAnsi="Arial" w:cs="Arial"/>
                <w:sz w:val="18"/>
                <w:szCs w:val="18"/>
              </w:rPr>
            </w:pPr>
            <w:r w:rsidRPr="00D3062E">
              <w:rPr>
                <w:rFonts w:ascii="Arial" w:hAnsi="Arial"/>
                <w:sz w:val="18"/>
              </w:rPr>
              <w:t xml:space="preserve">Represents a </w:t>
            </w:r>
            <w:r w:rsidRPr="00D3062E">
              <w:rPr>
                <w:rFonts w:ascii="Arial" w:hAnsi="Arial"/>
                <w:sz w:val="18"/>
                <w:lang w:eastAsia="fr-FR"/>
              </w:rPr>
              <w:t>Network Slice Fault Diagnosis</w:t>
            </w:r>
            <w:r w:rsidRPr="00D3062E">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21F1D8B6" w14:textId="77777777" w:rsidR="00D3062E" w:rsidRPr="00D3062E" w:rsidRDefault="00D3062E" w:rsidP="003C3912">
            <w:pPr>
              <w:keepNext/>
              <w:keepLines/>
              <w:spacing w:after="0"/>
              <w:rPr>
                <w:rFonts w:ascii="Arial" w:hAnsi="Arial" w:cs="Arial"/>
                <w:sz w:val="18"/>
                <w:szCs w:val="18"/>
              </w:rPr>
            </w:pPr>
          </w:p>
        </w:tc>
      </w:tr>
      <w:tr w:rsidR="00D3062E" w:rsidRPr="00D3062E" w14:paraId="20473DAD"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476BF2AD" w14:textId="77777777" w:rsidR="00D3062E" w:rsidRPr="00D3062E" w:rsidRDefault="00D3062E" w:rsidP="003C3912">
            <w:pPr>
              <w:keepNext/>
              <w:keepLines/>
              <w:spacing w:after="0"/>
              <w:rPr>
                <w:rFonts w:ascii="Arial" w:hAnsi="Arial"/>
                <w:sz w:val="18"/>
              </w:rPr>
            </w:pPr>
            <w:r w:rsidRPr="00D3062E">
              <w:rPr>
                <w:rFonts w:ascii="Arial" w:hAnsi="Arial"/>
                <w:sz w:val="18"/>
              </w:rPr>
              <w:t>F</w:t>
            </w:r>
            <w:r w:rsidRPr="00D3062E">
              <w:rPr>
                <w:rFonts w:ascii="Arial" w:hAnsi="Arial" w:hint="eastAsia"/>
                <w:sz w:val="18"/>
                <w:lang w:eastAsia="zh-CN"/>
              </w:rPr>
              <w:t>au</w:t>
            </w:r>
            <w:r w:rsidRPr="00D3062E">
              <w:rPr>
                <w:rFonts w:ascii="Arial" w:hAnsi="Arial"/>
                <w:sz w:val="18"/>
                <w:lang w:eastAsia="zh-CN"/>
              </w:rPr>
              <w:t>lt</w:t>
            </w:r>
            <w:r w:rsidRPr="00D3062E">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1349C1EC"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0FA143DE" w14:textId="77777777" w:rsidR="00D3062E" w:rsidRPr="00D3062E" w:rsidRDefault="00D3062E" w:rsidP="003C3912">
            <w:pPr>
              <w:keepNext/>
              <w:keepLines/>
              <w:spacing w:after="0"/>
              <w:rPr>
                <w:rFonts w:ascii="Arial" w:hAnsi="Arial" w:cs="Arial"/>
                <w:sz w:val="18"/>
                <w:szCs w:val="18"/>
              </w:rPr>
            </w:pPr>
            <w:r w:rsidRPr="00D3062E">
              <w:rPr>
                <w:rFonts w:ascii="Arial" w:hAnsi="Arial"/>
                <w:sz w:val="18"/>
              </w:rPr>
              <w:t xml:space="preserve">Represents a </w:t>
            </w:r>
            <w:r w:rsidRPr="00D3062E">
              <w:rPr>
                <w:rFonts w:ascii="Arial" w:hAnsi="Arial"/>
                <w:sz w:val="18"/>
                <w:lang w:eastAsia="fr-FR"/>
              </w:rPr>
              <w:t>Network Slice Fault Diagnosis</w:t>
            </w:r>
            <w:r w:rsidRPr="00D3062E">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38B559EA" w14:textId="77777777" w:rsidR="00D3062E" w:rsidRPr="00D3062E" w:rsidRDefault="00D3062E" w:rsidP="003C3912">
            <w:pPr>
              <w:keepNext/>
              <w:keepLines/>
              <w:spacing w:after="0"/>
              <w:rPr>
                <w:rFonts w:ascii="Arial" w:hAnsi="Arial" w:cs="Arial"/>
                <w:sz w:val="18"/>
                <w:szCs w:val="18"/>
              </w:rPr>
            </w:pPr>
          </w:p>
        </w:tc>
      </w:tr>
      <w:tr w:rsidR="00D3062E" w:rsidRPr="00D3062E" w14:paraId="5D1DD89C"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6815DD41" w14:textId="77777777" w:rsidR="00D3062E" w:rsidRPr="00D3062E" w:rsidRDefault="00D3062E" w:rsidP="003C3912">
            <w:pPr>
              <w:keepNext/>
              <w:keepLines/>
              <w:spacing w:after="0"/>
              <w:rPr>
                <w:rFonts w:ascii="Arial" w:hAnsi="Arial"/>
                <w:sz w:val="18"/>
              </w:rPr>
            </w:pPr>
            <w:r w:rsidRPr="00D3062E">
              <w:rPr>
                <w:rFonts w:ascii="Arial" w:hAnsi="Arial"/>
                <w:sz w:val="18"/>
              </w:rPr>
              <w:t>F</w:t>
            </w:r>
            <w:r w:rsidRPr="00D3062E">
              <w:rPr>
                <w:rFonts w:ascii="Arial" w:hAnsi="Arial" w:hint="eastAsia"/>
                <w:sz w:val="18"/>
                <w:lang w:eastAsia="zh-CN"/>
              </w:rPr>
              <w:t>au</w:t>
            </w:r>
            <w:r w:rsidRPr="00D3062E">
              <w:rPr>
                <w:rFonts w:ascii="Arial" w:hAnsi="Arial"/>
                <w:sz w:val="18"/>
                <w:lang w:eastAsia="zh-CN"/>
              </w:rPr>
              <w:t>lt</w:t>
            </w:r>
            <w:r w:rsidRPr="00D3062E">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29D5E46D"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0DA8ECF6" w14:textId="77777777" w:rsidR="00D3062E" w:rsidRPr="00D3062E" w:rsidRDefault="00D3062E" w:rsidP="003C3912">
            <w:pPr>
              <w:keepNext/>
              <w:keepLines/>
              <w:spacing w:after="0"/>
              <w:rPr>
                <w:rFonts w:ascii="Arial" w:hAnsi="Arial"/>
                <w:sz w:val="18"/>
              </w:rPr>
            </w:pPr>
            <w:r w:rsidRPr="00D3062E">
              <w:rPr>
                <w:rFonts w:ascii="Arial" w:hAnsi="Arial"/>
                <w:sz w:val="18"/>
              </w:rPr>
              <w:t xml:space="preserve">Represents the requested modifications to a </w:t>
            </w:r>
            <w:r w:rsidRPr="00D3062E">
              <w:rPr>
                <w:rFonts w:ascii="Arial" w:hAnsi="Arial"/>
                <w:sz w:val="18"/>
                <w:lang w:eastAsia="fr-FR"/>
              </w:rPr>
              <w:t>Network Slice Fault Diagnosis</w:t>
            </w:r>
            <w:r w:rsidRPr="00D3062E">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24975829" w14:textId="77777777" w:rsidR="00D3062E" w:rsidRPr="00D3062E" w:rsidRDefault="00D3062E" w:rsidP="003C3912">
            <w:pPr>
              <w:keepNext/>
              <w:keepLines/>
              <w:spacing w:after="0"/>
              <w:rPr>
                <w:rFonts w:ascii="Arial" w:hAnsi="Arial" w:cs="Arial"/>
                <w:sz w:val="18"/>
                <w:szCs w:val="18"/>
              </w:rPr>
            </w:pPr>
          </w:p>
        </w:tc>
      </w:tr>
      <w:tr w:rsidR="00D3062E" w:rsidRPr="00D3062E" w14:paraId="527E60A9"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5D0BCFF5" w14:textId="462CA663" w:rsidR="00D3062E" w:rsidRPr="00D3062E" w:rsidRDefault="00D3062E" w:rsidP="003C3912">
            <w:pPr>
              <w:keepNext/>
              <w:keepLines/>
              <w:spacing w:after="0"/>
              <w:rPr>
                <w:rFonts w:ascii="Arial" w:hAnsi="Arial"/>
                <w:sz w:val="18"/>
              </w:rPr>
            </w:pPr>
            <w:r w:rsidRPr="00D3062E">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2935CA70"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0FA3FBC3" w14:textId="77777777" w:rsidR="00D3062E" w:rsidRPr="00D3062E" w:rsidRDefault="00D3062E" w:rsidP="003C3912">
            <w:pPr>
              <w:keepNext/>
              <w:keepLines/>
              <w:spacing w:after="0"/>
              <w:rPr>
                <w:rFonts w:ascii="Arial" w:hAnsi="Arial"/>
                <w:sz w:val="18"/>
              </w:rPr>
            </w:pPr>
            <w:r w:rsidRPr="00D3062E">
              <w:rPr>
                <w:rFonts w:ascii="Arial" w:hAnsi="Arial"/>
                <w:sz w:val="18"/>
              </w:rPr>
              <w:t xml:space="preserve">Represents the </w:t>
            </w:r>
            <w:r w:rsidRPr="00D3062E">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20FE2FD9" w14:textId="77777777" w:rsidR="00D3062E" w:rsidRPr="00D3062E" w:rsidRDefault="00D3062E" w:rsidP="003C3912">
            <w:pPr>
              <w:keepNext/>
              <w:keepLines/>
              <w:spacing w:after="0"/>
              <w:rPr>
                <w:rFonts w:ascii="Arial" w:hAnsi="Arial" w:cs="Arial"/>
                <w:sz w:val="18"/>
                <w:szCs w:val="18"/>
              </w:rPr>
            </w:pPr>
          </w:p>
        </w:tc>
      </w:tr>
      <w:tr w:rsidR="00D3062E" w:rsidRPr="00D3062E" w14:paraId="54202D7A"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554F2283" w14:textId="77777777" w:rsidR="00D3062E" w:rsidRPr="00D3062E" w:rsidRDefault="00D3062E" w:rsidP="003C3912">
            <w:pPr>
              <w:keepNext/>
              <w:keepLines/>
              <w:spacing w:after="0"/>
              <w:rPr>
                <w:rFonts w:ascii="Arial" w:hAnsi="Arial"/>
                <w:sz w:val="18"/>
              </w:rPr>
            </w:pPr>
            <w:r w:rsidRPr="00D3062E">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57EBE3BD"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0F8CB5EF" w14:textId="77777777" w:rsidR="00D3062E" w:rsidRPr="00D3062E" w:rsidRDefault="00D3062E" w:rsidP="003C3912">
            <w:pPr>
              <w:keepNext/>
              <w:keepLines/>
              <w:spacing w:after="0"/>
              <w:rPr>
                <w:rFonts w:ascii="Arial" w:hAnsi="Arial"/>
                <w:sz w:val="18"/>
              </w:rPr>
            </w:pPr>
            <w:r w:rsidRPr="00D3062E">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242C575C" w14:textId="77777777" w:rsidR="00D3062E" w:rsidRPr="00D3062E" w:rsidRDefault="00D3062E" w:rsidP="003C3912">
            <w:pPr>
              <w:keepNext/>
              <w:keepLines/>
              <w:spacing w:after="0"/>
              <w:rPr>
                <w:rFonts w:ascii="Arial" w:hAnsi="Arial" w:cs="Arial"/>
                <w:sz w:val="18"/>
                <w:szCs w:val="18"/>
              </w:rPr>
            </w:pPr>
          </w:p>
        </w:tc>
      </w:tr>
    </w:tbl>
    <w:p w14:paraId="717D7EFA" w14:textId="77777777" w:rsidR="00D3062E" w:rsidRPr="00D3062E" w:rsidRDefault="00D3062E" w:rsidP="00D3062E"/>
    <w:p w14:paraId="767D3EF8" w14:textId="77777777" w:rsidR="00D3062E" w:rsidRPr="00D3062E" w:rsidRDefault="00D3062E" w:rsidP="00D3062E">
      <w:r w:rsidRPr="00D3062E">
        <w:t>Table 6.14.6</w:t>
      </w:r>
      <w:r w:rsidRPr="00D3062E">
        <w:rPr>
          <w:lang w:eastAsia="zh-CN"/>
        </w:rPr>
        <w:t>.1</w:t>
      </w:r>
      <w:r w:rsidRPr="00D3062E">
        <w:t xml:space="preserve">-2 specifies data types re-used by the </w:t>
      </w:r>
      <w:r w:rsidRPr="00D3062E">
        <w:rPr>
          <w:lang w:eastAsia="fr-FR"/>
        </w:rPr>
        <w:t>NSCE_FaultDiagnosis</w:t>
      </w:r>
      <w:r w:rsidRPr="00D3062E">
        <w:t xml:space="preserve"> API from other specifications, including a reference to their respective specifications, and when needed, a short description of their use within the </w:t>
      </w:r>
      <w:r w:rsidRPr="00D3062E">
        <w:rPr>
          <w:lang w:eastAsia="fr-FR"/>
        </w:rPr>
        <w:t>NSCE_FaultDiagnosis</w:t>
      </w:r>
      <w:r w:rsidRPr="00D3062E">
        <w:t xml:space="preserve"> API.</w:t>
      </w:r>
    </w:p>
    <w:p w14:paraId="3DE59D90" w14:textId="77777777" w:rsidR="00D3062E" w:rsidRPr="00D3062E" w:rsidRDefault="00D3062E" w:rsidP="00D3062E">
      <w:pPr>
        <w:keepNext/>
        <w:keepLines/>
        <w:spacing w:before="60"/>
        <w:jc w:val="center"/>
        <w:rPr>
          <w:rFonts w:ascii="Arial" w:hAnsi="Arial"/>
          <w:b/>
        </w:rPr>
      </w:pPr>
      <w:r w:rsidRPr="00D3062E">
        <w:rPr>
          <w:rFonts w:ascii="Arial" w:hAnsi="Arial"/>
          <w:b/>
        </w:rPr>
        <w:t xml:space="preserve">Table 6.14.6.1-2: </w:t>
      </w:r>
      <w:r w:rsidRPr="00D3062E">
        <w:rPr>
          <w:rFonts w:ascii="Arial" w:hAnsi="Arial"/>
          <w:b/>
          <w:lang w:eastAsia="fr-FR"/>
        </w:rPr>
        <w:t>NSCE_FaultDiagnosis</w:t>
      </w:r>
      <w:r w:rsidRPr="00D3062E">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D3062E" w14:paraId="4AE37C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CDA85B0"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56478BC0"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1C92449"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C81CEB2"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Applicability</w:t>
            </w:r>
          </w:p>
        </w:tc>
      </w:tr>
      <w:tr w:rsidR="00D3062E" w:rsidRPr="00D3062E" w14:paraId="29A8765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41D9C0A" w14:textId="77777777" w:rsidR="00D3062E" w:rsidRPr="00D3062E" w:rsidRDefault="00D3062E" w:rsidP="003C3912">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4EF7D8E4"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15487195" w14:textId="77777777" w:rsidR="00D3062E" w:rsidRPr="00D3062E" w:rsidRDefault="00D3062E" w:rsidP="003C3912">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173A10F0" w14:textId="77777777" w:rsidR="00D3062E" w:rsidRPr="00D3062E" w:rsidRDefault="00D3062E" w:rsidP="003C3912">
            <w:pPr>
              <w:keepNext/>
              <w:keepLines/>
              <w:spacing w:after="0"/>
              <w:rPr>
                <w:rFonts w:ascii="Arial" w:hAnsi="Arial"/>
                <w:sz w:val="18"/>
              </w:rPr>
            </w:pPr>
          </w:p>
        </w:tc>
      </w:tr>
      <w:tr w:rsidR="00D3062E" w:rsidRPr="00D3062E" w14:paraId="4ACB33D0"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ECFE4EE" w14:textId="77777777" w:rsidR="00D3062E" w:rsidRPr="00D3062E" w:rsidRDefault="00D3062E" w:rsidP="003C3912">
            <w:pPr>
              <w:keepNext/>
              <w:keepLines/>
              <w:spacing w:after="0"/>
              <w:rPr>
                <w:rFonts w:ascii="Arial" w:hAnsi="Arial"/>
                <w:sz w:val="18"/>
              </w:rPr>
            </w:pPr>
            <w:r w:rsidRPr="00D3062E">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488E60B1" w14:textId="77777777" w:rsidR="00D3062E" w:rsidRPr="00D3062E" w:rsidRDefault="00D3062E" w:rsidP="003C3912">
            <w:pPr>
              <w:keepNext/>
              <w:keepLines/>
              <w:spacing w:after="0"/>
              <w:jc w:val="center"/>
              <w:rPr>
                <w:rFonts w:ascii="Arial" w:hAnsi="Arial"/>
                <w:sz w:val="18"/>
              </w:rPr>
            </w:pPr>
            <w:r w:rsidRPr="00D3062E">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1920452A" w14:textId="77777777" w:rsidR="00D3062E" w:rsidRPr="00D3062E" w:rsidRDefault="00D3062E" w:rsidP="003C3912">
            <w:pPr>
              <w:keepNext/>
              <w:keepLines/>
              <w:spacing w:after="0"/>
              <w:rPr>
                <w:rFonts w:ascii="Arial" w:hAnsi="Arial" w:cs="Arial"/>
                <w:sz w:val="18"/>
                <w:szCs w:val="18"/>
              </w:rPr>
            </w:pPr>
            <w:r w:rsidRPr="00D3062E">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060A0E17" w14:textId="77777777" w:rsidR="00D3062E" w:rsidRPr="00D3062E" w:rsidRDefault="00D3062E" w:rsidP="003C3912">
            <w:pPr>
              <w:keepNext/>
              <w:keepLines/>
              <w:spacing w:after="0"/>
              <w:rPr>
                <w:rFonts w:ascii="Arial" w:hAnsi="Arial" w:cs="Arial"/>
                <w:sz w:val="18"/>
                <w:szCs w:val="18"/>
              </w:rPr>
            </w:pPr>
          </w:p>
        </w:tc>
      </w:tr>
      <w:tr w:rsidR="00D3062E" w:rsidRPr="00D3062E" w14:paraId="3507A22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08F99E3" w14:textId="77777777" w:rsidR="00D3062E" w:rsidRPr="00D3062E" w:rsidRDefault="00D3062E" w:rsidP="003C3912">
            <w:pPr>
              <w:keepNext/>
              <w:keepLines/>
              <w:spacing w:after="0"/>
              <w:rPr>
                <w:rFonts w:ascii="Arial" w:hAnsi="Arial"/>
                <w:sz w:val="18"/>
              </w:rPr>
            </w:pPr>
            <w:r w:rsidRPr="00D3062E">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500F85CF" w14:textId="77777777" w:rsidR="00D3062E" w:rsidRPr="00D3062E" w:rsidRDefault="00D3062E" w:rsidP="003C3912">
            <w:pPr>
              <w:keepNext/>
              <w:keepLines/>
              <w:spacing w:after="0"/>
              <w:jc w:val="center"/>
              <w:rPr>
                <w:rFonts w:ascii="Arial" w:hAnsi="Arial"/>
                <w:sz w:val="18"/>
              </w:rPr>
            </w:pPr>
            <w:r w:rsidRPr="00D3062E">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E8D4936" w14:textId="77777777" w:rsidR="00D3062E" w:rsidRPr="00D3062E" w:rsidRDefault="00D3062E" w:rsidP="003C3912">
            <w:pPr>
              <w:keepNext/>
              <w:keepLines/>
              <w:spacing w:after="0"/>
              <w:rPr>
                <w:rFonts w:ascii="Arial" w:hAnsi="Arial" w:cs="Arial"/>
                <w:sz w:val="18"/>
                <w:szCs w:val="18"/>
              </w:rPr>
            </w:pPr>
            <w:r w:rsidRPr="00D3062E">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D3E95DB" w14:textId="77777777" w:rsidR="00D3062E" w:rsidRPr="00D3062E" w:rsidRDefault="00D3062E" w:rsidP="003C3912">
            <w:pPr>
              <w:keepNext/>
              <w:keepLines/>
              <w:spacing w:after="0"/>
              <w:rPr>
                <w:rFonts w:ascii="Arial" w:hAnsi="Arial" w:cs="Arial"/>
                <w:sz w:val="18"/>
                <w:szCs w:val="18"/>
              </w:rPr>
            </w:pPr>
          </w:p>
        </w:tc>
      </w:tr>
    </w:tbl>
    <w:p w14:paraId="00E3FFAC" w14:textId="77777777" w:rsidR="00D3062E" w:rsidRPr="00D3062E" w:rsidRDefault="00D3062E" w:rsidP="00D3062E">
      <w:pPr>
        <w:rPr>
          <w:lang w:val="en-US"/>
        </w:rPr>
      </w:pPr>
    </w:p>
    <w:p w14:paraId="77AD46AC" w14:textId="567257C3" w:rsidR="00437C11" w:rsidRPr="00D3062E" w:rsidRDefault="00437C11" w:rsidP="00437C11">
      <w:pPr>
        <w:pStyle w:val="41"/>
        <w:rPr>
          <w:lang w:eastAsia="zh-CN"/>
        </w:rPr>
      </w:pPr>
      <w:bookmarkStart w:id="4266" w:name="_Toc160650367"/>
      <w:bookmarkStart w:id="4267" w:name="_Toc160652242"/>
      <w:r w:rsidRPr="00D3062E">
        <w:rPr>
          <w:lang w:eastAsia="zh-CN"/>
        </w:rPr>
        <w:t>6.14.6.2</w:t>
      </w:r>
      <w:r w:rsidRPr="00D3062E">
        <w:rPr>
          <w:lang w:eastAsia="zh-CN"/>
        </w:rPr>
        <w:tab/>
        <w:t>Structured data types</w:t>
      </w:r>
      <w:bookmarkEnd w:id="4260"/>
      <w:bookmarkEnd w:id="4261"/>
      <w:bookmarkEnd w:id="4262"/>
      <w:bookmarkEnd w:id="4266"/>
      <w:bookmarkEnd w:id="4267"/>
    </w:p>
    <w:p w14:paraId="4D7D3CA1" w14:textId="42C94A8D" w:rsidR="00437C11" w:rsidRPr="00D3062E" w:rsidRDefault="00437C11" w:rsidP="00437C11">
      <w:pPr>
        <w:pStyle w:val="51"/>
        <w:rPr>
          <w:lang w:eastAsia="zh-CN"/>
        </w:rPr>
      </w:pPr>
      <w:bookmarkStart w:id="4268" w:name="_Toc157435070"/>
      <w:bookmarkStart w:id="4269" w:name="_Toc157436785"/>
      <w:bookmarkStart w:id="4270" w:name="_Toc157440625"/>
      <w:bookmarkStart w:id="4271" w:name="_Toc160650368"/>
      <w:bookmarkStart w:id="4272" w:name="_Toc160652243"/>
      <w:r w:rsidRPr="00D3062E">
        <w:rPr>
          <w:lang w:eastAsia="zh-CN"/>
        </w:rPr>
        <w:t>6.14.6.2.1</w:t>
      </w:r>
      <w:r w:rsidRPr="00D3062E">
        <w:rPr>
          <w:lang w:eastAsia="zh-CN"/>
        </w:rPr>
        <w:tab/>
        <w:t>Introduction</w:t>
      </w:r>
      <w:bookmarkEnd w:id="4268"/>
      <w:bookmarkEnd w:id="4269"/>
      <w:bookmarkEnd w:id="4270"/>
      <w:bookmarkEnd w:id="4271"/>
      <w:bookmarkEnd w:id="4272"/>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4273" w:name="_Toc157435072"/>
      <w:bookmarkStart w:id="4274" w:name="_Toc157436787"/>
      <w:bookmarkStart w:id="4275" w:name="_Toc157440627"/>
      <w:bookmarkStart w:id="4276" w:name="_Toc144024272"/>
      <w:bookmarkStart w:id="4277" w:name="_Toc148176985"/>
      <w:bookmarkStart w:id="4278" w:name="_Toc148359035"/>
      <w:bookmarkStart w:id="4279" w:name="_Toc96843443"/>
      <w:bookmarkStart w:id="4280" w:name="_Toc96844418"/>
      <w:bookmarkStart w:id="4281" w:name="_Toc100739991"/>
      <w:bookmarkStart w:id="4282" w:name="_Toc129252564"/>
      <w:bookmarkStart w:id="4283" w:name="_Toc144024269"/>
      <w:bookmarkStart w:id="4284" w:name="_Toc148176982"/>
      <w:bookmarkStart w:id="4285" w:name="_Toc148359032"/>
      <w:bookmarkStart w:id="4286" w:name="_Toc157435071"/>
      <w:bookmarkStart w:id="4287" w:name="_Toc157436786"/>
      <w:bookmarkStart w:id="4288" w:name="_Toc157440626"/>
      <w:bookmarkStart w:id="4289" w:name="_Toc160650369"/>
      <w:bookmarkStart w:id="4290" w:name="_Toc160652244"/>
      <w:r w:rsidRPr="00D3062E">
        <w:t>6.14.6.2.2</w:t>
      </w:r>
      <w:r w:rsidRPr="00D3062E">
        <w:tab/>
        <w:t xml:space="preserve">Type: </w:t>
      </w:r>
      <w:bookmarkEnd w:id="4279"/>
      <w:bookmarkEnd w:id="4280"/>
      <w:bookmarkEnd w:id="4281"/>
      <w:bookmarkEnd w:id="4282"/>
      <w:bookmarkEnd w:id="4283"/>
      <w:bookmarkEnd w:id="4284"/>
      <w:bookmarkEnd w:id="4285"/>
      <w:r w:rsidRPr="00D3062E">
        <w:t>F</w:t>
      </w:r>
      <w:r w:rsidRPr="00D3062E">
        <w:rPr>
          <w:rFonts w:hint="eastAsia"/>
          <w:lang w:eastAsia="zh-CN"/>
        </w:rPr>
        <w:t>au</w:t>
      </w:r>
      <w:r w:rsidRPr="00D3062E">
        <w:rPr>
          <w:lang w:eastAsia="zh-CN"/>
        </w:rPr>
        <w:t>lt</w:t>
      </w:r>
      <w:r w:rsidRPr="00D3062E">
        <w:t>DiagSubsc</w:t>
      </w:r>
      <w:bookmarkEnd w:id="4286"/>
      <w:bookmarkEnd w:id="4287"/>
      <w:bookmarkEnd w:id="4288"/>
      <w:bookmarkEnd w:id="4289"/>
      <w:bookmarkEnd w:id="4290"/>
    </w:p>
    <w:p w14:paraId="62793498" w14:textId="77777777" w:rsidR="00D3062E" w:rsidRPr="00D3062E" w:rsidRDefault="00D3062E" w:rsidP="00D3062E">
      <w:pPr>
        <w:pStyle w:val="TH"/>
      </w:pPr>
      <w:r w:rsidRPr="00D3062E">
        <w:rPr>
          <w:noProof/>
        </w:rPr>
        <w:t>Table </w:t>
      </w:r>
      <w:r w:rsidRPr="00D3062E">
        <w:t xml:space="preserve">6.14.6.2.2-1: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1DB1751D" w14:textId="77777777" w:rsidTr="003C3912">
        <w:trPr>
          <w:jc w:val="center"/>
        </w:trPr>
        <w:tc>
          <w:tcPr>
            <w:tcW w:w="1555" w:type="dxa"/>
            <w:shd w:val="clear" w:color="auto" w:fill="C0C0C0"/>
            <w:vAlign w:val="center"/>
            <w:hideMark/>
          </w:tcPr>
          <w:p w14:paraId="5EE3A354"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DFDADDF" w14:textId="77777777" w:rsidR="00D3062E" w:rsidRPr="00D3062E" w:rsidRDefault="00D3062E" w:rsidP="003C3912">
            <w:pPr>
              <w:pStyle w:val="TAH"/>
            </w:pPr>
            <w:r w:rsidRPr="00D3062E">
              <w:t>Data type</w:t>
            </w:r>
          </w:p>
        </w:tc>
        <w:tc>
          <w:tcPr>
            <w:tcW w:w="425" w:type="dxa"/>
            <w:shd w:val="clear" w:color="auto" w:fill="C0C0C0"/>
            <w:vAlign w:val="center"/>
            <w:hideMark/>
          </w:tcPr>
          <w:p w14:paraId="6804347A" w14:textId="77777777" w:rsidR="00D3062E" w:rsidRPr="00D3062E" w:rsidRDefault="00D3062E" w:rsidP="003C3912">
            <w:pPr>
              <w:pStyle w:val="TAH"/>
            </w:pPr>
            <w:r w:rsidRPr="00D3062E">
              <w:t>P</w:t>
            </w:r>
          </w:p>
        </w:tc>
        <w:tc>
          <w:tcPr>
            <w:tcW w:w="1134" w:type="dxa"/>
            <w:shd w:val="clear" w:color="auto" w:fill="C0C0C0"/>
            <w:vAlign w:val="center"/>
          </w:tcPr>
          <w:p w14:paraId="045E1ED1" w14:textId="77777777" w:rsidR="00D3062E" w:rsidRPr="00D3062E" w:rsidRDefault="00D3062E" w:rsidP="003C3912">
            <w:pPr>
              <w:pStyle w:val="TAH"/>
            </w:pPr>
            <w:r w:rsidRPr="00D3062E">
              <w:t>Cardinality</w:t>
            </w:r>
          </w:p>
        </w:tc>
        <w:tc>
          <w:tcPr>
            <w:tcW w:w="3686" w:type="dxa"/>
            <w:shd w:val="clear" w:color="auto" w:fill="C0C0C0"/>
            <w:vAlign w:val="center"/>
            <w:hideMark/>
          </w:tcPr>
          <w:p w14:paraId="29D0DA0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C48BE1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F621FC0" w14:textId="77777777" w:rsidTr="003C3912">
        <w:trPr>
          <w:jc w:val="center"/>
        </w:trPr>
        <w:tc>
          <w:tcPr>
            <w:tcW w:w="1555" w:type="dxa"/>
            <w:vAlign w:val="center"/>
          </w:tcPr>
          <w:p w14:paraId="3BE69D92" w14:textId="77777777" w:rsidR="00D3062E" w:rsidRPr="00D3062E" w:rsidRDefault="00D3062E" w:rsidP="003C3912">
            <w:pPr>
              <w:pStyle w:val="TAL"/>
            </w:pPr>
            <w:r w:rsidRPr="00D3062E">
              <w:t>notifUri</w:t>
            </w:r>
          </w:p>
        </w:tc>
        <w:tc>
          <w:tcPr>
            <w:tcW w:w="1417" w:type="dxa"/>
            <w:vAlign w:val="center"/>
          </w:tcPr>
          <w:p w14:paraId="1937C12F" w14:textId="77777777" w:rsidR="00D3062E" w:rsidRPr="00D3062E" w:rsidRDefault="00D3062E" w:rsidP="003C3912">
            <w:pPr>
              <w:pStyle w:val="TAL"/>
            </w:pPr>
            <w:r w:rsidRPr="00D3062E">
              <w:t>Uri</w:t>
            </w:r>
          </w:p>
        </w:tc>
        <w:tc>
          <w:tcPr>
            <w:tcW w:w="425" w:type="dxa"/>
            <w:vAlign w:val="center"/>
          </w:tcPr>
          <w:p w14:paraId="0AFAE512" w14:textId="77777777" w:rsidR="00D3062E" w:rsidRPr="00D3062E" w:rsidRDefault="00D3062E" w:rsidP="003C3912">
            <w:pPr>
              <w:pStyle w:val="TAC"/>
            </w:pPr>
            <w:r w:rsidRPr="00D3062E">
              <w:t>M</w:t>
            </w:r>
          </w:p>
        </w:tc>
        <w:tc>
          <w:tcPr>
            <w:tcW w:w="1134" w:type="dxa"/>
            <w:vAlign w:val="center"/>
          </w:tcPr>
          <w:p w14:paraId="56329178" w14:textId="77777777" w:rsidR="00D3062E" w:rsidRPr="00D3062E" w:rsidRDefault="00D3062E" w:rsidP="003C3912">
            <w:pPr>
              <w:pStyle w:val="TAC"/>
            </w:pPr>
            <w:r w:rsidRPr="00D3062E">
              <w:t>1</w:t>
            </w:r>
          </w:p>
        </w:tc>
        <w:tc>
          <w:tcPr>
            <w:tcW w:w="3686" w:type="dxa"/>
            <w:vAlign w:val="center"/>
          </w:tcPr>
          <w:p w14:paraId="6D038FB1" w14:textId="77777777" w:rsidR="00D3062E" w:rsidRPr="00D3062E" w:rsidRDefault="00D3062E" w:rsidP="003C3912">
            <w:pPr>
              <w:pStyle w:val="TAL"/>
            </w:pPr>
            <w:r w:rsidRPr="00D3062E">
              <w:t>Contains the URI via which notifications shall be delivered.</w:t>
            </w:r>
          </w:p>
        </w:tc>
        <w:tc>
          <w:tcPr>
            <w:tcW w:w="1307" w:type="dxa"/>
            <w:vAlign w:val="center"/>
          </w:tcPr>
          <w:p w14:paraId="3CAC771B" w14:textId="77777777" w:rsidR="00D3062E" w:rsidRPr="00D3062E" w:rsidRDefault="00D3062E" w:rsidP="003C3912">
            <w:pPr>
              <w:pStyle w:val="TAL"/>
              <w:rPr>
                <w:rFonts w:cs="Arial"/>
                <w:szCs w:val="18"/>
              </w:rPr>
            </w:pPr>
          </w:p>
        </w:tc>
      </w:tr>
      <w:tr w:rsidR="00D3062E" w:rsidRPr="00D3062E" w14:paraId="395410F1" w14:textId="77777777" w:rsidTr="003C3912">
        <w:trPr>
          <w:jc w:val="center"/>
        </w:trPr>
        <w:tc>
          <w:tcPr>
            <w:tcW w:w="1555" w:type="dxa"/>
            <w:vAlign w:val="center"/>
          </w:tcPr>
          <w:p w14:paraId="3268D388" w14:textId="77777777" w:rsidR="00D3062E" w:rsidRPr="00D3062E" w:rsidRDefault="00D3062E" w:rsidP="003C3912">
            <w:pPr>
              <w:pStyle w:val="TAL"/>
            </w:pPr>
            <w:r w:rsidRPr="00D3062E">
              <w:t>valServId</w:t>
            </w:r>
          </w:p>
        </w:tc>
        <w:tc>
          <w:tcPr>
            <w:tcW w:w="1417" w:type="dxa"/>
            <w:vAlign w:val="center"/>
          </w:tcPr>
          <w:p w14:paraId="7A87C685" w14:textId="77777777" w:rsidR="00D3062E" w:rsidRPr="00D3062E" w:rsidRDefault="00D3062E" w:rsidP="003C3912">
            <w:pPr>
              <w:pStyle w:val="TAL"/>
            </w:pPr>
            <w:r w:rsidRPr="00D3062E">
              <w:t>string</w:t>
            </w:r>
          </w:p>
        </w:tc>
        <w:tc>
          <w:tcPr>
            <w:tcW w:w="425" w:type="dxa"/>
            <w:vAlign w:val="center"/>
          </w:tcPr>
          <w:p w14:paraId="45D7CC69" w14:textId="77777777" w:rsidR="00D3062E" w:rsidRPr="00D3062E" w:rsidRDefault="00D3062E" w:rsidP="003C3912">
            <w:pPr>
              <w:pStyle w:val="TAC"/>
            </w:pPr>
            <w:r w:rsidRPr="00D3062E">
              <w:t>M</w:t>
            </w:r>
          </w:p>
        </w:tc>
        <w:tc>
          <w:tcPr>
            <w:tcW w:w="1134" w:type="dxa"/>
            <w:vAlign w:val="center"/>
          </w:tcPr>
          <w:p w14:paraId="02C9A7CC" w14:textId="77777777" w:rsidR="00D3062E" w:rsidRPr="00D3062E" w:rsidRDefault="00D3062E" w:rsidP="003C3912">
            <w:pPr>
              <w:pStyle w:val="TAC"/>
            </w:pPr>
            <w:r w:rsidRPr="00D3062E">
              <w:t>1</w:t>
            </w:r>
          </w:p>
        </w:tc>
        <w:tc>
          <w:tcPr>
            <w:tcW w:w="3686" w:type="dxa"/>
            <w:vAlign w:val="center"/>
          </w:tcPr>
          <w:p w14:paraId="0D36F3CF" w14:textId="77777777" w:rsidR="00D3062E" w:rsidRPr="00D3062E" w:rsidRDefault="00D3062E" w:rsidP="003C3912">
            <w:pPr>
              <w:pStyle w:val="TAL"/>
            </w:pPr>
            <w:r w:rsidRPr="00D3062E">
              <w:t xml:space="preserve">Contains the identifier of the VAL Service to which the </w:t>
            </w:r>
            <w:r w:rsidRPr="00D3062E">
              <w:rPr>
                <w:lang w:eastAsia="fr-FR"/>
              </w:rPr>
              <w:t>fault diagnosis</w:t>
            </w:r>
            <w:r w:rsidRPr="00D3062E">
              <w:rPr>
                <w:rFonts w:cs="Arial"/>
                <w:szCs w:val="18"/>
              </w:rPr>
              <w:t xml:space="preserve"> </w:t>
            </w:r>
            <w:r w:rsidRPr="00D3062E">
              <w:t>is related.</w:t>
            </w:r>
          </w:p>
        </w:tc>
        <w:tc>
          <w:tcPr>
            <w:tcW w:w="1307" w:type="dxa"/>
            <w:vAlign w:val="center"/>
          </w:tcPr>
          <w:p w14:paraId="1034169C" w14:textId="77777777" w:rsidR="00D3062E" w:rsidRPr="00D3062E" w:rsidRDefault="00D3062E" w:rsidP="003C3912">
            <w:pPr>
              <w:pStyle w:val="TAL"/>
              <w:rPr>
                <w:rFonts w:cs="Arial"/>
                <w:szCs w:val="18"/>
              </w:rPr>
            </w:pPr>
          </w:p>
        </w:tc>
      </w:tr>
      <w:tr w:rsidR="00D3062E" w:rsidRPr="00D3062E" w14:paraId="71A8599C" w14:textId="77777777" w:rsidTr="003C3912">
        <w:trPr>
          <w:jc w:val="center"/>
        </w:trPr>
        <w:tc>
          <w:tcPr>
            <w:tcW w:w="1555" w:type="dxa"/>
            <w:vAlign w:val="center"/>
          </w:tcPr>
          <w:p w14:paraId="691AB392" w14:textId="77777777" w:rsidR="00D3062E" w:rsidRPr="00D3062E" w:rsidRDefault="00D3062E" w:rsidP="003C3912">
            <w:pPr>
              <w:pStyle w:val="TAL"/>
            </w:pPr>
            <w:r w:rsidRPr="00D3062E">
              <w:t>valUeIds</w:t>
            </w:r>
          </w:p>
        </w:tc>
        <w:tc>
          <w:tcPr>
            <w:tcW w:w="1417" w:type="dxa"/>
            <w:vAlign w:val="center"/>
          </w:tcPr>
          <w:p w14:paraId="4067CB3F" w14:textId="77777777" w:rsidR="00D3062E" w:rsidRPr="00D3062E" w:rsidRDefault="00D3062E" w:rsidP="003C3912">
            <w:pPr>
              <w:pStyle w:val="TAL"/>
            </w:pPr>
            <w:r w:rsidRPr="00D3062E">
              <w:t>array(string)</w:t>
            </w:r>
          </w:p>
        </w:tc>
        <w:tc>
          <w:tcPr>
            <w:tcW w:w="425" w:type="dxa"/>
            <w:vAlign w:val="center"/>
          </w:tcPr>
          <w:p w14:paraId="68ECF63E" w14:textId="77777777" w:rsidR="00D3062E" w:rsidRPr="00D3062E" w:rsidRDefault="00D3062E" w:rsidP="003C3912">
            <w:pPr>
              <w:pStyle w:val="TAC"/>
            </w:pPr>
            <w:r w:rsidRPr="00D3062E">
              <w:t>O</w:t>
            </w:r>
          </w:p>
        </w:tc>
        <w:tc>
          <w:tcPr>
            <w:tcW w:w="1134" w:type="dxa"/>
            <w:vAlign w:val="center"/>
          </w:tcPr>
          <w:p w14:paraId="65AF97DD" w14:textId="77777777" w:rsidR="00D3062E" w:rsidRPr="00D3062E" w:rsidRDefault="00D3062E" w:rsidP="003C3912">
            <w:pPr>
              <w:pStyle w:val="TAC"/>
            </w:pPr>
            <w:r w:rsidRPr="00D3062E">
              <w:t>1..N</w:t>
            </w:r>
          </w:p>
        </w:tc>
        <w:tc>
          <w:tcPr>
            <w:tcW w:w="3686" w:type="dxa"/>
            <w:vAlign w:val="center"/>
          </w:tcPr>
          <w:p w14:paraId="1C61F658" w14:textId="77777777" w:rsidR="00D3062E" w:rsidRPr="00D3062E" w:rsidRDefault="00D3062E" w:rsidP="003C3912">
            <w:pPr>
              <w:pStyle w:val="TAL"/>
            </w:pPr>
            <w:r w:rsidRPr="00D3062E">
              <w:t>Contains the list of the identifier(s) of the VAL UE(s)</w:t>
            </w:r>
            <w:r w:rsidRPr="00D3062E">
              <w:rPr>
                <w:kern w:val="2"/>
              </w:rPr>
              <w:t xml:space="preserve"> to which the subscription is related</w:t>
            </w:r>
            <w:r w:rsidRPr="00D3062E">
              <w:t>.</w:t>
            </w:r>
          </w:p>
        </w:tc>
        <w:tc>
          <w:tcPr>
            <w:tcW w:w="1307" w:type="dxa"/>
            <w:vAlign w:val="center"/>
          </w:tcPr>
          <w:p w14:paraId="75344783" w14:textId="77777777" w:rsidR="00D3062E" w:rsidRPr="00D3062E" w:rsidRDefault="00D3062E" w:rsidP="003C3912">
            <w:pPr>
              <w:pStyle w:val="TAL"/>
              <w:rPr>
                <w:rFonts w:cs="Arial"/>
                <w:szCs w:val="18"/>
              </w:rPr>
            </w:pPr>
          </w:p>
        </w:tc>
      </w:tr>
      <w:tr w:rsidR="00D3062E" w:rsidRPr="00D3062E" w14:paraId="64136512" w14:textId="77777777" w:rsidTr="003C3912">
        <w:trPr>
          <w:jc w:val="center"/>
        </w:trPr>
        <w:tc>
          <w:tcPr>
            <w:tcW w:w="1555" w:type="dxa"/>
            <w:vAlign w:val="center"/>
          </w:tcPr>
          <w:p w14:paraId="58E06921" w14:textId="77777777" w:rsidR="00D3062E" w:rsidRPr="00D3062E" w:rsidRDefault="00D3062E" w:rsidP="003C3912">
            <w:pPr>
              <w:pStyle w:val="TAL"/>
            </w:pPr>
            <w:r w:rsidRPr="00D3062E">
              <w:t>netSliceIds</w:t>
            </w:r>
          </w:p>
        </w:tc>
        <w:tc>
          <w:tcPr>
            <w:tcW w:w="1417" w:type="dxa"/>
            <w:vAlign w:val="center"/>
          </w:tcPr>
          <w:p w14:paraId="342DEC2F" w14:textId="77777777" w:rsidR="00D3062E" w:rsidRPr="00D3062E" w:rsidRDefault="00D3062E" w:rsidP="003C3912">
            <w:pPr>
              <w:pStyle w:val="TAL"/>
            </w:pPr>
            <w:r w:rsidRPr="00D3062E">
              <w:t>array(NetSliceId)</w:t>
            </w:r>
          </w:p>
        </w:tc>
        <w:tc>
          <w:tcPr>
            <w:tcW w:w="425" w:type="dxa"/>
            <w:vAlign w:val="center"/>
          </w:tcPr>
          <w:p w14:paraId="60CA8EB4" w14:textId="77777777" w:rsidR="00D3062E" w:rsidRPr="00D3062E" w:rsidRDefault="00D3062E" w:rsidP="003C3912">
            <w:pPr>
              <w:pStyle w:val="TAC"/>
            </w:pPr>
            <w:r w:rsidRPr="00D3062E">
              <w:t>O</w:t>
            </w:r>
          </w:p>
        </w:tc>
        <w:tc>
          <w:tcPr>
            <w:tcW w:w="1134" w:type="dxa"/>
            <w:vAlign w:val="center"/>
          </w:tcPr>
          <w:p w14:paraId="55D1821B" w14:textId="77777777" w:rsidR="00D3062E" w:rsidRPr="00D3062E" w:rsidRDefault="00D3062E" w:rsidP="003C3912">
            <w:pPr>
              <w:pStyle w:val="TAC"/>
            </w:pPr>
            <w:r w:rsidRPr="00D3062E">
              <w:t>1..N</w:t>
            </w:r>
          </w:p>
        </w:tc>
        <w:tc>
          <w:tcPr>
            <w:tcW w:w="3686" w:type="dxa"/>
            <w:vAlign w:val="center"/>
          </w:tcPr>
          <w:p w14:paraId="6179232B" w14:textId="77777777" w:rsidR="00D3062E" w:rsidRPr="00D3062E" w:rsidRDefault="00D3062E" w:rsidP="003C3912">
            <w:pPr>
              <w:pStyle w:val="TAL"/>
              <w:rPr>
                <w:rFonts w:cs="Arial"/>
                <w:szCs w:val="18"/>
              </w:rPr>
            </w:pPr>
            <w:r w:rsidRPr="00D3062E">
              <w:t xml:space="preserve">Contains the identifier(s) of the network slice(s) </w:t>
            </w:r>
            <w:r w:rsidRPr="00D3062E">
              <w:rPr>
                <w:kern w:val="2"/>
              </w:rPr>
              <w:t>to be monitored</w:t>
            </w:r>
            <w:r w:rsidRPr="00D3062E">
              <w:t>.</w:t>
            </w:r>
          </w:p>
        </w:tc>
        <w:tc>
          <w:tcPr>
            <w:tcW w:w="1307" w:type="dxa"/>
            <w:vAlign w:val="center"/>
          </w:tcPr>
          <w:p w14:paraId="7F470EE5" w14:textId="77777777" w:rsidR="00D3062E" w:rsidRPr="00D3062E" w:rsidRDefault="00D3062E" w:rsidP="003C3912">
            <w:pPr>
              <w:pStyle w:val="TAL"/>
              <w:rPr>
                <w:rFonts w:cs="Arial"/>
                <w:szCs w:val="18"/>
              </w:rPr>
            </w:pPr>
          </w:p>
        </w:tc>
      </w:tr>
      <w:tr w:rsidR="00D3062E" w:rsidRPr="00D3062E" w14:paraId="77C38862" w14:textId="77777777" w:rsidTr="003C3912">
        <w:trPr>
          <w:jc w:val="center"/>
        </w:trPr>
        <w:tc>
          <w:tcPr>
            <w:tcW w:w="1555" w:type="dxa"/>
            <w:vAlign w:val="center"/>
          </w:tcPr>
          <w:p w14:paraId="5719435F" w14:textId="77777777" w:rsidR="00D3062E" w:rsidRPr="00D3062E" w:rsidRDefault="00D3062E" w:rsidP="003C3912">
            <w:pPr>
              <w:pStyle w:val="TAL"/>
            </w:pPr>
            <w:r w:rsidRPr="00D3062E">
              <w:t>suppFeat</w:t>
            </w:r>
          </w:p>
        </w:tc>
        <w:tc>
          <w:tcPr>
            <w:tcW w:w="1417" w:type="dxa"/>
            <w:vAlign w:val="center"/>
          </w:tcPr>
          <w:p w14:paraId="7F3A798F" w14:textId="77777777" w:rsidR="00D3062E" w:rsidRPr="00D3062E" w:rsidRDefault="00D3062E" w:rsidP="003C3912">
            <w:pPr>
              <w:pStyle w:val="TAL"/>
            </w:pPr>
            <w:r w:rsidRPr="00D3062E">
              <w:t>SupportedFeatures</w:t>
            </w:r>
          </w:p>
        </w:tc>
        <w:tc>
          <w:tcPr>
            <w:tcW w:w="425" w:type="dxa"/>
            <w:vAlign w:val="center"/>
          </w:tcPr>
          <w:p w14:paraId="0156724B" w14:textId="77777777" w:rsidR="00D3062E" w:rsidRPr="00D3062E" w:rsidRDefault="00D3062E" w:rsidP="003C3912">
            <w:pPr>
              <w:pStyle w:val="TAC"/>
            </w:pPr>
            <w:r w:rsidRPr="00D3062E">
              <w:t>C</w:t>
            </w:r>
          </w:p>
        </w:tc>
        <w:tc>
          <w:tcPr>
            <w:tcW w:w="1134" w:type="dxa"/>
            <w:vAlign w:val="center"/>
          </w:tcPr>
          <w:p w14:paraId="6C6B46CA" w14:textId="77777777" w:rsidR="00D3062E" w:rsidRPr="00D3062E" w:rsidRDefault="00D3062E" w:rsidP="003C3912">
            <w:pPr>
              <w:pStyle w:val="TAC"/>
            </w:pPr>
            <w:r w:rsidRPr="00D3062E">
              <w:t>0..1</w:t>
            </w:r>
          </w:p>
        </w:tc>
        <w:tc>
          <w:tcPr>
            <w:tcW w:w="3686" w:type="dxa"/>
            <w:vAlign w:val="center"/>
          </w:tcPr>
          <w:p w14:paraId="6A879F47" w14:textId="77777777" w:rsidR="00D3062E" w:rsidRPr="00D3062E" w:rsidRDefault="00D3062E" w:rsidP="003C3912">
            <w:pPr>
              <w:pStyle w:val="TAL"/>
            </w:pPr>
            <w:r w:rsidRPr="00D3062E">
              <w:t>Contains the list of supported features among the ones defined in clause 6.14.8.</w:t>
            </w:r>
          </w:p>
          <w:p w14:paraId="6FF661BF" w14:textId="77777777" w:rsidR="00D3062E" w:rsidRPr="00D3062E" w:rsidRDefault="00D3062E" w:rsidP="003C3912">
            <w:pPr>
              <w:pStyle w:val="TAL"/>
            </w:pPr>
          </w:p>
          <w:p w14:paraId="5A10DF5C"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7" w:type="dxa"/>
            <w:vAlign w:val="center"/>
          </w:tcPr>
          <w:p w14:paraId="5455B9BE" w14:textId="77777777" w:rsidR="00D3062E" w:rsidRPr="00D3062E" w:rsidRDefault="00D3062E" w:rsidP="003C3912">
            <w:pPr>
              <w:pStyle w:val="TAL"/>
              <w:rPr>
                <w:rFonts w:cs="Arial"/>
                <w:szCs w:val="18"/>
              </w:rPr>
            </w:pPr>
          </w:p>
        </w:tc>
      </w:tr>
    </w:tbl>
    <w:p w14:paraId="23541A0E" w14:textId="77777777" w:rsidR="00D3062E" w:rsidRPr="00D3062E" w:rsidRDefault="00D3062E" w:rsidP="00D3062E">
      <w:pPr>
        <w:rPr>
          <w:lang w:val="en-US"/>
        </w:rPr>
      </w:pPr>
    </w:p>
    <w:p w14:paraId="64ACB4E8" w14:textId="77777777" w:rsidR="00D3062E" w:rsidRPr="00D3062E" w:rsidRDefault="00D3062E" w:rsidP="00D3062E">
      <w:pPr>
        <w:pStyle w:val="51"/>
      </w:pPr>
      <w:bookmarkStart w:id="4291" w:name="_Toc157435073"/>
      <w:bookmarkStart w:id="4292" w:name="_Toc157436788"/>
      <w:bookmarkStart w:id="4293" w:name="_Toc157440628"/>
      <w:bookmarkStart w:id="4294" w:name="_Toc160650370"/>
      <w:bookmarkStart w:id="4295" w:name="_Toc160652245"/>
      <w:bookmarkEnd w:id="4273"/>
      <w:bookmarkEnd w:id="4274"/>
      <w:bookmarkEnd w:id="4275"/>
      <w:r w:rsidRPr="00D3062E">
        <w:lastRenderedPageBreak/>
        <w:t>6.14.6.2.3</w:t>
      </w:r>
      <w:r w:rsidRPr="00D3062E">
        <w:tab/>
        <w:t>Type: F</w:t>
      </w:r>
      <w:r w:rsidRPr="00D3062E">
        <w:rPr>
          <w:rFonts w:hint="eastAsia"/>
          <w:lang w:eastAsia="zh-CN"/>
        </w:rPr>
        <w:t>au</w:t>
      </w:r>
      <w:r w:rsidRPr="00D3062E">
        <w:rPr>
          <w:lang w:eastAsia="zh-CN"/>
        </w:rPr>
        <w:t>lt</w:t>
      </w:r>
      <w:r w:rsidRPr="00D3062E">
        <w:t>DiagSubscPatch</w:t>
      </w:r>
      <w:bookmarkEnd w:id="4294"/>
      <w:bookmarkEnd w:id="4295"/>
    </w:p>
    <w:p w14:paraId="50A51813" w14:textId="77777777" w:rsidR="00D3062E" w:rsidRPr="00D3062E" w:rsidRDefault="00D3062E" w:rsidP="00D3062E">
      <w:pPr>
        <w:pStyle w:val="TH"/>
      </w:pPr>
      <w:r w:rsidRPr="00D3062E">
        <w:rPr>
          <w:noProof/>
        </w:rPr>
        <w:t>Table </w:t>
      </w:r>
      <w:r w:rsidRPr="00D3062E">
        <w:t xml:space="preserve">6.14.6.2.3-1: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91D56B" w14:textId="77777777" w:rsidTr="003C3912">
        <w:trPr>
          <w:jc w:val="center"/>
        </w:trPr>
        <w:tc>
          <w:tcPr>
            <w:tcW w:w="1555" w:type="dxa"/>
            <w:shd w:val="clear" w:color="auto" w:fill="C0C0C0"/>
            <w:vAlign w:val="center"/>
            <w:hideMark/>
          </w:tcPr>
          <w:p w14:paraId="68996B0A"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0AC4C2D" w14:textId="77777777" w:rsidR="00D3062E" w:rsidRPr="00D3062E" w:rsidRDefault="00D3062E" w:rsidP="003C3912">
            <w:pPr>
              <w:pStyle w:val="TAH"/>
            </w:pPr>
            <w:r w:rsidRPr="00D3062E">
              <w:t>Data type</w:t>
            </w:r>
          </w:p>
        </w:tc>
        <w:tc>
          <w:tcPr>
            <w:tcW w:w="425" w:type="dxa"/>
            <w:shd w:val="clear" w:color="auto" w:fill="C0C0C0"/>
            <w:vAlign w:val="center"/>
            <w:hideMark/>
          </w:tcPr>
          <w:p w14:paraId="4CF3499E" w14:textId="77777777" w:rsidR="00D3062E" w:rsidRPr="00D3062E" w:rsidRDefault="00D3062E" w:rsidP="003C3912">
            <w:pPr>
              <w:pStyle w:val="TAH"/>
            </w:pPr>
            <w:r w:rsidRPr="00D3062E">
              <w:t>P</w:t>
            </w:r>
          </w:p>
        </w:tc>
        <w:tc>
          <w:tcPr>
            <w:tcW w:w="1134" w:type="dxa"/>
            <w:shd w:val="clear" w:color="auto" w:fill="C0C0C0"/>
            <w:vAlign w:val="center"/>
          </w:tcPr>
          <w:p w14:paraId="2C5C0220" w14:textId="77777777" w:rsidR="00D3062E" w:rsidRPr="00D3062E" w:rsidRDefault="00D3062E" w:rsidP="003C3912">
            <w:pPr>
              <w:pStyle w:val="TAH"/>
            </w:pPr>
            <w:r w:rsidRPr="00D3062E">
              <w:t>Cardinality</w:t>
            </w:r>
          </w:p>
        </w:tc>
        <w:tc>
          <w:tcPr>
            <w:tcW w:w="3686" w:type="dxa"/>
            <w:shd w:val="clear" w:color="auto" w:fill="C0C0C0"/>
            <w:vAlign w:val="center"/>
            <w:hideMark/>
          </w:tcPr>
          <w:p w14:paraId="60CA434A"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A845A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1264707" w14:textId="77777777" w:rsidTr="003C3912">
        <w:trPr>
          <w:jc w:val="center"/>
        </w:trPr>
        <w:tc>
          <w:tcPr>
            <w:tcW w:w="1555" w:type="dxa"/>
            <w:vAlign w:val="center"/>
          </w:tcPr>
          <w:p w14:paraId="3FB544AF" w14:textId="77777777" w:rsidR="00D3062E" w:rsidRPr="00D3062E" w:rsidRDefault="00D3062E" w:rsidP="003C3912">
            <w:pPr>
              <w:pStyle w:val="TAL"/>
            </w:pPr>
            <w:r w:rsidRPr="00D3062E">
              <w:t>notifUri</w:t>
            </w:r>
          </w:p>
        </w:tc>
        <w:tc>
          <w:tcPr>
            <w:tcW w:w="1417" w:type="dxa"/>
            <w:vAlign w:val="center"/>
          </w:tcPr>
          <w:p w14:paraId="2818CD1C" w14:textId="77777777" w:rsidR="00D3062E" w:rsidRPr="00D3062E" w:rsidRDefault="00D3062E" w:rsidP="003C3912">
            <w:pPr>
              <w:pStyle w:val="TAL"/>
            </w:pPr>
            <w:r w:rsidRPr="00D3062E">
              <w:t>Uri</w:t>
            </w:r>
          </w:p>
        </w:tc>
        <w:tc>
          <w:tcPr>
            <w:tcW w:w="425" w:type="dxa"/>
            <w:vAlign w:val="center"/>
          </w:tcPr>
          <w:p w14:paraId="5A817559" w14:textId="77777777" w:rsidR="00D3062E" w:rsidRPr="00D3062E" w:rsidRDefault="00D3062E" w:rsidP="003C3912">
            <w:pPr>
              <w:pStyle w:val="TAC"/>
            </w:pPr>
            <w:r w:rsidRPr="00D3062E">
              <w:t>O</w:t>
            </w:r>
          </w:p>
        </w:tc>
        <w:tc>
          <w:tcPr>
            <w:tcW w:w="1134" w:type="dxa"/>
            <w:vAlign w:val="center"/>
          </w:tcPr>
          <w:p w14:paraId="337FD0CB" w14:textId="77777777" w:rsidR="00D3062E" w:rsidRPr="00D3062E" w:rsidRDefault="00D3062E" w:rsidP="003C3912">
            <w:pPr>
              <w:pStyle w:val="TAC"/>
            </w:pPr>
            <w:r w:rsidRPr="00D3062E">
              <w:t>0..1</w:t>
            </w:r>
          </w:p>
        </w:tc>
        <w:tc>
          <w:tcPr>
            <w:tcW w:w="3686" w:type="dxa"/>
            <w:vAlign w:val="center"/>
          </w:tcPr>
          <w:p w14:paraId="4979C015" w14:textId="77777777" w:rsidR="00D3062E" w:rsidRPr="00D3062E" w:rsidRDefault="00D3062E" w:rsidP="003C3912">
            <w:pPr>
              <w:pStyle w:val="TAL"/>
            </w:pPr>
            <w:r w:rsidRPr="00D3062E">
              <w:t>Contains the updated URI via which notifications shall be delivered.</w:t>
            </w:r>
          </w:p>
        </w:tc>
        <w:tc>
          <w:tcPr>
            <w:tcW w:w="1307" w:type="dxa"/>
            <w:vAlign w:val="center"/>
          </w:tcPr>
          <w:p w14:paraId="5ECAB247" w14:textId="77777777" w:rsidR="00D3062E" w:rsidRPr="00D3062E" w:rsidRDefault="00D3062E" w:rsidP="003C3912">
            <w:pPr>
              <w:pStyle w:val="TAL"/>
              <w:rPr>
                <w:rFonts w:cs="Arial"/>
                <w:szCs w:val="18"/>
              </w:rPr>
            </w:pPr>
          </w:p>
        </w:tc>
      </w:tr>
      <w:tr w:rsidR="00D3062E" w:rsidRPr="00D3062E" w14:paraId="52814641" w14:textId="77777777" w:rsidTr="003C3912">
        <w:trPr>
          <w:jc w:val="center"/>
        </w:trPr>
        <w:tc>
          <w:tcPr>
            <w:tcW w:w="1555" w:type="dxa"/>
            <w:vAlign w:val="center"/>
          </w:tcPr>
          <w:p w14:paraId="547FAD56" w14:textId="77777777" w:rsidR="00D3062E" w:rsidRPr="00D3062E" w:rsidRDefault="00D3062E" w:rsidP="003C3912">
            <w:pPr>
              <w:pStyle w:val="TAL"/>
            </w:pPr>
            <w:r w:rsidRPr="00D3062E">
              <w:t>valUeIds</w:t>
            </w:r>
          </w:p>
        </w:tc>
        <w:tc>
          <w:tcPr>
            <w:tcW w:w="1417" w:type="dxa"/>
            <w:vAlign w:val="center"/>
          </w:tcPr>
          <w:p w14:paraId="41299542" w14:textId="77777777" w:rsidR="00D3062E" w:rsidRPr="00D3062E" w:rsidRDefault="00D3062E" w:rsidP="003C3912">
            <w:pPr>
              <w:pStyle w:val="TAL"/>
            </w:pPr>
            <w:r w:rsidRPr="00D3062E">
              <w:t>array(string)</w:t>
            </w:r>
          </w:p>
        </w:tc>
        <w:tc>
          <w:tcPr>
            <w:tcW w:w="425" w:type="dxa"/>
            <w:vAlign w:val="center"/>
          </w:tcPr>
          <w:p w14:paraId="734FD6B8" w14:textId="77777777" w:rsidR="00D3062E" w:rsidRPr="00D3062E" w:rsidRDefault="00D3062E" w:rsidP="003C3912">
            <w:pPr>
              <w:pStyle w:val="TAC"/>
            </w:pPr>
            <w:r w:rsidRPr="00D3062E">
              <w:t>O</w:t>
            </w:r>
          </w:p>
        </w:tc>
        <w:tc>
          <w:tcPr>
            <w:tcW w:w="1134" w:type="dxa"/>
            <w:vAlign w:val="center"/>
          </w:tcPr>
          <w:p w14:paraId="58ED5790" w14:textId="77777777" w:rsidR="00D3062E" w:rsidRPr="00D3062E" w:rsidRDefault="00D3062E" w:rsidP="003C3912">
            <w:pPr>
              <w:pStyle w:val="TAC"/>
            </w:pPr>
            <w:r w:rsidRPr="00D3062E">
              <w:t>1..N</w:t>
            </w:r>
          </w:p>
        </w:tc>
        <w:tc>
          <w:tcPr>
            <w:tcW w:w="3686" w:type="dxa"/>
            <w:vAlign w:val="center"/>
          </w:tcPr>
          <w:p w14:paraId="24451FEF" w14:textId="77777777" w:rsidR="00D3062E" w:rsidRPr="00D3062E" w:rsidRDefault="00D3062E" w:rsidP="003C3912">
            <w:pPr>
              <w:pStyle w:val="TAL"/>
            </w:pPr>
            <w:r w:rsidRPr="00D3062E">
              <w:t>Contains the updated list of the identifier(s) of the VAL UE(s)</w:t>
            </w:r>
            <w:r w:rsidRPr="00D3062E">
              <w:rPr>
                <w:kern w:val="2"/>
              </w:rPr>
              <w:t xml:space="preserve"> to which the subscription is related</w:t>
            </w:r>
            <w:r w:rsidRPr="00D3062E">
              <w:t>.</w:t>
            </w:r>
          </w:p>
        </w:tc>
        <w:tc>
          <w:tcPr>
            <w:tcW w:w="1307" w:type="dxa"/>
            <w:vAlign w:val="center"/>
          </w:tcPr>
          <w:p w14:paraId="0AE6C787" w14:textId="77777777" w:rsidR="00D3062E" w:rsidRPr="00D3062E" w:rsidRDefault="00D3062E" w:rsidP="003C3912">
            <w:pPr>
              <w:pStyle w:val="TAL"/>
              <w:rPr>
                <w:rFonts w:cs="Arial"/>
                <w:szCs w:val="18"/>
              </w:rPr>
            </w:pPr>
          </w:p>
        </w:tc>
      </w:tr>
      <w:tr w:rsidR="00D3062E" w:rsidRPr="00D3062E" w14:paraId="053BE9D3" w14:textId="77777777" w:rsidTr="003C3912">
        <w:trPr>
          <w:jc w:val="center"/>
        </w:trPr>
        <w:tc>
          <w:tcPr>
            <w:tcW w:w="1555" w:type="dxa"/>
            <w:vAlign w:val="center"/>
          </w:tcPr>
          <w:p w14:paraId="21C5C2B4" w14:textId="77777777" w:rsidR="00D3062E" w:rsidRPr="00D3062E" w:rsidRDefault="00D3062E" w:rsidP="003C3912">
            <w:pPr>
              <w:pStyle w:val="TAL"/>
            </w:pPr>
            <w:r w:rsidRPr="00D3062E">
              <w:t>netSliceIds</w:t>
            </w:r>
          </w:p>
        </w:tc>
        <w:tc>
          <w:tcPr>
            <w:tcW w:w="1417" w:type="dxa"/>
            <w:vAlign w:val="center"/>
          </w:tcPr>
          <w:p w14:paraId="3ACB2B70" w14:textId="77777777" w:rsidR="00D3062E" w:rsidRPr="00D3062E" w:rsidRDefault="00D3062E" w:rsidP="003C3912">
            <w:pPr>
              <w:pStyle w:val="TAL"/>
            </w:pPr>
            <w:r w:rsidRPr="00D3062E">
              <w:t>array(NetSliceId)</w:t>
            </w:r>
          </w:p>
        </w:tc>
        <w:tc>
          <w:tcPr>
            <w:tcW w:w="425" w:type="dxa"/>
            <w:vAlign w:val="center"/>
          </w:tcPr>
          <w:p w14:paraId="1F4E3C6F" w14:textId="77777777" w:rsidR="00D3062E" w:rsidRPr="00D3062E" w:rsidRDefault="00D3062E" w:rsidP="003C3912">
            <w:pPr>
              <w:pStyle w:val="TAC"/>
            </w:pPr>
            <w:r w:rsidRPr="00D3062E">
              <w:t>O</w:t>
            </w:r>
          </w:p>
        </w:tc>
        <w:tc>
          <w:tcPr>
            <w:tcW w:w="1134" w:type="dxa"/>
            <w:vAlign w:val="center"/>
          </w:tcPr>
          <w:p w14:paraId="17713283" w14:textId="77777777" w:rsidR="00D3062E" w:rsidRPr="00D3062E" w:rsidRDefault="00D3062E" w:rsidP="003C3912">
            <w:pPr>
              <w:pStyle w:val="TAC"/>
            </w:pPr>
            <w:r w:rsidRPr="00D3062E">
              <w:t>1..N</w:t>
            </w:r>
          </w:p>
        </w:tc>
        <w:tc>
          <w:tcPr>
            <w:tcW w:w="3686" w:type="dxa"/>
            <w:vAlign w:val="center"/>
          </w:tcPr>
          <w:p w14:paraId="6CAB8A4D" w14:textId="77777777" w:rsidR="00D3062E" w:rsidRPr="00D3062E" w:rsidRDefault="00D3062E" w:rsidP="003C3912">
            <w:pPr>
              <w:pStyle w:val="TAL"/>
              <w:rPr>
                <w:rFonts w:cs="Arial"/>
                <w:szCs w:val="18"/>
              </w:rPr>
            </w:pPr>
            <w:r w:rsidRPr="00D3062E">
              <w:t xml:space="preserve">Contains the updated identifier(s) of the network slice </w:t>
            </w:r>
            <w:r w:rsidRPr="00D3062E">
              <w:rPr>
                <w:kern w:val="2"/>
              </w:rPr>
              <w:t>to be monitored</w:t>
            </w:r>
            <w:r w:rsidRPr="00D3062E">
              <w:t>.</w:t>
            </w:r>
          </w:p>
        </w:tc>
        <w:tc>
          <w:tcPr>
            <w:tcW w:w="1307" w:type="dxa"/>
            <w:vAlign w:val="center"/>
          </w:tcPr>
          <w:p w14:paraId="0BE5AD74" w14:textId="77777777" w:rsidR="00D3062E" w:rsidRPr="00D3062E" w:rsidRDefault="00D3062E" w:rsidP="003C3912">
            <w:pPr>
              <w:pStyle w:val="TAL"/>
              <w:rPr>
                <w:rFonts w:cs="Arial"/>
                <w:szCs w:val="18"/>
              </w:rPr>
            </w:pPr>
          </w:p>
        </w:tc>
      </w:tr>
    </w:tbl>
    <w:p w14:paraId="6685FD58" w14:textId="77777777" w:rsidR="00D3062E" w:rsidRPr="00D3062E" w:rsidRDefault="00D3062E" w:rsidP="00D3062E">
      <w:pPr>
        <w:rPr>
          <w:lang w:val="en-US"/>
        </w:rPr>
      </w:pPr>
    </w:p>
    <w:p w14:paraId="04BCD2FE" w14:textId="1CC9250E" w:rsidR="00437C11" w:rsidRPr="00D3062E" w:rsidRDefault="00437C11" w:rsidP="00437C11">
      <w:pPr>
        <w:pStyle w:val="51"/>
      </w:pPr>
      <w:bookmarkStart w:id="4296" w:name="_Toc160650371"/>
      <w:bookmarkStart w:id="4297" w:name="_Toc160652246"/>
      <w:r w:rsidRPr="00D3062E">
        <w:t>6.14.6.2.4</w:t>
      </w:r>
      <w:r w:rsidRPr="00D3062E">
        <w:tab/>
        <w:t xml:space="preserve">Type: </w:t>
      </w:r>
      <w:bookmarkEnd w:id="4276"/>
      <w:bookmarkEnd w:id="4277"/>
      <w:bookmarkEnd w:id="4278"/>
      <w:r w:rsidRPr="00D3062E">
        <w:t>F</w:t>
      </w:r>
      <w:r w:rsidRPr="00D3062E">
        <w:rPr>
          <w:rFonts w:hint="eastAsia"/>
          <w:lang w:eastAsia="zh-CN"/>
        </w:rPr>
        <w:t>au</w:t>
      </w:r>
      <w:r w:rsidRPr="00D3062E">
        <w:rPr>
          <w:lang w:eastAsia="zh-CN"/>
        </w:rPr>
        <w:t>lt</w:t>
      </w:r>
      <w:r w:rsidRPr="00D3062E">
        <w:t>DiagNotif</w:t>
      </w:r>
      <w:bookmarkEnd w:id="4291"/>
      <w:bookmarkEnd w:id="4292"/>
      <w:bookmarkEnd w:id="4293"/>
      <w:bookmarkEnd w:id="4296"/>
      <w:bookmarkEnd w:id="4297"/>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4298" w:name="_Toc157435074"/>
      <w:bookmarkStart w:id="4299" w:name="_Toc157436789"/>
      <w:bookmarkStart w:id="4300" w:name="_Toc157440629"/>
      <w:bookmarkStart w:id="4301" w:name="_Toc160650372"/>
      <w:bookmarkStart w:id="4302" w:name="_Toc160652247"/>
      <w:r w:rsidRPr="00D3062E">
        <w:t>6.14.6.2.5</w:t>
      </w:r>
      <w:r w:rsidRPr="00D3062E">
        <w:tab/>
        <w:t>Type: FaultReportInfo</w:t>
      </w:r>
      <w:bookmarkEnd w:id="4298"/>
      <w:bookmarkEnd w:id="4299"/>
      <w:bookmarkEnd w:id="4300"/>
      <w:bookmarkEnd w:id="4301"/>
      <w:bookmarkEnd w:id="4302"/>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4303" w:name="_Toc157435075"/>
      <w:bookmarkStart w:id="4304" w:name="_Toc157436790"/>
      <w:bookmarkStart w:id="4305" w:name="_Toc157440630"/>
      <w:bookmarkStart w:id="4306" w:name="_Toc160650373"/>
      <w:bookmarkStart w:id="4307" w:name="_Toc160652248"/>
      <w:r w:rsidRPr="00D3062E">
        <w:t>6.14.6.2.6</w:t>
      </w:r>
      <w:r w:rsidRPr="00D3062E">
        <w:tab/>
        <w:t>Type: CorrelatedAlarm</w:t>
      </w:r>
      <w:bookmarkEnd w:id="4303"/>
      <w:bookmarkEnd w:id="4304"/>
      <w:bookmarkEnd w:id="4305"/>
      <w:bookmarkEnd w:id="4306"/>
      <w:bookmarkEnd w:id="4307"/>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Pr="00D3062E" w:rsidRDefault="00437C11" w:rsidP="00437C11"/>
    <w:p w14:paraId="1C228FBC" w14:textId="5CA7AEEE" w:rsidR="00437C11" w:rsidRPr="00D3062E" w:rsidRDefault="00437C11" w:rsidP="00437C11">
      <w:pPr>
        <w:pStyle w:val="41"/>
        <w:rPr>
          <w:lang w:val="en-US"/>
        </w:rPr>
      </w:pPr>
      <w:bookmarkStart w:id="4308" w:name="_Toc157435076"/>
      <w:bookmarkStart w:id="4309" w:name="_Toc157436791"/>
      <w:bookmarkStart w:id="4310" w:name="_Toc157440631"/>
      <w:bookmarkStart w:id="4311" w:name="_Toc160650374"/>
      <w:bookmarkStart w:id="4312" w:name="_Toc160652249"/>
      <w:r w:rsidRPr="00D3062E">
        <w:t>6.14</w:t>
      </w:r>
      <w:r w:rsidRPr="00D3062E">
        <w:rPr>
          <w:lang w:val="en-US"/>
        </w:rPr>
        <w:t>.6.3</w:t>
      </w:r>
      <w:r w:rsidRPr="00D3062E">
        <w:rPr>
          <w:lang w:val="en-US"/>
        </w:rPr>
        <w:tab/>
        <w:t>Simple data types and enumerations</w:t>
      </w:r>
      <w:bookmarkEnd w:id="4308"/>
      <w:bookmarkEnd w:id="4309"/>
      <w:bookmarkEnd w:id="4310"/>
      <w:bookmarkEnd w:id="4311"/>
      <w:bookmarkEnd w:id="4312"/>
    </w:p>
    <w:p w14:paraId="74F0F28A" w14:textId="25FED620" w:rsidR="00437C11" w:rsidRPr="00D3062E" w:rsidRDefault="00437C11" w:rsidP="00437C11">
      <w:pPr>
        <w:pStyle w:val="51"/>
      </w:pPr>
      <w:bookmarkStart w:id="4313" w:name="_Toc157435077"/>
      <w:bookmarkStart w:id="4314" w:name="_Toc157436792"/>
      <w:bookmarkStart w:id="4315" w:name="_Toc157440632"/>
      <w:bookmarkStart w:id="4316" w:name="_Toc160650375"/>
      <w:bookmarkStart w:id="4317" w:name="_Toc160652250"/>
      <w:r w:rsidRPr="00D3062E">
        <w:t>6.14.6.3.1</w:t>
      </w:r>
      <w:r w:rsidRPr="00D3062E">
        <w:tab/>
        <w:t>Introduction</w:t>
      </w:r>
      <w:bookmarkEnd w:id="4313"/>
      <w:bookmarkEnd w:id="4314"/>
      <w:bookmarkEnd w:id="4315"/>
      <w:bookmarkEnd w:id="4316"/>
      <w:bookmarkEnd w:id="4317"/>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4318" w:name="_Toc157435078"/>
      <w:bookmarkStart w:id="4319" w:name="_Toc157436793"/>
      <w:bookmarkStart w:id="4320" w:name="_Toc157440633"/>
      <w:bookmarkStart w:id="4321" w:name="_Toc160650376"/>
      <w:bookmarkStart w:id="4322" w:name="_Toc160652251"/>
      <w:r w:rsidRPr="00D3062E">
        <w:lastRenderedPageBreak/>
        <w:t>6.14.6.3.2</w:t>
      </w:r>
      <w:r w:rsidRPr="00D3062E">
        <w:tab/>
        <w:t>Simple data types</w:t>
      </w:r>
      <w:bookmarkEnd w:id="4318"/>
      <w:bookmarkEnd w:id="4319"/>
      <w:bookmarkEnd w:id="4320"/>
      <w:bookmarkEnd w:id="4321"/>
      <w:bookmarkEnd w:id="4322"/>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437C11">
      <w:pPr>
        <w:keepNext/>
        <w:keepLines/>
        <w:spacing w:before="120"/>
        <w:ind w:left="1701" w:hanging="1701"/>
        <w:outlineLvl w:val="4"/>
        <w:rPr>
          <w:rFonts w:ascii="Arial" w:hAnsi="Arial"/>
          <w:sz w:val="22"/>
        </w:rPr>
      </w:pPr>
      <w:bookmarkStart w:id="4323" w:name="_Toc144024185"/>
      <w:bookmarkStart w:id="4324" w:name="_Toc148176898"/>
      <w:bookmarkStart w:id="4325" w:name="_Toc151379277"/>
      <w:bookmarkStart w:id="4326" w:name="_Toc151445458"/>
      <w:bookmarkStart w:id="4327" w:name="_Toc151536616"/>
      <w:r w:rsidRPr="00D3062E">
        <w:rPr>
          <w:rFonts w:ascii="Arial" w:hAnsi="Arial"/>
          <w:noProof/>
          <w:sz w:val="22"/>
          <w:lang w:eastAsia="zh-CN"/>
        </w:rPr>
        <w:t>6.14</w:t>
      </w:r>
      <w:r w:rsidRPr="00D3062E">
        <w:rPr>
          <w:rFonts w:ascii="Arial" w:hAnsi="Arial"/>
          <w:sz w:val="22"/>
        </w:rPr>
        <w:t>.6.3.3</w:t>
      </w:r>
      <w:r w:rsidRPr="00D3062E">
        <w:rPr>
          <w:rFonts w:ascii="Arial" w:hAnsi="Arial"/>
          <w:sz w:val="22"/>
        </w:rPr>
        <w:tab/>
        <w:t xml:space="preserve">Enumeration: </w:t>
      </w:r>
      <w:bookmarkEnd w:id="4323"/>
      <w:bookmarkEnd w:id="4324"/>
      <w:bookmarkEnd w:id="4325"/>
      <w:bookmarkEnd w:id="4326"/>
      <w:bookmarkEnd w:id="4327"/>
      <w:r w:rsidRPr="00D3062E">
        <w:rPr>
          <w:rFonts w:ascii="Arial" w:hAnsi="Arial"/>
          <w:sz w:val="22"/>
        </w:rPr>
        <w:t>AlarmType</w:t>
      </w:r>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437C11">
      <w:pPr>
        <w:keepNext/>
        <w:keepLines/>
        <w:spacing w:before="60"/>
        <w:jc w:val="center"/>
        <w:rPr>
          <w:rFonts w:ascii="Arial" w:hAnsi="Arial"/>
          <w:b/>
        </w:rPr>
      </w:pPr>
      <w:r w:rsidRPr="00D3062E">
        <w:rPr>
          <w:rFonts w:ascii="Arial" w:hAnsi="Arial"/>
          <w:b/>
        </w:rPr>
        <w:t>Table </w:t>
      </w:r>
      <w:r w:rsidRPr="00D3062E">
        <w:rPr>
          <w:rFonts w:ascii="Arial" w:hAnsi="Arial"/>
          <w:b/>
          <w:noProof/>
          <w:lang w:eastAsia="zh-CN"/>
        </w:rPr>
        <w:t>6.14</w:t>
      </w:r>
      <w:r w:rsidRPr="00D3062E">
        <w:rPr>
          <w:rFonts w:ascii="Arial" w:hAnsi="Arial"/>
          <w:b/>
        </w:rPr>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Description</w:t>
            </w:r>
          </w:p>
        </w:tc>
        <w:tc>
          <w:tcPr>
            <w:tcW w:w="847" w:type="pct"/>
            <w:shd w:val="clear" w:color="auto" w:fill="C0C0C0"/>
            <w:vAlign w:val="center"/>
          </w:tcPr>
          <w:p w14:paraId="567E20BB"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A66268">
            <w:pPr>
              <w:keepNext/>
              <w:keepLines/>
              <w:spacing w:after="0"/>
              <w:rPr>
                <w:rFonts w:ascii="Arial" w:hAnsi="Arial"/>
                <w:sz w:val="18"/>
              </w:rPr>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An alarm associated with a software or processing fault.</w:t>
            </w:r>
          </w:p>
        </w:tc>
        <w:tc>
          <w:tcPr>
            <w:tcW w:w="847" w:type="pct"/>
            <w:vAlign w:val="center"/>
          </w:tcPr>
          <w:p w14:paraId="0D93C5AD" w14:textId="77777777" w:rsidR="00437C11" w:rsidRPr="00D3062E" w:rsidRDefault="00437C11" w:rsidP="00A66268">
            <w:pPr>
              <w:keepNext/>
              <w:keepLines/>
              <w:spacing w:after="0"/>
              <w:rPr>
                <w:rFonts w:ascii="Arial" w:hAnsi="Arial"/>
                <w:sz w:val="18"/>
              </w:rPr>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A66268">
            <w:pPr>
              <w:keepNext/>
              <w:keepLines/>
              <w:spacing w:after="0"/>
              <w:rPr>
                <w:rFonts w:ascii="Arial" w:hAnsi="Arial"/>
                <w:sz w:val="18"/>
              </w:rPr>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A66268">
            <w:pPr>
              <w:pStyle w:val="TAL"/>
              <w:rPr>
                <w:rFonts w:cs="Arial"/>
                <w:szCs w:val="18"/>
                <w:lang w:eastAsia="de-DE"/>
              </w:rPr>
            </w:pPr>
            <w:r w:rsidRPr="00D3062E">
              <w:rPr>
                <w:rFonts w:cs="Arial"/>
                <w:szCs w:val="18"/>
                <w:lang w:eastAsia="de-DE"/>
              </w:rPr>
              <w:t>An alarm associated with a degradation in the</w:t>
            </w:r>
          </w:p>
          <w:p w14:paraId="6DDAFEA6" w14:textId="77777777" w:rsidR="00437C11" w:rsidRPr="00D3062E" w:rsidRDefault="00437C11" w:rsidP="00A66268">
            <w:pPr>
              <w:keepNext/>
              <w:keepLines/>
              <w:spacing w:after="0"/>
              <w:rPr>
                <w:rFonts w:ascii="Arial" w:hAnsi="Arial" w:cs="Arial"/>
                <w:sz w:val="18"/>
                <w:szCs w:val="18"/>
                <w:lang w:eastAsia="zh-CN"/>
              </w:rPr>
            </w:pPr>
            <w:r w:rsidRPr="00D3062E">
              <w:rPr>
                <w:rFonts w:ascii="Arial" w:hAnsi="Arial" w:cs="Arial"/>
                <w:sz w:val="18"/>
                <w:szCs w:val="18"/>
                <w:lang w:eastAsia="de-DE"/>
              </w:rPr>
              <w:t>quality of a service</w:t>
            </w:r>
            <w:r w:rsidRPr="00D3062E">
              <w:rPr>
                <w:rFonts w:ascii="Arial" w:hAnsi="Arial" w:cs="Arial" w:hint="eastAsia"/>
                <w:sz w:val="18"/>
                <w:szCs w:val="18"/>
                <w:lang w:eastAsia="zh-CN"/>
              </w:rPr>
              <w:t>.</w:t>
            </w:r>
          </w:p>
        </w:tc>
        <w:tc>
          <w:tcPr>
            <w:tcW w:w="847" w:type="pct"/>
            <w:vAlign w:val="center"/>
          </w:tcPr>
          <w:p w14:paraId="056817E6" w14:textId="77777777" w:rsidR="00437C11" w:rsidRPr="00D3062E" w:rsidRDefault="00437C11" w:rsidP="00A66268">
            <w:pPr>
              <w:keepNext/>
              <w:keepLines/>
              <w:spacing w:after="0"/>
              <w:rPr>
                <w:rFonts w:ascii="Arial" w:hAnsi="Arial"/>
                <w:sz w:val="18"/>
              </w:rPr>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An alarm associated with an equipment fault.</w:t>
            </w:r>
          </w:p>
        </w:tc>
        <w:tc>
          <w:tcPr>
            <w:tcW w:w="847" w:type="pct"/>
            <w:vAlign w:val="center"/>
          </w:tcPr>
          <w:p w14:paraId="2695FFE1" w14:textId="77777777" w:rsidR="00437C11" w:rsidRPr="00D3062E" w:rsidRDefault="00437C11" w:rsidP="00A66268">
            <w:pPr>
              <w:keepNext/>
              <w:keepLines/>
              <w:spacing w:after="0"/>
              <w:rPr>
                <w:rFonts w:ascii="Arial" w:hAnsi="Arial"/>
                <w:sz w:val="18"/>
              </w:rPr>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A66268">
            <w:pPr>
              <w:keepNext/>
              <w:keepLines/>
              <w:spacing w:after="0"/>
              <w:rPr>
                <w:rFonts w:ascii="Arial" w:hAnsi="Arial"/>
                <w:sz w:val="18"/>
              </w:rPr>
            </w:pPr>
          </w:p>
        </w:tc>
      </w:tr>
    </w:tbl>
    <w:p w14:paraId="5FFBAFF5" w14:textId="77777777" w:rsidR="00437C11" w:rsidRPr="00D3062E" w:rsidRDefault="00437C11" w:rsidP="00437C11">
      <w:pPr>
        <w:rPr>
          <w:lang w:val="en-US"/>
        </w:rPr>
      </w:pPr>
    </w:p>
    <w:p w14:paraId="559A3945" w14:textId="77777777" w:rsidR="00437C11" w:rsidRPr="00D3062E" w:rsidRDefault="00437C11" w:rsidP="00437C11">
      <w:pPr>
        <w:keepNext/>
        <w:keepLines/>
        <w:spacing w:before="120"/>
        <w:ind w:left="1701" w:hanging="1701"/>
        <w:outlineLvl w:val="4"/>
        <w:rPr>
          <w:rFonts w:ascii="Arial" w:hAnsi="Arial"/>
          <w:sz w:val="22"/>
        </w:rPr>
      </w:pPr>
      <w:r w:rsidRPr="00D3062E">
        <w:rPr>
          <w:rFonts w:ascii="Arial" w:hAnsi="Arial"/>
          <w:noProof/>
          <w:sz w:val="22"/>
          <w:lang w:eastAsia="zh-CN"/>
        </w:rPr>
        <w:t>6.14</w:t>
      </w:r>
      <w:r w:rsidRPr="00D3062E">
        <w:rPr>
          <w:rFonts w:ascii="Arial" w:hAnsi="Arial"/>
          <w:sz w:val="22"/>
        </w:rPr>
        <w:t>.6.3.4</w:t>
      </w:r>
      <w:r w:rsidRPr="00D3062E">
        <w:rPr>
          <w:rFonts w:ascii="Arial" w:hAnsi="Arial"/>
          <w:sz w:val="22"/>
        </w:rPr>
        <w:tab/>
        <w:t>Enumeration: Priority</w:t>
      </w:r>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437C11">
      <w:pPr>
        <w:keepNext/>
        <w:keepLines/>
        <w:spacing w:before="60"/>
        <w:jc w:val="center"/>
        <w:rPr>
          <w:rFonts w:ascii="Arial" w:hAnsi="Arial"/>
          <w:b/>
        </w:rPr>
      </w:pPr>
      <w:r w:rsidRPr="00D3062E">
        <w:rPr>
          <w:rFonts w:ascii="Arial" w:hAnsi="Arial"/>
          <w:b/>
        </w:rPr>
        <w:t>Table </w:t>
      </w:r>
      <w:r w:rsidRPr="00D3062E">
        <w:rPr>
          <w:rFonts w:ascii="Arial" w:hAnsi="Arial"/>
          <w:b/>
          <w:noProof/>
          <w:lang w:eastAsia="zh-CN"/>
        </w:rPr>
        <w:t>6.14</w:t>
      </w:r>
      <w:r w:rsidRPr="00D3062E">
        <w:rPr>
          <w:rFonts w:ascii="Arial" w:hAnsi="Arial"/>
          <w:b/>
        </w:rPr>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Description</w:t>
            </w:r>
          </w:p>
        </w:tc>
        <w:tc>
          <w:tcPr>
            <w:tcW w:w="847" w:type="pct"/>
            <w:shd w:val="clear" w:color="auto" w:fill="C0C0C0"/>
            <w:vAlign w:val="center"/>
          </w:tcPr>
          <w:p w14:paraId="66708EAD"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sz w:val="18"/>
              </w:rPr>
              <w:t>Indicates the prioritization of the fault is "critical".</w:t>
            </w:r>
          </w:p>
        </w:tc>
        <w:tc>
          <w:tcPr>
            <w:tcW w:w="847" w:type="pct"/>
            <w:vAlign w:val="center"/>
          </w:tcPr>
          <w:p w14:paraId="09A13C92" w14:textId="77777777" w:rsidR="00437C11" w:rsidRPr="00D3062E" w:rsidRDefault="00437C11" w:rsidP="00A66268">
            <w:pPr>
              <w:keepNext/>
              <w:keepLines/>
              <w:spacing w:after="0"/>
              <w:rPr>
                <w:rFonts w:ascii="Arial" w:hAnsi="Arial"/>
                <w:sz w:val="18"/>
              </w:rPr>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A66268">
            <w:pPr>
              <w:keepNext/>
              <w:keepLines/>
              <w:spacing w:after="0"/>
              <w:rPr>
                <w:rFonts w:ascii="Arial" w:hAnsi="Arial"/>
                <w:sz w:val="18"/>
              </w:rPr>
            </w:pPr>
            <w:r w:rsidRPr="00D3062E">
              <w:rPr>
                <w:rFonts w:ascii="Arial" w:hAnsi="Arial"/>
                <w:sz w:val="18"/>
              </w:rPr>
              <w:t>MAJOR</w:t>
            </w:r>
          </w:p>
        </w:tc>
        <w:tc>
          <w:tcPr>
            <w:tcW w:w="2637" w:type="pct"/>
            <w:tcMar>
              <w:top w:w="0" w:type="dxa"/>
              <w:left w:w="108" w:type="dxa"/>
              <w:bottom w:w="0" w:type="dxa"/>
              <w:right w:w="108" w:type="dxa"/>
            </w:tcMar>
            <w:vAlign w:val="center"/>
          </w:tcPr>
          <w:p w14:paraId="32861FBA" w14:textId="77777777" w:rsidR="00437C11" w:rsidRPr="00D3062E" w:rsidRDefault="00437C11" w:rsidP="00A66268">
            <w:pPr>
              <w:keepNext/>
              <w:keepLines/>
              <w:spacing w:after="0"/>
              <w:rPr>
                <w:rFonts w:ascii="Arial" w:hAnsi="Arial"/>
                <w:sz w:val="18"/>
              </w:rPr>
            </w:pPr>
            <w:r w:rsidRPr="00D3062E">
              <w:rPr>
                <w:rFonts w:ascii="Arial" w:hAnsi="Arial"/>
                <w:sz w:val="18"/>
              </w:rPr>
              <w:t>Indicates the prioritization of the fault is "major".</w:t>
            </w:r>
          </w:p>
        </w:tc>
        <w:tc>
          <w:tcPr>
            <w:tcW w:w="847" w:type="pct"/>
            <w:vAlign w:val="center"/>
          </w:tcPr>
          <w:p w14:paraId="5E7BFFDB" w14:textId="77777777" w:rsidR="00437C11" w:rsidRPr="00D3062E" w:rsidRDefault="00437C11" w:rsidP="00A66268">
            <w:pPr>
              <w:keepNext/>
              <w:keepLines/>
              <w:spacing w:after="0"/>
              <w:rPr>
                <w:rFonts w:ascii="Arial" w:hAnsi="Arial"/>
                <w:sz w:val="18"/>
              </w:rPr>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A66268">
            <w:pPr>
              <w:keepNext/>
              <w:keepLines/>
              <w:spacing w:after="0"/>
              <w:rPr>
                <w:rFonts w:ascii="Arial" w:hAnsi="Arial"/>
                <w:sz w:val="18"/>
              </w:rPr>
            </w:pPr>
            <w:r w:rsidRPr="00D3062E">
              <w:rPr>
                <w:rFonts w:ascii="Arial" w:hAnsi="Arial"/>
                <w:sz w:val="18"/>
              </w:rPr>
              <w:t>MINOR</w:t>
            </w:r>
          </w:p>
        </w:tc>
        <w:tc>
          <w:tcPr>
            <w:tcW w:w="2637" w:type="pct"/>
            <w:tcMar>
              <w:top w:w="0" w:type="dxa"/>
              <w:left w:w="108" w:type="dxa"/>
              <w:bottom w:w="0" w:type="dxa"/>
              <w:right w:w="108" w:type="dxa"/>
            </w:tcMar>
            <w:vAlign w:val="center"/>
          </w:tcPr>
          <w:p w14:paraId="1A0C9AFB" w14:textId="77777777" w:rsidR="00437C11" w:rsidRPr="00D3062E" w:rsidRDefault="00437C11" w:rsidP="00A66268">
            <w:pPr>
              <w:keepNext/>
              <w:keepLines/>
              <w:spacing w:after="0"/>
              <w:rPr>
                <w:rFonts w:ascii="Arial" w:hAnsi="Arial"/>
                <w:sz w:val="18"/>
              </w:rPr>
            </w:pPr>
            <w:r w:rsidRPr="00D3062E">
              <w:rPr>
                <w:rFonts w:ascii="Arial" w:hAnsi="Arial"/>
                <w:sz w:val="18"/>
              </w:rPr>
              <w:t>Indicates the prioritization of the fault is "minor".</w:t>
            </w:r>
          </w:p>
        </w:tc>
        <w:tc>
          <w:tcPr>
            <w:tcW w:w="847" w:type="pct"/>
            <w:vAlign w:val="center"/>
          </w:tcPr>
          <w:p w14:paraId="70A25264" w14:textId="77777777" w:rsidR="00437C11" w:rsidRPr="00D3062E" w:rsidRDefault="00437C11" w:rsidP="00A66268">
            <w:pPr>
              <w:keepNext/>
              <w:keepLines/>
              <w:spacing w:after="0"/>
              <w:rPr>
                <w:rFonts w:ascii="Arial" w:hAnsi="Arial"/>
                <w:sz w:val="18"/>
              </w:rPr>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A66268">
            <w:pPr>
              <w:keepNext/>
              <w:keepLines/>
              <w:spacing w:after="0"/>
              <w:rPr>
                <w:rFonts w:ascii="Arial" w:hAnsi="Arial"/>
                <w:sz w:val="18"/>
              </w:rPr>
            </w:pPr>
            <w:r w:rsidRPr="00D3062E">
              <w:rPr>
                <w:rFonts w:ascii="Arial" w:hAnsi="Arial"/>
                <w:sz w:val="18"/>
              </w:rPr>
              <w:t>IGNORE</w:t>
            </w:r>
          </w:p>
        </w:tc>
        <w:tc>
          <w:tcPr>
            <w:tcW w:w="2637" w:type="pct"/>
            <w:tcMar>
              <w:top w:w="0" w:type="dxa"/>
              <w:left w:w="108" w:type="dxa"/>
              <w:bottom w:w="0" w:type="dxa"/>
              <w:right w:w="108" w:type="dxa"/>
            </w:tcMar>
            <w:vAlign w:val="center"/>
          </w:tcPr>
          <w:p w14:paraId="5F515B7B" w14:textId="77777777" w:rsidR="00437C11" w:rsidRPr="00D3062E" w:rsidRDefault="00437C11" w:rsidP="00A66268">
            <w:pPr>
              <w:keepNext/>
              <w:keepLines/>
              <w:spacing w:after="0"/>
              <w:rPr>
                <w:rFonts w:ascii="Arial" w:hAnsi="Arial"/>
                <w:sz w:val="18"/>
              </w:rPr>
            </w:pPr>
            <w:r w:rsidRPr="00D3062E">
              <w:rPr>
                <w:rFonts w:ascii="Arial" w:hAnsi="Arial"/>
                <w:sz w:val="18"/>
              </w:rPr>
              <w:t>Indicates the prioritization of the fault is "ignore".</w:t>
            </w:r>
          </w:p>
        </w:tc>
        <w:tc>
          <w:tcPr>
            <w:tcW w:w="847" w:type="pct"/>
            <w:vAlign w:val="center"/>
          </w:tcPr>
          <w:p w14:paraId="4F2F6529" w14:textId="77777777" w:rsidR="00437C11" w:rsidRPr="00D3062E" w:rsidRDefault="00437C11" w:rsidP="00A66268">
            <w:pPr>
              <w:keepNext/>
              <w:keepLines/>
              <w:spacing w:after="0"/>
              <w:rPr>
                <w:rFonts w:ascii="Arial" w:hAnsi="Arial"/>
                <w:sz w:val="18"/>
              </w:rPr>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4328" w:name="_Toc148176996"/>
      <w:bookmarkStart w:id="4329" w:name="_Toc148359046"/>
      <w:bookmarkStart w:id="4330" w:name="_Toc157435079"/>
      <w:bookmarkStart w:id="4331" w:name="_Toc157436794"/>
      <w:bookmarkStart w:id="4332" w:name="_Toc157440634"/>
      <w:bookmarkStart w:id="4333" w:name="_Toc160650377"/>
      <w:bookmarkStart w:id="4334" w:name="_Toc160652252"/>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328"/>
      <w:bookmarkEnd w:id="4329"/>
      <w:bookmarkEnd w:id="4330"/>
      <w:bookmarkEnd w:id="4331"/>
      <w:bookmarkEnd w:id="4332"/>
      <w:bookmarkEnd w:id="4333"/>
      <w:bookmarkEnd w:id="4334"/>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4335" w:name="_Toc157435080"/>
      <w:bookmarkStart w:id="4336" w:name="_Toc157436795"/>
      <w:bookmarkStart w:id="4337" w:name="_Toc157440635"/>
      <w:bookmarkStart w:id="4338" w:name="_Toc160650378"/>
      <w:bookmarkStart w:id="4339" w:name="_Toc160652253"/>
      <w:r w:rsidRPr="00D3062E">
        <w:t>6.14.6.5</w:t>
      </w:r>
      <w:r w:rsidRPr="00D3062E">
        <w:tab/>
        <w:t>Binary data</w:t>
      </w:r>
      <w:bookmarkEnd w:id="4335"/>
      <w:bookmarkEnd w:id="4336"/>
      <w:bookmarkEnd w:id="4337"/>
      <w:bookmarkEnd w:id="4338"/>
      <w:bookmarkEnd w:id="4339"/>
    </w:p>
    <w:p w14:paraId="1FEE1072" w14:textId="349D6AC6" w:rsidR="00437C11" w:rsidRPr="00D3062E" w:rsidRDefault="00437C11" w:rsidP="00437C11">
      <w:pPr>
        <w:pStyle w:val="51"/>
      </w:pPr>
      <w:bookmarkStart w:id="4340" w:name="_Toc157435081"/>
      <w:bookmarkStart w:id="4341" w:name="_Toc157436796"/>
      <w:bookmarkStart w:id="4342" w:name="_Toc157440636"/>
      <w:bookmarkStart w:id="4343" w:name="_Toc160650379"/>
      <w:bookmarkStart w:id="4344" w:name="_Toc160652254"/>
      <w:r w:rsidRPr="00D3062E">
        <w:t>6.14.6.5.1</w:t>
      </w:r>
      <w:r w:rsidRPr="00D3062E">
        <w:tab/>
        <w:t>Binary Data Types</w:t>
      </w:r>
      <w:bookmarkEnd w:id="4340"/>
      <w:bookmarkEnd w:id="4341"/>
      <w:bookmarkEnd w:id="4342"/>
      <w:bookmarkEnd w:id="4343"/>
      <w:bookmarkEnd w:id="4344"/>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4345" w:name="_Toc85734359"/>
      <w:bookmarkStart w:id="4346" w:name="_Toc89431658"/>
      <w:bookmarkStart w:id="4347" w:name="_Toc97042470"/>
      <w:bookmarkStart w:id="4348" w:name="_Toc97045614"/>
      <w:bookmarkStart w:id="4349" w:name="_Toc97155359"/>
      <w:bookmarkStart w:id="4350" w:name="_Toc101521496"/>
      <w:bookmarkStart w:id="4351" w:name="_Toc120537608"/>
      <w:bookmarkStart w:id="4352" w:name="_Toc157435082"/>
      <w:bookmarkStart w:id="4353" w:name="_Toc157436797"/>
      <w:bookmarkStart w:id="4354" w:name="_Toc157440637"/>
      <w:bookmarkStart w:id="4355" w:name="_Toc160650380"/>
      <w:bookmarkStart w:id="4356" w:name="_Toc160652255"/>
      <w:r w:rsidRPr="00D3062E">
        <w:lastRenderedPageBreak/>
        <w:t>6.14.7</w:t>
      </w:r>
      <w:r w:rsidRPr="00D3062E">
        <w:tab/>
        <w:t>Error Handling</w:t>
      </w:r>
      <w:bookmarkEnd w:id="4345"/>
      <w:bookmarkEnd w:id="4346"/>
      <w:bookmarkEnd w:id="4347"/>
      <w:bookmarkEnd w:id="4348"/>
      <w:bookmarkEnd w:id="4349"/>
      <w:bookmarkEnd w:id="4350"/>
      <w:bookmarkEnd w:id="4351"/>
      <w:bookmarkEnd w:id="4352"/>
      <w:bookmarkEnd w:id="4353"/>
      <w:bookmarkEnd w:id="4354"/>
      <w:bookmarkEnd w:id="4355"/>
      <w:bookmarkEnd w:id="4356"/>
    </w:p>
    <w:p w14:paraId="088E5F80" w14:textId="53DD44FA" w:rsidR="00437C11" w:rsidRPr="00D3062E" w:rsidRDefault="00437C11" w:rsidP="00437C11">
      <w:pPr>
        <w:pStyle w:val="41"/>
      </w:pPr>
      <w:bookmarkStart w:id="4357" w:name="_Toc157435083"/>
      <w:bookmarkStart w:id="4358" w:name="_Toc157436798"/>
      <w:bookmarkStart w:id="4359" w:name="_Toc157440638"/>
      <w:bookmarkStart w:id="4360" w:name="_Toc160650381"/>
      <w:bookmarkStart w:id="4361" w:name="_Toc160652256"/>
      <w:r w:rsidRPr="00D3062E">
        <w:t>6.14.7.1</w:t>
      </w:r>
      <w:r w:rsidRPr="00D3062E">
        <w:tab/>
        <w:t>General</w:t>
      </w:r>
      <w:bookmarkEnd w:id="4357"/>
      <w:bookmarkEnd w:id="4358"/>
      <w:bookmarkEnd w:id="4359"/>
      <w:bookmarkEnd w:id="4360"/>
      <w:bookmarkEnd w:id="4361"/>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4362" w:name="_Toc157435084"/>
      <w:bookmarkStart w:id="4363" w:name="_Toc157436799"/>
      <w:bookmarkStart w:id="4364" w:name="_Toc157440639"/>
      <w:bookmarkStart w:id="4365" w:name="_Toc160650382"/>
      <w:bookmarkStart w:id="4366" w:name="_Toc160652257"/>
      <w:r w:rsidRPr="00D3062E">
        <w:t>6.14.7.2</w:t>
      </w:r>
      <w:r w:rsidRPr="00D3062E">
        <w:tab/>
        <w:t>Protocol Errors</w:t>
      </w:r>
      <w:bookmarkEnd w:id="4362"/>
      <w:bookmarkEnd w:id="4363"/>
      <w:bookmarkEnd w:id="4364"/>
      <w:bookmarkEnd w:id="4365"/>
      <w:bookmarkEnd w:id="4366"/>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4367" w:name="_Toc157435085"/>
      <w:bookmarkStart w:id="4368" w:name="_Toc157436800"/>
      <w:bookmarkStart w:id="4369" w:name="_Toc157440640"/>
      <w:bookmarkStart w:id="4370" w:name="_Toc160650383"/>
      <w:bookmarkStart w:id="4371" w:name="_Toc160652258"/>
      <w:r w:rsidRPr="00D3062E">
        <w:t>6.14.7.3</w:t>
      </w:r>
      <w:r w:rsidRPr="00D3062E">
        <w:tab/>
        <w:t>Application Errors</w:t>
      </w:r>
      <w:bookmarkEnd w:id="4367"/>
      <w:bookmarkEnd w:id="4368"/>
      <w:bookmarkEnd w:id="4369"/>
      <w:bookmarkEnd w:id="4370"/>
      <w:bookmarkEnd w:id="4371"/>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4372" w:name="_Toc67903564"/>
      <w:bookmarkStart w:id="4373" w:name="_Toc144311651"/>
      <w:bookmarkStart w:id="4374" w:name="_Toc157435086"/>
      <w:bookmarkStart w:id="4375" w:name="_Toc157436801"/>
      <w:bookmarkStart w:id="4376" w:name="_Toc157440641"/>
      <w:bookmarkStart w:id="4377" w:name="_Toc160650384"/>
      <w:bookmarkStart w:id="4378" w:name="_Toc160652259"/>
      <w:r w:rsidRPr="00D3062E">
        <w:t>6.14.8</w:t>
      </w:r>
      <w:r w:rsidRPr="00D3062E">
        <w:rPr>
          <w:lang w:eastAsia="zh-CN"/>
        </w:rPr>
        <w:tab/>
        <w:t>Feature negotiation</w:t>
      </w:r>
      <w:bookmarkEnd w:id="4372"/>
      <w:bookmarkEnd w:id="4373"/>
      <w:bookmarkEnd w:id="4374"/>
      <w:bookmarkEnd w:id="4375"/>
      <w:bookmarkEnd w:id="4376"/>
      <w:bookmarkEnd w:id="4377"/>
      <w:bookmarkEnd w:id="4378"/>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4379" w:name="_Toc157435087"/>
      <w:bookmarkStart w:id="4380" w:name="_Toc157436802"/>
      <w:bookmarkStart w:id="4381" w:name="_Toc157440642"/>
      <w:bookmarkStart w:id="4382" w:name="_Toc160650385"/>
      <w:bookmarkStart w:id="4383" w:name="_Toc160652260"/>
      <w:r w:rsidRPr="00D3062E">
        <w:t>6.14.9</w:t>
      </w:r>
      <w:r w:rsidRPr="00D3062E">
        <w:tab/>
        <w:t>Security</w:t>
      </w:r>
      <w:bookmarkEnd w:id="4379"/>
      <w:bookmarkEnd w:id="4380"/>
      <w:bookmarkEnd w:id="4381"/>
      <w:bookmarkEnd w:id="4382"/>
      <w:bookmarkEnd w:id="4383"/>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4384" w:name="_Toc157435088"/>
      <w:bookmarkStart w:id="4385" w:name="_Toc157436803"/>
      <w:bookmarkStart w:id="4386" w:name="_Toc157440643"/>
      <w:bookmarkStart w:id="4387" w:name="_Toc160650386"/>
      <w:bookmarkStart w:id="4388" w:name="_Toc160652261"/>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4387"/>
      <w:bookmarkEnd w:id="4388"/>
    </w:p>
    <w:p w14:paraId="51B24ABB" w14:textId="77777777" w:rsidR="00D3062E" w:rsidRPr="005F1307" w:rsidRDefault="00D3062E" w:rsidP="00D3062E">
      <w:pPr>
        <w:pStyle w:val="31"/>
      </w:pPr>
      <w:bookmarkStart w:id="4389" w:name="_Toc160650387"/>
      <w:bookmarkStart w:id="4390" w:name="_Toc160652262"/>
      <w:r w:rsidRPr="005F1307">
        <w:t>6.15.1</w:t>
      </w:r>
      <w:r w:rsidRPr="005F1307">
        <w:tab/>
        <w:t>Introduction</w:t>
      </w:r>
      <w:bookmarkEnd w:id="4389"/>
      <w:bookmarkEnd w:id="4390"/>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lastRenderedPageBreak/>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4391" w:name="_Toc160650388"/>
      <w:bookmarkStart w:id="4392" w:name="_Toc160652263"/>
      <w:r w:rsidRPr="005F1307">
        <w:t>6.15.2</w:t>
      </w:r>
      <w:r w:rsidRPr="005F1307">
        <w:tab/>
        <w:t>Usage of HTTP</w:t>
      </w:r>
      <w:bookmarkEnd w:id="4391"/>
      <w:bookmarkEnd w:id="4392"/>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4393" w:name="_Toc160650389"/>
      <w:bookmarkStart w:id="4394" w:name="_Toc160652264"/>
      <w:r w:rsidRPr="005F1307">
        <w:t>6.15.3</w:t>
      </w:r>
      <w:r w:rsidRPr="005F1307">
        <w:tab/>
        <w:t>Resources</w:t>
      </w:r>
      <w:bookmarkEnd w:id="4393"/>
      <w:bookmarkEnd w:id="4394"/>
    </w:p>
    <w:p w14:paraId="022BD44B" w14:textId="77777777" w:rsidR="00D3062E" w:rsidRPr="005F1307" w:rsidRDefault="00D3062E" w:rsidP="00D3062E">
      <w:pPr>
        <w:pStyle w:val="41"/>
      </w:pPr>
      <w:bookmarkStart w:id="4395" w:name="_Toc160650390"/>
      <w:bookmarkStart w:id="4396" w:name="_Toc160652265"/>
      <w:r w:rsidRPr="005F1307">
        <w:t>6.15.3.1</w:t>
      </w:r>
      <w:r w:rsidRPr="005F1307">
        <w:tab/>
        <w:t>Overview</w:t>
      </w:r>
      <w:bookmarkEnd w:id="4395"/>
      <w:bookmarkEnd w:id="4396"/>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4397" w:name="_Hlk159250571"/>
    <w:p w14:paraId="2F0937B7" w14:textId="77777777" w:rsidR="00D3062E" w:rsidRPr="005F1307" w:rsidRDefault="00D3062E" w:rsidP="00D3062E">
      <w:pPr>
        <w:pStyle w:val="TH"/>
        <w:rPr>
          <w:lang w:val="en-US"/>
        </w:rPr>
      </w:pPr>
      <w:r w:rsidRPr="005F1307">
        <w:object w:dxaOrig="8025" w:dyaOrig="3406" w14:anchorId="742082EC">
          <v:shape id="_x0000_i1649" type="#_x0000_t75" style="width:402pt;height:168pt" o:ole="">
            <v:imagedata r:id="rId140" o:title=""/>
          </v:shape>
          <o:OLEObject Type="Embed" ProgID="Visio.Drawing.15" ShapeID="_x0000_i1649" DrawAspect="Content" ObjectID="_1771264823" r:id="rId141"/>
        </w:object>
      </w:r>
      <w:bookmarkEnd w:id="4397"/>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4398" w:name="_Toc160650391"/>
      <w:bookmarkStart w:id="4399" w:name="_Toc160652266"/>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4398"/>
      <w:bookmarkEnd w:id="4399"/>
    </w:p>
    <w:p w14:paraId="25E20A59" w14:textId="77777777" w:rsidR="00D3062E" w:rsidRPr="005F1307" w:rsidRDefault="00D3062E" w:rsidP="00D3062E">
      <w:pPr>
        <w:pStyle w:val="51"/>
      </w:pPr>
      <w:bookmarkStart w:id="4400" w:name="_Toc160650392"/>
      <w:bookmarkStart w:id="4401" w:name="_Toc160652267"/>
      <w:r w:rsidRPr="005F1307">
        <w:t>6.15.3.2.1</w:t>
      </w:r>
      <w:r w:rsidRPr="005F1307">
        <w:tab/>
        <w:t>Description</w:t>
      </w:r>
      <w:bookmarkEnd w:id="4400"/>
      <w:bookmarkEnd w:id="4401"/>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4402" w:name="_Toc160650393"/>
      <w:bookmarkStart w:id="4403" w:name="_Toc160652268"/>
      <w:r w:rsidRPr="005F1307">
        <w:t>6.15.3.2.2</w:t>
      </w:r>
      <w:r w:rsidRPr="005F1307">
        <w:rPr>
          <w:lang w:eastAsia="zh-CN"/>
        </w:rPr>
        <w:tab/>
        <w:t>Resource Definition</w:t>
      </w:r>
      <w:bookmarkEnd w:id="4402"/>
      <w:bookmarkEnd w:id="4403"/>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4404" w:name="_Toc160650394"/>
      <w:bookmarkStart w:id="4405" w:name="_Toc160652269"/>
      <w:r w:rsidRPr="005F1307">
        <w:rPr>
          <w:lang w:eastAsia="zh-CN"/>
        </w:rPr>
        <w:t>6.15.3.2.3</w:t>
      </w:r>
      <w:r w:rsidRPr="005F1307">
        <w:rPr>
          <w:lang w:eastAsia="zh-CN"/>
        </w:rPr>
        <w:tab/>
        <w:t>Resource Standard Methods</w:t>
      </w:r>
      <w:bookmarkEnd w:id="4404"/>
      <w:bookmarkEnd w:id="4405"/>
    </w:p>
    <w:p w14:paraId="46FD160E" w14:textId="77777777" w:rsidR="00D3062E" w:rsidRPr="005F1307" w:rsidRDefault="00D3062E" w:rsidP="00D3062E">
      <w:pPr>
        <w:pStyle w:val="6"/>
        <w:rPr>
          <w:lang w:eastAsia="zh-CN"/>
        </w:rPr>
      </w:pPr>
      <w:bookmarkStart w:id="4406" w:name="_Toc160650395"/>
      <w:bookmarkStart w:id="4407" w:name="_Toc160652270"/>
      <w:r w:rsidRPr="005F1307">
        <w:rPr>
          <w:lang w:eastAsia="zh-CN"/>
        </w:rPr>
        <w:t>6.15.3.2.3.1</w:t>
      </w:r>
      <w:r w:rsidRPr="005F1307">
        <w:rPr>
          <w:lang w:eastAsia="zh-CN"/>
        </w:rPr>
        <w:tab/>
        <w:t>POST</w:t>
      </w:r>
      <w:bookmarkEnd w:id="4406"/>
      <w:bookmarkEnd w:id="4407"/>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4408" w:name="_Toc160650396"/>
      <w:bookmarkStart w:id="4409" w:name="_Toc160652271"/>
      <w:r w:rsidRPr="005F1307">
        <w:rPr>
          <w:lang w:eastAsia="zh-CN"/>
        </w:rPr>
        <w:t>6.15.3.2.4</w:t>
      </w:r>
      <w:r w:rsidRPr="005F1307">
        <w:rPr>
          <w:lang w:eastAsia="zh-CN"/>
        </w:rPr>
        <w:tab/>
        <w:t>Resource Custom Operations</w:t>
      </w:r>
      <w:bookmarkEnd w:id="4408"/>
      <w:bookmarkEnd w:id="4409"/>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4410" w:name="_Toc160650397"/>
      <w:bookmarkStart w:id="4411" w:name="_Toc160652272"/>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4410"/>
      <w:bookmarkEnd w:id="4411"/>
    </w:p>
    <w:p w14:paraId="6D833B1A" w14:textId="77777777" w:rsidR="00D3062E" w:rsidRPr="005F1307" w:rsidRDefault="00D3062E" w:rsidP="00D3062E">
      <w:pPr>
        <w:pStyle w:val="51"/>
        <w:rPr>
          <w:lang w:eastAsia="zh-CN"/>
        </w:rPr>
      </w:pPr>
      <w:bookmarkStart w:id="4412" w:name="_Toc160650398"/>
      <w:bookmarkStart w:id="4413" w:name="_Toc160652273"/>
      <w:r w:rsidRPr="005F1307">
        <w:t>6.15.3.3</w:t>
      </w:r>
      <w:r w:rsidRPr="005F1307">
        <w:rPr>
          <w:lang w:eastAsia="zh-CN"/>
        </w:rPr>
        <w:t>.1</w:t>
      </w:r>
      <w:r w:rsidRPr="005F1307">
        <w:rPr>
          <w:lang w:eastAsia="zh-CN"/>
        </w:rPr>
        <w:tab/>
        <w:t>Description</w:t>
      </w:r>
      <w:bookmarkEnd w:id="4412"/>
      <w:bookmarkEnd w:id="4413"/>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4414" w:name="_Toc160650399"/>
      <w:bookmarkStart w:id="4415" w:name="_Toc160652274"/>
      <w:r w:rsidRPr="005F1307">
        <w:t>6.15.3.3</w:t>
      </w:r>
      <w:r w:rsidRPr="005F1307">
        <w:rPr>
          <w:lang w:eastAsia="zh-CN"/>
        </w:rPr>
        <w:t>.2</w:t>
      </w:r>
      <w:r w:rsidRPr="005F1307">
        <w:rPr>
          <w:lang w:eastAsia="zh-CN"/>
        </w:rPr>
        <w:tab/>
        <w:t>Resource Definition</w:t>
      </w:r>
      <w:bookmarkEnd w:id="4414"/>
      <w:bookmarkEnd w:id="4415"/>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4416" w:name="_Toc160650400"/>
      <w:bookmarkStart w:id="4417" w:name="_Toc160652275"/>
      <w:r w:rsidRPr="005F1307">
        <w:lastRenderedPageBreak/>
        <w:t>6.15.3.3</w:t>
      </w:r>
      <w:r w:rsidRPr="005F1307">
        <w:rPr>
          <w:lang w:eastAsia="zh-CN"/>
        </w:rPr>
        <w:t>.3</w:t>
      </w:r>
      <w:r w:rsidRPr="005F1307">
        <w:rPr>
          <w:lang w:eastAsia="zh-CN"/>
        </w:rPr>
        <w:tab/>
        <w:t>Resource Standard Methods</w:t>
      </w:r>
      <w:bookmarkEnd w:id="4416"/>
      <w:bookmarkEnd w:id="4417"/>
    </w:p>
    <w:p w14:paraId="11FF1839" w14:textId="77777777" w:rsidR="00D3062E" w:rsidRPr="005F1307" w:rsidRDefault="00D3062E" w:rsidP="00D3062E">
      <w:pPr>
        <w:pStyle w:val="6"/>
      </w:pPr>
      <w:bookmarkStart w:id="4418" w:name="_Toc160650401"/>
      <w:bookmarkStart w:id="4419" w:name="_Toc160652276"/>
      <w:r w:rsidRPr="005F1307">
        <w:t>6.15.3.3</w:t>
      </w:r>
      <w:r w:rsidRPr="005F1307">
        <w:rPr>
          <w:lang w:eastAsia="zh-CN"/>
        </w:rPr>
        <w:t>.3</w:t>
      </w:r>
      <w:r w:rsidRPr="005F1307">
        <w:t>.1</w:t>
      </w:r>
      <w:r w:rsidRPr="005F1307">
        <w:tab/>
        <w:t>GET</w:t>
      </w:r>
      <w:bookmarkEnd w:id="4418"/>
      <w:bookmarkEnd w:id="4419"/>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4420" w:name="_Toc160650402"/>
      <w:bookmarkStart w:id="4421" w:name="_Toc160652277"/>
      <w:r w:rsidRPr="005F1307">
        <w:rPr>
          <w:lang w:eastAsia="zh-CN"/>
        </w:rPr>
        <w:lastRenderedPageBreak/>
        <w:t>6.15.3.3.3</w:t>
      </w:r>
      <w:r w:rsidRPr="005F1307">
        <w:t>.2</w:t>
      </w:r>
      <w:r w:rsidRPr="005F1307">
        <w:rPr>
          <w:lang w:eastAsia="zh-CN"/>
        </w:rPr>
        <w:tab/>
        <w:t>PUT</w:t>
      </w:r>
      <w:bookmarkEnd w:id="4420"/>
      <w:bookmarkEnd w:id="4421"/>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4422"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4422"/>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4423" w:name="_Toc144024249"/>
      <w:bookmarkStart w:id="4424" w:name="_Toc160650403"/>
      <w:bookmarkStart w:id="4425" w:name="_Toc160652278"/>
      <w:r w:rsidRPr="005F1307">
        <w:t>6.15.3.3.3.3</w:t>
      </w:r>
      <w:r w:rsidRPr="005F1307">
        <w:tab/>
        <w:t>PATCH</w:t>
      </w:r>
      <w:bookmarkEnd w:id="4424"/>
      <w:bookmarkEnd w:id="4425"/>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7A6AF746" w14:textId="77777777" w:rsidR="00D3062E" w:rsidRPr="005F1307" w:rsidRDefault="00D3062E" w:rsidP="00D3062E">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5F1307" w14:paraId="71D72A42" w14:textId="77777777" w:rsidTr="003C3912">
        <w:trPr>
          <w:jc w:val="center"/>
        </w:trPr>
        <w:tc>
          <w:tcPr>
            <w:tcW w:w="2119" w:type="dxa"/>
            <w:tcBorders>
              <w:bottom w:val="single" w:sz="6" w:space="0" w:color="auto"/>
            </w:tcBorders>
            <w:shd w:val="clear" w:color="auto" w:fill="C0C0C0"/>
            <w:vAlign w:val="center"/>
          </w:tcPr>
          <w:p w14:paraId="749D3F5F"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4F9524F5" w14:textId="77777777" w:rsidR="00D3062E" w:rsidRPr="005F1307" w:rsidRDefault="00D3062E" w:rsidP="003C3912">
            <w:pPr>
              <w:pStyle w:val="TAH"/>
            </w:pPr>
            <w:r w:rsidRPr="005F1307">
              <w:t>P</w:t>
            </w:r>
          </w:p>
        </w:tc>
        <w:tc>
          <w:tcPr>
            <w:tcW w:w="1134" w:type="dxa"/>
            <w:tcBorders>
              <w:bottom w:val="single" w:sz="6" w:space="0" w:color="auto"/>
            </w:tcBorders>
            <w:shd w:val="clear" w:color="auto" w:fill="C0C0C0"/>
            <w:vAlign w:val="center"/>
          </w:tcPr>
          <w:p w14:paraId="27B7B82D" w14:textId="77777777" w:rsidR="00D3062E" w:rsidRPr="005F1307" w:rsidRDefault="00D3062E" w:rsidP="003C3912">
            <w:pPr>
              <w:pStyle w:val="TAH"/>
            </w:pPr>
            <w:r w:rsidRPr="005F1307">
              <w:t>Cardinality</w:t>
            </w:r>
          </w:p>
        </w:tc>
        <w:tc>
          <w:tcPr>
            <w:tcW w:w="5943" w:type="dxa"/>
            <w:tcBorders>
              <w:bottom w:val="single" w:sz="6" w:space="0" w:color="auto"/>
            </w:tcBorders>
            <w:shd w:val="clear" w:color="auto" w:fill="C0C0C0"/>
            <w:vAlign w:val="center"/>
          </w:tcPr>
          <w:p w14:paraId="4E2162C6" w14:textId="77777777" w:rsidR="00D3062E" w:rsidRPr="005F1307" w:rsidRDefault="00D3062E" w:rsidP="003C3912">
            <w:pPr>
              <w:pStyle w:val="TAH"/>
            </w:pPr>
            <w:r w:rsidRPr="005F1307">
              <w:t>Description</w:t>
            </w:r>
          </w:p>
        </w:tc>
      </w:tr>
      <w:tr w:rsidR="00D3062E" w:rsidRPr="005F1307" w14:paraId="784441B0" w14:textId="77777777" w:rsidTr="003C3912">
        <w:trPr>
          <w:jc w:val="center"/>
        </w:trPr>
        <w:tc>
          <w:tcPr>
            <w:tcW w:w="2119" w:type="dxa"/>
            <w:tcBorders>
              <w:top w:val="single" w:sz="6" w:space="0" w:color="auto"/>
            </w:tcBorders>
            <w:shd w:val="clear" w:color="auto" w:fill="auto"/>
            <w:vAlign w:val="center"/>
          </w:tcPr>
          <w:p w14:paraId="667D0821" w14:textId="77777777" w:rsidR="00D3062E" w:rsidRPr="005F1307" w:rsidRDefault="00D3062E" w:rsidP="003C3912">
            <w:pPr>
              <w:pStyle w:val="TAL"/>
            </w:pPr>
            <w:r w:rsidRPr="005F1307">
              <w:t>SliceReqVerAlignPatch</w:t>
            </w:r>
          </w:p>
        </w:tc>
        <w:tc>
          <w:tcPr>
            <w:tcW w:w="425" w:type="dxa"/>
            <w:tcBorders>
              <w:top w:val="single" w:sz="6" w:space="0" w:color="auto"/>
            </w:tcBorders>
            <w:vAlign w:val="center"/>
          </w:tcPr>
          <w:p w14:paraId="65ADD864" w14:textId="77777777" w:rsidR="00D3062E" w:rsidRPr="005F1307" w:rsidRDefault="00D3062E" w:rsidP="003C3912">
            <w:pPr>
              <w:pStyle w:val="TAC"/>
            </w:pPr>
            <w:r w:rsidRPr="005F1307">
              <w:t>M</w:t>
            </w:r>
          </w:p>
        </w:tc>
        <w:tc>
          <w:tcPr>
            <w:tcW w:w="1134" w:type="dxa"/>
            <w:tcBorders>
              <w:top w:val="single" w:sz="6" w:space="0" w:color="auto"/>
            </w:tcBorders>
            <w:vAlign w:val="center"/>
          </w:tcPr>
          <w:p w14:paraId="59535E93" w14:textId="77777777" w:rsidR="00D3062E" w:rsidRPr="005F1307" w:rsidRDefault="00D3062E" w:rsidP="003C3912">
            <w:pPr>
              <w:pStyle w:val="TAC"/>
            </w:pPr>
            <w:r w:rsidRPr="005F1307">
              <w:t>1</w:t>
            </w:r>
          </w:p>
        </w:tc>
        <w:tc>
          <w:tcPr>
            <w:tcW w:w="5943" w:type="dxa"/>
            <w:tcBorders>
              <w:top w:val="single" w:sz="6" w:space="0" w:color="auto"/>
            </w:tcBorders>
            <w:shd w:val="clear" w:color="auto" w:fill="auto"/>
            <w:vAlign w:val="center"/>
          </w:tcPr>
          <w:p w14:paraId="6E601CF8" w14:textId="77777777" w:rsidR="00D3062E" w:rsidRPr="005F1307" w:rsidRDefault="00D3062E" w:rsidP="003C3912">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4426" w:name="_Toc160650404"/>
      <w:bookmarkStart w:id="4427" w:name="_Toc160652279"/>
      <w:r w:rsidRPr="005F1307">
        <w:t>6.15.3.3.3.4</w:t>
      </w:r>
      <w:r w:rsidRPr="005F1307">
        <w:tab/>
        <w:t>DELETE</w:t>
      </w:r>
      <w:bookmarkEnd w:id="4423"/>
      <w:bookmarkEnd w:id="4426"/>
      <w:bookmarkEnd w:id="4427"/>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4428" w:name="_Toc160650405"/>
      <w:bookmarkStart w:id="4429" w:name="_Toc160652280"/>
      <w:r w:rsidRPr="005F1307">
        <w:t>6.15.3.3</w:t>
      </w:r>
      <w:r w:rsidRPr="005F1307">
        <w:rPr>
          <w:lang w:eastAsia="zh-CN"/>
        </w:rPr>
        <w:t>.4</w:t>
      </w:r>
      <w:r w:rsidRPr="005F1307">
        <w:rPr>
          <w:lang w:eastAsia="zh-CN"/>
        </w:rPr>
        <w:tab/>
        <w:t>Resource Custom Operations</w:t>
      </w:r>
      <w:bookmarkEnd w:id="4428"/>
      <w:bookmarkEnd w:id="4429"/>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4430" w:name="_Toc160650406"/>
      <w:bookmarkStart w:id="4431" w:name="_Toc160652281"/>
      <w:r w:rsidRPr="005F1307">
        <w:t>6.15.4</w:t>
      </w:r>
      <w:r w:rsidRPr="005F1307">
        <w:tab/>
        <w:t>Custom Operations without associated resources</w:t>
      </w:r>
      <w:bookmarkEnd w:id="4430"/>
      <w:bookmarkEnd w:id="4431"/>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4432" w:name="_Toc160650407"/>
      <w:bookmarkStart w:id="4433" w:name="_Toc160652282"/>
      <w:r w:rsidRPr="005F1307">
        <w:t>6.15.5</w:t>
      </w:r>
      <w:r w:rsidRPr="005F1307">
        <w:tab/>
        <w:t>Notifications</w:t>
      </w:r>
      <w:bookmarkEnd w:id="4432"/>
      <w:bookmarkEnd w:id="4433"/>
    </w:p>
    <w:p w14:paraId="1D9FE75C" w14:textId="77777777" w:rsidR="00D3062E" w:rsidRPr="005F1307" w:rsidRDefault="00D3062E" w:rsidP="00D3062E">
      <w:pPr>
        <w:pStyle w:val="41"/>
      </w:pPr>
      <w:bookmarkStart w:id="4434" w:name="_Toc160650408"/>
      <w:bookmarkStart w:id="4435" w:name="_Toc160652283"/>
      <w:r w:rsidRPr="005F1307">
        <w:t>6.15.5.1</w:t>
      </w:r>
      <w:r w:rsidRPr="005F1307">
        <w:tab/>
        <w:t>General</w:t>
      </w:r>
      <w:bookmarkEnd w:id="4434"/>
      <w:bookmarkEnd w:id="4435"/>
    </w:p>
    <w:p w14:paraId="1A7B655A" w14:textId="77777777" w:rsidR="00D3062E" w:rsidRPr="005F1307" w:rsidRDefault="00D3062E" w:rsidP="00D3062E">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D3062E" w:rsidRPr="005F1307" w14:paraId="70078874" w14:textId="77777777" w:rsidTr="003C3912">
        <w:trPr>
          <w:jc w:val="center"/>
        </w:trPr>
        <w:tc>
          <w:tcPr>
            <w:tcW w:w="1264" w:type="pct"/>
            <w:shd w:val="clear" w:color="auto" w:fill="C0C0C0"/>
            <w:vAlign w:val="center"/>
            <w:hideMark/>
          </w:tcPr>
          <w:p w14:paraId="0AEBF8A1" w14:textId="77777777" w:rsidR="00D3062E" w:rsidRPr="005F1307" w:rsidRDefault="00D3062E" w:rsidP="003C3912">
            <w:pPr>
              <w:pStyle w:val="TAH"/>
            </w:pPr>
            <w:r w:rsidRPr="005F1307">
              <w:t>Notification</w:t>
            </w:r>
          </w:p>
        </w:tc>
        <w:tc>
          <w:tcPr>
            <w:tcW w:w="747" w:type="pct"/>
            <w:shd w:val="clear" w:color="auto" w:fill="C0C0C0"/>
            <w:vAlign w:val="center"/>
            <w:hideMark/>
          </w:tcPr>
          <w:p w14:paraId="19ADDE2E" w14:textId="77777777" w:rsidR="00D3062E" w:rsidRPr="005F1307" w:rsidRDefault="00D3062E" w:rsidP="003C3912">
            <w:pPr>
              <w:pStyle w:val="TAH"/>
            </w:pPr>
            <w:r w:rsidRPr="005F1307">
              <w:t>Callback URI</w:t>
            </w:r>
          </w:p>
        </w:tc>
        <w:tc>
          <w:tcPr>
            <w:tcW w:w="895" w:type="pct"/>
            <w:shd w:val="clear" w:color="auto" w:fill="C0C0C0"/>
            <w:vAlign w:val="center"/>
            <w:hideMark/>
          </w:tcPr>
          <w:p w14:paraId="3E314C33" w14:textId="77777777" w:rsidR="00D3062E" w:rsidRPr="005F1307" w:rsidRDefault="00D3062E" w:rsidP="003C3912">
            <w:pPr>
              <w:pStyle w:val="TAH"/>
            </w:pPr>
            <w:r w:rsidRPr="005F1307">
              <w:t>HTTP method or custom operation</w:t>
            </w:r>
          </w:p>
        </w:tc>
        <w:tc>
          <w:tcPr>
            <w:tcW w:w="2094" w:type="pct"/>
            <w:shd w:val="clear" w:color="auto" w:fill="C0C0C0"/>
            <w:vAlign w:val="center"/>
            <w:hideMark/>
          </w:tcPr>
          <w:p w14:paraId="044510EE" w14:textId="77777777" w:rsidR="00D3062E" w:rsidRPr="005F1307" w:rsidRDefault="00D3062E" w:rsidP="003C3912">
            <w:pPr>
              <w:pStyle w:val="TAH"/>
            </w:pPr>
            <w:r w:rsidRPr="005F1307">
              <w:t>Description</w:t>
            </w:r>
          </w:p>
          <w:p w14:paraId="68A72A1D" w14:textId="77777777" w:rsidR="00D3062E" w:rsidRPr="005F1307" w:rsidRDefault="00D3062E" w:rsidP="003C3912">
            <w:pPr>
              <w:pStyle w:val="TAH"/>
            </w:pPr>
            <w:r w:rsidRPr="005F1307">
              <w:t>(service operation)</w:t>
            </w:r>
          </w:p>
        </w:tc>
      </w:tr>
      <w:tr w:rsidR="00D3062E" w:rsidRPr="005F1307" w14:paraId="46E926F9" w14:textId="77777777" w:rsidTr="003C3912">
        <w:trPr>
          <w:jc w:val="center"/>
        </w:trPr>
        <w:tc>
          <w:tcPr>
            <w:tcW w:w="1264" w:type="pct"/>
            <w:vAlign w:val="center"/>
          </w:tcPr>
          <w:p w14:paraId="6C0AB5E3" w14:textId="77777777" w:rsidR="00D3062E" w:rsidRPr="005F1307" w:rsidRDefault="00D3062E" w:rsidP="003C3912">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71F0A718" w14:textId="77777777" w:rsidR="00D3062E" w:rsidRPr="005F1307" w:rsidRDefault="00D3062E" w:rsidP="003C3912">
            <w:pPr>
              <w:pStyle w:val="TAL"/>
              <w:rPr>
                <w:lang w:val="en-US"/>
              </w:rPr>
            </w:pPr>
            <w:r w:rsidRPr="005F1307">
              <w:rPr>
                <w:lang w:val="en-US"/>
              </w:rPr>
              <w:t>{</w:t>
            </w:r>
            <w:r w:rsidRPr="005F1307">
              <w:t>notifUri}</w:t>
            </w:r>
          </w:p>
        </w:tc>
        <w:tc>
          <w:tcPr>
            <w:tcW w:w="895" w:type="pct"/>
            <w:vAlign w:val="center"/>
          </w:tcPr>
          <w:p w14:paraId="384737A2" w14:textId="77777777" w:rsidR="00D3062E" w:rsidRPr="005F1307" w:rsidRDefault="00D3062E" w:rsidP="003C3912">
            <w:pPr>
              <w:pStyle w:val="TAC"/>
              <w:rPr>
                <w:lang w:val="fr-FR"/>
              </w:rPr>
            </w:pPr>
            <w:r w:rsidRPr="005F1307">
              <w:rPr>
                <w:lang w:val="fr-FR"/>
              </w:rPr>
              <w:t>POST</w:t>
            </w:r>
          </w:p>
        </w:tc>
        <w:tc>
          <w:tcPr>
            <w:tcW w:w="2094" w:type="pct"/>
            <w:vAlign w:val="center"/>
          </w:tcPr>
          <w:p w14:paraId="1F2E1BB1" w14:textId="77777777" w:rsidR="00D3062E" w:rsidRPr="005F1307" w:rsidRDefault="00D3062E" w:rsidP="003C3912">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7988F7D8" w14:textId="77777777" w:rsidR="00D3062E" w:rsidRPr="005F1307" w:rsidRDefault="00D3062E" w:rsidP="00D3062E">
      <w:pPr>
        <w:rPr>
          <w:noProof/>
        </w:rPr>
      </w:pPr>
    </w:p>
    <w:p w14:paraId="16990E0F" w14:textId="77777777" w:rsidR="00D3062E" w:rsidRPr="005F1307" w:rsidRDefault="00D3062E" w:rsidP="00D3062E">
      <w:pPr>
        <w:pStyle w:val="41"/>
        <w:rPr>
          <w:lang w:val="en-US"/>
        </w:rPr>
      </w:pPr>
      <w:bookmarkStart w:id="4436" w:name="_Toc160650409"/>
      <w:bookmarkStart w:id="4437" w:name="_Toc160652284"/>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4436"/>
      <w:bookmarkEnd w:id="4437"/>
    </w:p>
    <w:p w14:paraId="08BD2135" w14:textId="77777777" w:rsidR="00D3062E" w:rsidRPr="005F1307" w:rsidRDefault="00D3062E" w:rsidP="00D3062E">
      <w:pPr>
        <w:pStyle w:val="51"/>
        <w:rPr>
          <w:noProof/>
          <w:lang w:val="en-US"/>
        </w:rPr>
      </w:pPr>
      <w:bookmarkStart w:id="4438" w:name="_Toc160650410"/>
      <w:bookmarkStart w:id="4439" w:name="_Toc160652285"/>
      <w:r w:rsidRPr="005F1307">
        <w:t>6.15</w:t>
      </w:r>
      <w:r w:rsidRPr="005F1307">
        <w:rPr>
          <w:lang w:val="en-US"/>
        </w:rPr>
        <w:t>.5.2</w:t>
      </w:r>
      <w:r w:rsidRPr="005F1307">
        <w:rPr>
          <w:noProof/>
          <w:lang w:val="en-US"/>
        </w:rPr>
        <w:t>.1</w:t>
      </w:r>
      <w:r w:rsidRPr="005F1307">
        <w:rPr>
          <w:noProof/>
          <w:lang w:val="en-US"/>
        </w:rPr>
        <w:tab/>
        <w:t>Description</w:t>
      </w:r>
      <w:bookmarkEnd w:id="4438"/>
      <w:bookmarkEnd w:id="4439"/>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4440" w:name="_Toc160650411"/>
      <w:bookmarkStart w:id="4441" w:name="_Toc160652286"/>
      <w:r w:rsidRPr="005F1307">
        <w:t>6.15.5.2</w:t>
      </w:r>
      <w:r w:rsidRPr="005F1307">
        <w:rPr>
          <w:noProof/>
        </w:rPr>
        <w:t>.2</w:t>
      </w:r>
      <w:r w:rsidRPr="005F1307">
        <w:rPr>
          <w:noProof/>
        </w:rPr>
        <w:tab/>
        <w:t>Target URI</w:t>
      </w:r>
      <w:bookmarkEnd w:id="4440"/>
      <w:bookmarkEnd w:id="4441"/>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4442" w:name="_Toc160650412"/>
      <w:bookmarkStart w:id="4443" w:name="_Toc160652287"/>
      <w:r w:rsidRPr="005F1307">
        <w:t>6.15.5.2</w:t>
      </w:r>
      <w:r w:rsidRPr="005F1307">
        <w:rPr>
          <w:noProof/>
        </w:rPr>
        <w:t>.3</w:t>
      </w:r>
      <w:r w:rsidRPr="005F1307">
        <w:rPr>
          <w:noProof/>
        </w:rPr>
        <w:tab/>
        <w:t>Standard Methods</w:t>
      </w:r>
      <w:bookmarkEnd w:id="4442"/>
      <w:bookmarkEnd w:id="4443"/>
    </w:p>
    <w:p w14:paraId="1473E1C7" w14:textId="77777777" w:rsidR="00D3062E" w:rsidRPr="005F1307" w:rsidRDefault="00D3062E" w:rsidP="00D3062E">
      <w:pPr>
        <w:pStyle w:val="6"/>
        <w:rPr>
          <w:noProof/>
        </w:rPr>
      </w:pPr>
      <w:bookmarkStart w:id="4444" w:name="_Toc160650413"/>
      <w:bookmarkStart w:id="4445" w:name="_Toc160652288"/>
      <w:r w:rsidRPr="005F1307">
        <w:t>6.15.5.2.3</w:t>
      </w:r>
      <w:r w:rsidRPr="005F1307">
        <w:rPr>
          <w:noProof/>
        </w:rPr>
        <w:t>.1</w:t>
      </w:r>
      <w:r w:rsidRPr="005F1307">
        <w:rPr>
          <w:noProof/>
        </w:rPr>
        <w:tab/>
        <w:t>POST</w:t>
      </w:r>
      <w:bookmarkEnd w:id="4444"/>
      <w:bookmarkEnd w:id="4445"/>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lastRenderedPageBreak/>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4446" w:name="_Toc160650414"/>
      <w:bookmarkStart w:id="4447" w:name="_Toc160652289"/>
      <w:r w:rsidRPr="005F1307">
        <w:t>6.15.6</w:t>
      </w:r>
      <w:r w:rsidRPr="005F1307">
        <w:tab/>
        <w:t>Data Model</w:t>
      </w:r>
      <w:bookmarkEnd w:id="4446"/>
      <w:bookmarkEnd w:id="4447"/>
    </w:p>
    <w:p w14:paraId="2B074455" w14:textId="77777777" w:rsidR="00D3062E" w:rsidRPr="005F1307" w:rsidRDefault="00D3062E" w:rsidP="00D3062E">
      <w:pPr>
        <w:pStyle w:val="41"/>
        <w:rPr>
          <w:lang w:eastAsia="zh-CN"/>
        </w:rPr>
      </w:pPr>
      <w:bookmarkStart w:id="4448" w:name="_Toc160650415"/>
      <w:bookmarkStart w:id="4449" w:name="_Toc160652290"/>
      <w:r w:rsidRPr="005F1307">
        <w:t>6.15.6</w:t>
      </w:r>
      <w:r w:rsidRPr="005F1307">
        <w:rPr>
          <w:lang w:eastAsia="zh-CN"/>
        </w:rPr>
        <w:t>.1</w:t>
      </w:r>
      <w:r w:rsidRPr="005F1307">
        <w:rPr>
          <w:lang w:eastAsia="zh-CN"/>
        </w:rPr>
        <w:tab/>
        <w:t>General</w:t>
      </w:r>
      <w:bookmarkEnd w:id="4448"/>
      <w:bookmarkEnd w:id="4449"/>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lastRenderedPageBreak/>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4450" w:name="_Toc160650416"/>
      <w:bookmarkStart w:id="4451" w:name="_Toc160652291"/>
      <w:r w:rsidRPr="005F1307">
        <w:rPr>
          <w:lang w:eastAsia="zh-CN"/>
        </w:rPr>
        <w:t>6.15.6.2</w:t>
      </w:r>
      <w:r w:rsidRPr="005F1307">
        <w:rPr>
          <w:lang w:eastAsia="zh-CN"/>
        </w:rPr>
        <w:tab/>
        <w:t>Structured data types</w:t>
      </w:r>
      <w:bookmarkEnd w:id="4450"/>
      <w:bookmarkEnd w:id="4451"/>
    </w:p>
    <w:p w14:paraId="4253DC01" w14:textId="77777777" w:rsidR="00D3062E" w:rsidRPr="005F1307" w:rsidRDefault="00D3062E" w:rsidP="00D3062E">
      <w:pPr>
        <w:pStyle w:val="51"/>
        <w:rPr>
          <w:lang w:eastAsia="zh-CN"/>
        </w:rPr>
      </w:pPr>
      <w:bookmarkStart w:id="4452" w:name="_Toc160650417"/>
      <w:bookmarkStart w:id="4453" w:name="_Toc160652292"/>
      <w:r w:rsidRPr="005F1307">
        <w:rPr>
          <w:lang w:eastAsia="zh-CN"/>
        </w:rPr>
        <w:t>6.15.6.2.1</w:t>
      </w:r>
      <w:r w:rsidRPr="005F1307">
        <w:rPr>
          <w:lang w:eastAsia="zh-CN"/>
        </w:rPr>
        <w:tab/>
        <w:t>Introduction</w:t>
      </w:r>
      <w:bookmarkEnd w:id="4452"/>
      <w:bookmarkEnd w:id="4453"/>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4454" w:name="_Toc160650418"/>
      <w:bookmarkStart w:id="4455" w:name="_Toc160652293"/>
      <w:r w:rsidRPr="005F1307">
        <w:t>6.15.6.2.2</w:t>
      </w:r>
      <w:r w:rsidRPr="005F1307">
        <w:tab/>
        <w:t>Type: SliceReqVerAlignSubsc</w:t>
      </w:r>
      <w:bookmarkEnd w:id="4454"/>
      <w:bookmarkEnd w:id="4455"/>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4456" w:name="_Toc160650419"/>
      <w:bookmarkStart w:id="4457" w:name="_Toc160652294"/>
      <w:r w:rsidRPr="005F1307">
        <w:lastRenderedPageBreak/>
        <w:t>6.15.6.2.3</w:t>
      </w:r>
      <w:r w:rsidRPr="005F1307">
        <w:tab/>
        <w:t>Type: SliceReqVerAlignSubscPatch</w:t>
      </w:r>
      <w:bookmarkEnd w:id="4456"/>
      <w:bookmarkEnd w:id="4457"/>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4458" w:name="_Toc160650420"/>
      <w:bookmarkStart w:id="4459" w:name="_Toc160652295"/>
      <w:r w:rsidRPr="005F1307">
        <w:t>6.15.6.2.4</w:t>
      </w:r>
      <w:r w:rsidRPr="005F1307">
        <w:tab/>
        <w:t>Type: SliceReqVerAlignNotif</w:t>
      </w:r>
      <w:bookmarkEnd w:id="4458"/>
      <w:bookmarkEnd w:id="4459"/>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4460" w:name="_Toc160650421"/>
      <w:bookmarkStart w:id="4461" w:name="_Toc160652296"/>
      <w:r w:rsidRPr="005F1307">
        <w:t>6.15</w:t>
      </w:r>
      <w:r w:rsidRPr="005F1307">
        <w:rPr>
          <w:lang w:val="en-US"/>
        </w:rPr>
        <w:t>.6.3</w:t>
      </w:r>
      <w:r w:rsidRPr="005F1307">
        <w:rPr>
          <w:lang w:val="en-US"/>
        </w:rPr>
        <w:tab/>
        <w:t>Simple data types and enumerations</w:t>
      </w:r>
      <w:bookmarkEnd w:id="4460"/>
      <w:bookmarkEnd w:id="4461"/>
    </w:p>
    <w:p w14:paraId="035C3B56" w14:textId="77777777" w:rsidR="00D3062E" w:rsidRPr="005F1307" w:rsidRDefault="00D3062E" w:rsidP="00D3062E">
      <w:pPr>
        <w:pStyle w:val="51"/>
      </w:pPr>
      <w:bookmarkStart w:id="4462" w:name="_Toc160650422"/>
      <w:bookmarkStart w:id="4463" w:name="_Toc160652297"/>
      <w:r w:rsidRPr="005F1307">
        <w:t>6.15.6.3.1</w:t>
      </w:r>
      <w:r w:rsidRPr="005F1307">
        <w:tab/>
        <w:t>Introduction</w:t>
      </w:r>
      <w:bookmarkEnd w:id="4462"/>
      <w:bookmarkEnd w:id="4463"/>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4464" w:name="_Toc160650423"/>
      <w:bookmarkStart w:id="4465" w:name="_Toc160652298"/>
      <w:r w:rsidRPr="005F1307">
        <w:t>6.15.6.3.2</w:t>
      </w:r>
      <w:r w:rsidRPr="005F1307">
        <w:tab/>
        <w:t>Simple data types</w:t>
      </w:r>
      <w:bookmarkEnd w:id="4464"/>
      <w:bookmarkEnd w:id="4465"/>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4466" w:name="_Toc160650424"/>
      <w:bookmarkStart w:id="4467" w:name="_Toc160652299"/>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4466"/>
      <w:bookmarkEnd w:id="4467"/>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4468" w:name="_Toc160650425"/>
      <w:bookmarkStart w:id="4469" w:name="_Toc160652300"/>
      <w:r w:rsidRPr="005F1307">
        <w:lastRenderedPageBreak/>
        <w:t>6.15.6.5</w:t>
      </w:r>
      <w:r w:rsidRPr="005F1307">
        <w:tab/>
        <w:t>Binary data</w:t>
      </w:r>
      <w:bookmarkEnd w:id="4468"/>
      <w:bookmarkEnd w:id="4469"/>
    </w:p>
    <w:p w14:paraId="3B84A530" w14:textId="77777777" w:rsidR="00D3062E" w:rsidRPr="005F1307" w:rsidRDefault="00D3062E" w:rsidP="00D3062E">
      <w:pPr>
        <w:pStyle w:val="51"/>
      </w:pPr>
      <w:bookmarkStart w:id="4470" w:name="_Toc160650426"/>
      <w:bookmarkStart w:id="4471" w:name="_Toc160652301"/>
      <w:r w:rsidRPr="005F1307">
        <w:t>6.15.6.5.1</w:t>
      </w:r>
      <w:r w:rsidRPr="005F1307">
        <w:tab/>
        <w:t>Binary Data Types</w:t>
      </w:r>
      <w:bookmarkEnd w:id="4470"/>
      <w:bookmarkEnd w:id="4471"/>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4472" w:name="_Toc160650427"/>
      <w:bookmarkStart w:id="4473" w:name="_Toc160652302"/>
      <w:r w:rsidRPr="005F1307">
        <w:t>6.15.7</w:t>
      </w:r>
      <w:r w:rsidRPr="005F1307">
        <w:tab/>
        <w:t>Error Handling</w:t>
      </w:r>
      <w:bookmarkEnd w:id="4472"/>
      <w:bookmarkEnd w:id="4473"/>
    </w:p>
    <w:p w14:paraId="5F8ACD43" w14:textId="77777777" w:rsidR="00D3062E" w:rsidRPr="005F1307" w:rsidRDefault="00D3062E" w:rsidP="00D3062E">
      <w:pPr>
        <w:pStyle w:val="41"/>
      </w:pPr>
      <w:bookmarkStart w:id="4474" w:name="_Toc160650428"/>
      <w:bookmarkStart w:id="4475" w:name="_Toc160652303"/>
      <w:r w:rsidRPr="005F1307">
        <w:t>6.15.7.1</w:t>
      </w:r>
      <w:r w:rsidRPr="005F1307">
        <w:tab/>
        <w:t>General</w:t>
      </w:r>
      <w:bookmarkEnd w:id="4474"/>
      <w:bookmarkEnd w:id="4475"/>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4476" w:name="_Toc160650429"/>
      <w:bookmarkStart w:id="4477" w:name="_Toc160652304"/>
      <w:r w:rsidRPr="005F1307">
        <w:t>6.15.7.2</w:t>
      </w:r>
      <w:r w:rsidRPr="005F1307">
        <w:tab/>
        <w:t>Protocol Errors</w:t>
      </w:r>
      <w:bookmarkEnd w:id="4476"/>
      <w:bookmarkEnd w:id="4477"/>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4478" w:name="_Toc160650430"/>
      <w:bookmarkStart w:id="4479" w:name="_Toc160652305"/>
      <w:r w:rsidRPr="005F1307">
        <w:t>6.15.7.3</w:t>
      </w:r>
      <w:r w:rsidRPr="005F1307">
        <w:tab/>
        <w:t>Application Errors</w:t>
      </w:r>
      <w:bookmarkEnd w:id="4478"/>
      <w:bookmarkEnd w:id="4479"/>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4480" w:name="_Toc160650431"/>
      <w:bookmarkStart w:id="4481" w:name="_Toc160652306"/>
      <w:r w:rsidRPr="005F1307">
        <w:t>6.15.8</w:t>
      </w:r>
      <w:r w:rsidRPr="005F1307">
        <w:rPr>
          <w:lang w:eastAsia="zh-CN"/>
        </w:rPr>
        <w:tab/>
        <w:t>Feature negotiation</w:t>
      </w:r>
      <w:bookmarkEnd w:id="4480"/>
      <w:bookmarkEnd w:id="4481"/>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4482" w:name="_Toc160650432"/>
      <w:bookmarkStart w:id="4483" w:name="_Toc160652307"/>
      <w:r w:rsidRPr="005F1307">
        <w:t>6.15.9</w:t>
      </w:r>
      <w:r w:rsidRPr="005F1307">
        <w:tab/>
        <w:t>Security</w:t>
      </w:r>
      <w:bookmarkEnd w:id="4482"/>
      <w:bookmarkEnd w:id="4483"/>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4484" w:name="_Toc160650433"/>
      <w:bookmarkStart w:id="4485" w:name="_Toc160652308"/>
      <w:r w:rsidRPr="00D3062E">
        <w:rPr>
          <w:noProof/>
          <w:lang w:eastAsia="zh-CN"/>
        </w:rPr>
        <w:t>6.16</w:t>
      </w:r>
      <w:r w:rsidRPr="00D3062E">
        <w:tab/>
      </w:r>
      <w:r w:rsidRPr="00D3062E">
        <w:rPr>
          <w:lang w:val="en-US"/>
        </w:rPr>
        <w:t>NSCE_NSInfoDelivery</w:t>
      </w:r>
      <w:r w:rsidRPr="00D3062E">
        <w:t xml:space="preserve"> API</w:t>
      </w:r>
      <w:bookmarkEnd w:id="4384"/>
      <w:bookmarkEnd w:id="4385"/>
      <w:bookmarkEnd w:id="4386"/>
      <w:bookmarkEnd w:id="4484"/>
      <w:bookmarkEnd w:id="4485"/>
    </w:p>
    <w:p w14:paraId="63E27122" w14:textId="6F3A862D" w:rsidR="00091209" w:rsidRPr="00D3062E" w:rsidRDefault="00091209" w:rsidP="00091209">
      <w:pPr>
        <w:pStyle w:val="31"/>
      </w:pPr>
      <w:bookmarkStart w:id="4486" w:name="_Toc157435089"/>
      <w:bookmarkStart w:id="4487" w:name="_Toc157436804"/>
      <w:bookmarkStart w:id="4488" w:name="_Toc157440644"/>
      <w:bookmarkStart w:id="4489" w:name="_Toc160650434"/>
      <w:bookmarkStart w:id="4490" w:name="_Toc160652309"/>
      <w:r w:rsidRPr="00D3062E">
        <w:rPr>
          <w:noProof/>
          <w:lang w:eastAsia="zh-CN"/>
        </w:rPr>
        <w:t>6.16</w:t>
      </w:r>
      <w:r w:rsidRPr="00D3062E">
        <w:t>.1</w:t>
      </w:r>
      <w:r w:rsidRPr="00D3062E">
        <w:tab/>
        <w:t>Introduction</w:t>
      </w:r>
      <w:bookmarkEnd w:id="4486"/>
      <w:bookmarkEnd w:id="4487"/>
      <w:bookmarkEnd w:id="4488"/>
      <w:bookmarkEnd w:id="4489"/>
      <w:bookmarkEnd w:id="4490"/>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4491" w:name="_Toc157435090"/>
      <w:bookmarkStart w:id="4492" w:name="_Toc157436805"/>
      <w:bookmarkStart w:id="4493" w:name="_Toc157440645"/>
      <w:bookmarkStart w:id="4494" w:name="_Toc160650435"/>
      <w:bookmarkStart w:id="4495" w:name="_Toc160652310"/>
      <w:r w:rsidRPr="00D3062E">
        <w:rPr>
          <w:noProof/>
          <w:lang w:eastAsia="zh-CN"/>
        </w:rPr>
        <w:t>6.16</w:t>
      </w:r>
      <w:r w:rsidRPr="00D3062E">
        <w:t>.2</w:t>
      </w:r>
      <w:r w:rsidRPr="00D3062E">
        <w:tab/>
        <w:t>Usage of HTTP</w:t>
      </w:r>
      <w:bookmarkEnd w:id="4491"/>
      <w:bookmarkEnd w:id="4492"/>
      <w:bookmarkEnd w:id="4493"/>
      <w:bookmarkEnd w:id="4494"/>
      <w:bookmarkEnd w:id="4495"/>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4496" w:name="_Toc157435091"/>
      <w:bookmarkStart w:id="4497" w:name="_Toc157436806"/>
      <w:bookmarkStart w:id="4498" w:name="_Toc157440646"/>
      <w:bookmarkStart w:id="4499" w:name="_Toc160650436"/>
      <w:bookmarkStart w:id="4500" w:name="_Toc160652311"/>
      <w:r w:rsidRPr="00D3062E">
        <w:rPr>
          <w:noProof/>
          <w:lang w:eastAsia="zh-CN"/>
        </w:rPr>
        <w:t>6.16</w:t>
      </w:r>
      <w:r w:rsidRPr="00D3062E">
        <w:t>.3</w:t>
      </w:r>
      <w:r w:rsidRPr="00D3062E">
        <w:tab/>
        <w:t>Resources</w:t>
      </w:r>
      <w:bookmarkEnd w:id="4496"/>
      <w:bookmarkEnd w:id="4497"/>
      <w:bookmarkEnd w:id="4498"/>
      <w:bookmarkEnd w:id="4499"/>
      <w:bookmarkEnd w:id="4500"/>
    </w:p>
    <w:p w14:paraId="18367A58" w14:textId="488A7696" w:rsidR="00091209" w:rsidRPr="00D3062E" w:rsidRDefault="00091209" w:rsidP="00091209">
      <w:pPr>
        <w:pStyle w:val="41"/>
      </w:pPr>
      <w:bookmarkStart w:id="4501" w:name="_Toc157435092"/>
      <w:bookmarkStart w:id="4502" w:name="_Toc157436807"/>
      <w:bookmarkStart w:id="4503" w:name="_Toc157440647"/>
      <w:bookmarkStart w:id="4504" w:name="_Toc160650437"/>
      <w:bookmarkStart w:id="4505" w:name="_Toc160652312"/>
      <w:r w:rsidRPr="00D3062E">
        <w:rPr>
          <w:noProof/>
          <w:lang w:eastAsia="zh-CN"/>
        </w:rPr>
        <w:t>6.16</w:t>
      </w:r>
      <w:r w:rsidRPr="00D3062E">
        <w:t>.3.1</w:t>
      </w:r>
      <w:r w:rsidRPr="00D3062E">
        <w:tab/>
        <w:t>Overview</w:t>
      </w:r>
      <w:bookmarkEnd w:id="4501"/>
      <w:bookmarkEnd w:id="4502"/>
      <w:bookmarkEnd w:id="4503"/>
      <w:bookmarkEnd w:id="4504"/>
      <w:bookmarkEnd w:id="4505"/>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082" type="#_x0000_t75" alt="" style="width:480pt;height:186pt;mso-width-percent:0;mso-height-percent:0;mso-width-percent:0;mso-height-percent:0" o:ole="">
            <v:imagedata r:id="rId142" o:title=""/>
          </v:shape>
          <o:OLEObject Type="Embed" ProgID="Word.Document.8" ShapeID="_x0000_i1082" DrawAspect="Content" ObjectID="_1771264824" r:id="rId143">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4506" w:name="_Toc157435093"/>
      <w:bookmarkStart w:id="4507" w:name="_Toc157436808"/>
      <w:bookmarkStart w:id="4508" w:name="_Toc157440648"/>
      <w:bookmarkStart w:id="4509" w:name="_Toc160650438"/>
      <w:bookmarkStart w:id="4510" w:name="_Toc160652313"/>
      <w:r w:rsidRPr="00D3062E">
        <w:rPr>
          <w:noProof/>
          <w:lang w:eastAsia="zh-CN"/>
        </w:rPr>
        <w:t>6.16</w:t>
      </w:r>
      <w:r w:rsidRPr="00D3062E">
        <w:t>.3.2</w:t>
      </w:r>
      <w:r w:rsidRPr="00D3062E">
        <w:tab/>
        <w:t>Resource: Network Slice Information Sets</w:t>
      </w:r>
      <w:bookmarkEnd w:id="4506"/>
      <w:bookmarkEnd w:id="4507"/>
      <w:bookmarkEnd w:id="4508"/>
      <w:bookmarkEnd w:id="4509"/>
      <w:bookmarkEnd w:id="4510"/>
    </w:p>
    <w:p w14:paraId="7C0D60B2" w14:textId="3178F70B" w:rsidR="00091209" w:rsidRPr="00D3062E" w:rsidRDefault="00091209" w:rsidP="00091209">
      <w:pPr>
        <w:pStyle w:val="51"/>
      </w:pPr>
      <w:bookmarkStart w:id="4511" w:name="_Toc157435094"/>
      <w:bookmarkStart w:id="4512" w:name="_Toc157436809"/>
      <w:bookmarkStart w:id="4513" w:name="_Toc157440649"/>
      <w:bookmarkStart w:id="4514" w:name="_Toc160650439"/>
      <w:bookmarkStart w:id="4515" w:name="_Toc160652314"/>
      <w:r w:rsidRPr="00D3062E">
        <w:rPr>
          <w:noProof/>
          <w:lang w:eastAsia="zh-CN"/>
        </w:rPr>
        <w:t>6.16</w:t>
      </w:r>
      <w:r w:rsidRPr="00D3062E">
        <w:t>.3.2.1</w:t>
      </w:r>
      <w:r w:rsidRPr="00D3062E">
        <w:tab/>
        <w:t>Description</w:t>
      </w:r>
      <w:bookmarkEnd w:id="4511"/>
      <w:bookmarkEnd w:id="4512"/>
      <w:bookmarkEnd w:id="4513"/>
      <w:bookmarkEnd w:id="4514"/>
      <w:bookmarkEnd w:id="4515"/>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4516" w:name="_Toc157435095"/>
      <w:bookmarkStart w:id="4517" w:name="_Toc157436810"/>
      <w:bookmarkStart w:id="4518" w:name="_Toc157440650"/>
      <w:bookmarkStart w:id="4519" w:name="_Toc160650440"/>
      <w:bookmarkStart w:id="4520" w:name="_Toc160652315"/>
      <w:r w:rsidRPr="00D3062E">
        <w:rPr>
          <w:noProof/>
          <w:lang w:eastAsia="zh-CN"/>
        </w:rPr>
        <w:t>6.16</w:t>
      </w:r>
      <w:r w:rsidRPr="00D3062E">
        <w:t>.3.2.2</w:t>
      </w:r>
      <w:r w:rsidRPr="00D3062E">
        <w:tab/>
        <w:t>Resource Definition</w:t>
      </w:r>
      <w:bookmarkEnd w:id="4516"/>
      <w:bookmarkEnd w:id="4517"/>
      <w:bookmarkEnd w:id="4518"/>
      <w:bookmarkEnd w:id="4519"/>
      <w:bookmarkEnd w:id="4520"/>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4521" w:name="_Toc157435096"/>
      <w:bookmarkStart w:id="4522" w:name="_Toc157436811"/>
      <w:bookmarkStart w:id="4523" w:name="_Toc157440651"/>
      <w:bookmarkStart w:id="4524" w:name="_Toc160650441"/>
      <w:bookmarkStart w:id="4525" w:name="_Toc160652316"/>
      <w:r w:rsidRPr="00D3062E">
        <w:rPr>
          <w:noProof/>
          <w:lang w:eastAsia="zh-CN"/>
        </w:rPr>
        <w:t>6.16</w:t>
      </w:r>
      <w:r w:rsidRPr="00D3062E">
        <w:t>.3.2.3</w:t>
      </w:r>
      <w:r w:rsidRPr="00D3062E">
        <w:tab/>
        <w:t>Resource Standard Methods</w:t>
      </w:r>
      <w:bookmarkEnd w:id="4521"/>
      <w:bookmarkEnd w:id="4522"/>
      <w:bookmarkEnd w:id="4523"/>
      <w:bookmarkEnd w:id="4524"/>
      <w:bookmarkEnd w:id="4525"/>
    </w:p>
    <w:p w14:paraId="446DE5DC" w14:textId="75DD974E" w:rsidR="00091209" w:rsidRPr="00D3062E" w:rsidRDefault="00091209" w:rsidP="000B7712">
      <w:pPr>
        <w:pStyle w:val="6"/>
      </w:pPr>
      <w:bookmarkStart w:id="4526" w:name="_Toc157435097"/>
      <w:bookmarkStart w:id="4527" w:name="_Toc157436812"/>
      <w:bookmarkStart w:id="4528" w:name="_Toc157440652"/>
      <w:bookmarkStart w:id="4529" w:name="_Toc160650442"/>
      <w:bookmarkStart w:id="4530" w:name="_Toc160652317"/>
      <w:r w:rsidRPr="00D3062E">
        <w:t>6.16.3.2.3.1</w:t>
      </w:r>
      <w:r w:rsidRPr="00D3062E">
        <w:tab/>
        <w:t>GET</w:t>
      </w:r>
      <w:bookmarkEnd w:id="4526"/>
      <w:bookmarkEnd w:id="4527"/>
      <w:bookmarkEnd w:id="4528"/>
      <w:bookmarkEnd w:id="4529"/>
      <w:bookmarkEnd w:id="4530"/>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4531" w:name="_Toc157435098"/>
      <w:bookmarkStart w:id="4532" w:name="_Toc157436813"/>
      <w:bookmarkStart w:id="4533" w:name="_Toc157440653"/>
      <w:bookmarkStart w:id="4534" w:name="_Toc160650443"/>
      <w:bookmarkStart w:id="4535" w:name="_Toc160652318"/>
      <w:r w:rsidRPr="00D3062E">
        <w:rPr>
          <w:noProof/>
          <w:lang w:eastAsia="zh-CN"/>
        </w:rPr>
        <w:t>6.16</w:t>
      </w:r>
      <w:r w:rsidRPr="00D3062E">
        <w:t>.3.2.4</w:t>
      </w:r>
      <w:r w:rsidRPr="00D3062E">
        <w:tab/>
        <w:t>Resource Custom Operations</w:t>
      </w:r>
      <w:bookmarkEnd w:id="4531"/>
      <w:bookmarkEnd w:id="4532"/>
      <w:bookmarkEnd w:id="4533"/>
      <w:bookmarkEnd w:id="4534"/>
      <w:bookmarkEnd w:id="4535"/>
    </w:p>
    <w:p w14:paraId="7FBD0AEA" w14:textId="0549FDF8" w:rsidR="00091209" w:rsidRPr="00D3062E" w:rsidRDefault="00091209" w:rsidP="000B7712">
      <w:pPr>
        <w:pStyle w:val="6"/>
      </w:pPr>
      <w:bookmarkStart w:id="4536" w:name="_Toc157435099"/>
      <w:bookmarkStart w:id="4537" w:name="_Toc157436814"/>
      <w:bookmarkStart w:id="4538" w:name="_Toc157440654"/>
      <w:bookmarkStart w:id="4539" w:name="_Toc160650444"/>
      <w:bookmarkStart w:id="4540" w:name="_Toc160652319"/>
      <w:r w:rsidRPr="00D3062E">
        <w:t>6.16.3.2.4.1</w:t>
      </w:r>
      <w:r w:rsidRPr="00D3062E">
        <w:tab/>
        <w:t>Overview</w:t>
      </w:r>
      <w:bookmarkEnd w:id="4536"/>
      <w:bookmarkEnd w:id="4537"/>
      <w:bookmarkEnd w:id="4538"/>
      <w:bookmarkEnd w:id="4539"/>
      <w:bookmarkEnd w:id="4540"/>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4541" w:name="_Toc157435100"/>
      <w:bookmarkStart w:id="4542" w:name="_Toc157436815"/>
      <w:bookmarkStart w:id="4543" w:name="_Toc157440655"/>
      <w:bookmarkStart w:id="4544" w:name="_Toc160650445"/>
      <w:bookmarkStart w:id="4545" w:name="_Toc160652320"/>
      <w:r w:rsidRPr="00D3062E">
        <w:t>6.16.3.2.4.2</w:t>
      </w:r>
      <w:r w:rsidRPr="00D3062E">
        <w:tab/>
        <w:t>Operation: Deliver</w:t>
      </w:r>
      <w:bookmarkEnd w:id="4541"/>
      <w:bookmarkEnd w:id="4542"/>
      <w:bookmarkEnd w:id="4543"/>
      <w:bookmarkEnd w:id="4544"/>
      <w:bookmarkEnd w:id="4545"/>
    </w:p>
    <w:p w14:paraId="6D2C57FE" w14:textId="0D423372" w:rsidR="00091209" w:rsidRPr="00D3062E" w:rsidRDefault="00091209" w:rsidP="00CA1157">
      <w:pPr>
        <w:pStyle w:val="7"/>
      </w:pPr>
      <w:bookmarkStart w:id="4546" w:name="_Toc157435101"/>
      <w:bookmarkStart w:id="4547" w:name="_Toc157436816"/>
      <w:bookmarkStart w:id="4548" w:name="_Toc157440656"/>
      <w:bookmarkStart w:id="4549" w:name="_Toc160650446"/>
      <w:bookmarkStart w:id="4550" w:name="_Toc160652321"/>
      <w:r w:rsidRPr="00D3062E">
        <w:t>6.16.3.2.4.2.1</w:t>
      </w:r>
      <w:r w:rsidRPr="00D3062E">
        <w:tab/>
        <w:t>Description</w:t>
      </w:r>
      <w:bookmarkEnd w:id="4546"/>
      <w:bookmarkEnd w:id="4547"/>
      <w:bookmarkEnd w:id="4548"/>
      <w:bookmarkEnd w:id="4549"/>
      <w:bookmarkEnd w:id="4550"/>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4551" w:name="_Toc157435103"/>
      <w:bookmarkStart w:id="4552" w:name="_Toc157436818"/>
      <w:bookmarkStart w:id="4553" w:name="_Toc157440658"/>
      <w:bookmarkStart w:id="4554" w:name="_Toc160650447"/>
      <w:bookmarkStart w:id="4555" w:name="_Toc160652322"/>
      <w:r w:rsidRPr="00D3062E">
        <w:rPr>
          <w:noProof/>
        </w:rPr>
        <w:lastRenderedPageBreak/>
        <w:t>6.16.3.2.4.2.2</w:t>
      </w:r>
      <w:r w:rsidRPr="00D3062E">
        <w:rPr>
          <w:noProof/>
        </w:rPr>
        <w:tab/>
        <w:t>Operation Definition</w:t>
      </w:r>
      <w:bookmarkEnd w:id="4554"/>
      <w:bookmarkEnd w:id="4555"/>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4556" w:name="_Hlk154532198"/>
            <w:r w:rsidRPr="00D3062E">
              <w:t>NSInfoDelReq</w:t>
            </w:r>
            <w:bookmarkEnd w:id="4556"/>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139C09ED" w14:textId="77777777" w:rsidR="002E2250" w:rsidRPr="00D3062E" w:rsidRDefault="002E2250" w:rsidP="002E2250">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2250" w:rsidRPr="00D3062E" w14:paraId="53942A34"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4357886" w14:textId="77777777" w:rsidR="002E2250" w:rsidRPr="00D3062E" w:rsidRDefault="002E2250"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25DAC0E" w14:textId="77777777" w:rsidR="002E2250" w:rsidRPr="00D3062E" w:rsidRDefault="002E2250"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E9E8D33" w14:textId="77777777" w:rsidR="002E2250" w:rsidRPr="00D3062E" w:rsidRDefault="002E2250"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39B9798" w14:textId="77777777" w:rsidR="002E2250" w:rsidRPr="00D3062E" w:rsidRDefault="002E2250" w:rsidP="003C3912">
            <w:pPr>
              <w:pStyle w:val="TAH"/>
            </w:pPr>
            <w:r w:rsidRPr="00D3062E">
              <w:t>Response</w:t>
            </w:r>
          </w:p>
          <w:p w14:paraId="331399A8" w14:textId="77777777" w:rsidR="002E2250" w:rsidRPr="00D3062E" w:rsidRDefault="002E2250"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11FA8A31" w14:textId="77777777" w:rsidR="002E2250" w:rsidRPr="00D3062E" w:rsidRDefault="002E2250" w:rsidP="003C3912">
            <w:pPr>
              <w:pStyle w:val="TAH"/>
            </w:pPr>
            <w:r w:rsidRPr="00D3062E">
              <w:t>Description</w:t>
            </w:r>
          </w:p>
        </w:tc>
      </w:tr>
      <w:tr w:rsidR="002E2250" w:rsidRPr="00D3062E" w14:paraId="1DA55DD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F3C4"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C4B8F1A"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9BDBDAC"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5F225888" w14:textId="77777777" w:rsidR="002E2250" w:rsidRPr="00D3062E" w:rsidRDefault="002E2250"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AB4C92" w14:textId="77777777" w:rsidR="002E2250" w:rsidRPr="00D3062E" w:rsidRDefault="002E2250" w:rsidP="003C3912">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2E2250" w:rsidRPr="00D3062E" w14:paraId="7E374F08"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C0E1B61"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43D585D"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073D900"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758C086" w14:textId="77777777" w:rsidR="002E2250" w:rsidRPr="00D3062E" w:rsidRDefault="002E2250"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DEA156" w14:textId="77777777" w:rsidR="002E2250" w:rsidRPr="00D3062E" w:rsidRDefault="002E2250" w:rsidP="003C3912">
            <w:pPr>
              <w:pStyle w:val="TAL"/>
            </w:pPr>
            <w:r w:rsidRPr="00D3062E">
              <w:t>Temporary redirection.</w:t>
            </w:r>
          </w:p>
          <w:p w14:paraId="01E00CC1" w14:textId="77777777" w:rsidR="002E2250" w:rsidRPr="00D3062E" w:rsidRDefault="002E2250" w:rsidP="003C3912">
            <w:pPr>
              <w:pStyle w:val="TAL"/>
            </w:pPr>
          </w:p>
          <w:p w14:paraId="0B55F78C" w14:textId="32D4F36D" w:rsidR="002E2250" w:rsidRPr="00D3062E" w:rsidRDefault="002E2250" w:rsidP="003C3912">
            <w:pPr>
              <w:pStyle w:val="TAL"/>
            </w:pPr>
            <w:r w:rsidRPr="00D3062E">
              <w:t>The response shall include a Location header field containing an alternative target URI for the resource custom operation located in an alternative NSCE Server.</w:t>
            </w:r>
          </w:p>
          <w:p w14:paraId="7C066883" w14:textId="77777777" w:rsidR="002E2250" w:rsidRPr="00D3062E" w:rsidRDefault="002E2250" w:rsidP="003C3912">
            <w:pPr>
              <w:pStyle w:val="TAL"/>
            </w:pPr>
          </w:p>
          <w:p w14:paraId="1CE45255" w14:textId="77777777" w:rsidR="002E2250" w:rsidRPr="00D3062E" w:rsidRDefault="002E2250" w:rsidP="003C3912">
            <w:pPr>
              <w:pStyle w:val="TAL"/>
            </w:pPr>
            <w:r w:rsidRPr="00D3062E">
              <w:t>Redirection handling is described in clause 5.2.10 of 3GPP TS 29.122 [2].</w:t>
            </w:r>
          </w:p>
        </w:tc>
      </w:tr>
      <w:tr w:rsidR="002E2250" w:rsidRPr="00D3062E" w14:paraId="115C102E"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DFE30A" w14:textId="77777777" w:rsidR="002E2250" w:rsidRPr="00D3062E" w:rsidRDefault="002E2250" w:rsidP="003C3912">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A15B74B"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25AF15"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66BA959D" w14:textId="77777777" w:rsidR="002E2250" w:rsidRPr="00D3062E" w:rsidRDefault="002E2250"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0A91D6" w14:textId="77777777" w:rsidR="002E2250" w:rsidRPr="00D3062E" w:rsidRDefault="002E2250" w:rsidP="003C3912">
            <w:pPr>
              <w:pStyle w:val="TAL"/>
            </w:pPr>
            <w:r w:rsidRPr="00D3062E">
              <w:t>Permanent redirection.</w:t>
            </w:r>
          </w:p>
          <w:p w14:paraId="7389847F" w14:textId="77777777" w:rsidR="002E2250" w:rsidRPr="00D3062E" w:rsidRDefault="002E2250" w:rsidP="003C3912">
            <w:pPr>
              <w:pStyle w:val="TAL"/>
            </w:pPr>
          </w:p>
          <w:p w14:paraId="7DAD0075" w14:textId="2E8B5CE3" w:rsidR="002E2250" w:rsidRPr="00D3062E" w:rsidRDefault="002E2250" w:rsidP="003C3912">
            <w:pPr>
              <w:pStyle w:val="TAL"/>
            </w:pPr>
            <w:r w:rsidRPr="00D3062E">
              <w:t>The response shall include a Location header field containing an alternative target URI for the resource custom operation located in an alternative NSCE Server.</w:t>
            </w:r>
          </w:p>
          <w:p w14:paraId="70F78050" w14:textId="77777777" w:rsidR="002E2250" w:rsidRPr="00D3062E" w:rsidRDefault="002E2250" w:rsidP="003C3912">
            <w:pPr>
              <w:pStyle w:val="TAL"/>
            </w:pPr>
          </w:p>
          <w:p w14:paraId="620267FC" w14:textId="77777777" w:rsidR="002E2250" w:rsidRPr="00D3062E" w:rsidRDefault="002E2250" w:rsidP="003C3912">
            <w:pPr>
              <w:pStyle w:val="TAL"/>
            </w:pPr>
            <w:r w:rsidRPr="00D3062E">
              <w:t>Redirection handling is described in clause 5.2.10 of 3GPP TS 29.122 [2].</w:t>
            </w:r>
          </w:p>
        </w:tc>
      </w:tr>
      <w:tr w:rsidR="002E2250" w:rsidRPr="00D3062E" w14:paraId="66C03E3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3E58231" w14:textId="77777777" w:rsidR="002E2250" w:rsidRPr="00D3062E" w:rsidRDefault="002E2250" w:rsidP="003C3912">
            <w:pPr>
              <w:pStyle w:val="TAN"/>
            </w:pPr>
            <w:r w:rsidRPr="00D3062E">
              <w:t>NOTE:</w:t>
            </w:r>
            <w:r w:rsidRPr="00D3062E">
              <w:rPr>
                <w:noProof/>
              </w:rPr>
              <w:tab/>
              <w:t xml:space="preserve">The manadatory </w:t>
            </w:r>
            <w:r w:rsidRPr="00D3062E">
              <w:t>HTTP error status codes for the HTTP POST method listed in table 5.2.6-1 of 3GPP TS 29.122 [2] shall also apply.</w:t>
            </w:r>
          </w:p>
        </w:tc>
      </w:tr>
    </w:tbl>
    <w:p w14:paraId="7820529E" w14:textId="77777777" w:rsidR="002E2250" w:rsidRPr="00D3062E" w:rsidRDefault="002E2250" w:rsidP="002E2250"/>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4557" w:name="_Toc160650448"/>
      <w:bookmarkStart w:id="4558" w:name="_Toc160652323"/>
      <w:r w:rsidRPr="00D3062E">
        <w:rPr>
          <w:noProof/>
          <w:lang w:eastAsia="zh-CN"/>
        </w:rPr>
        <w:t>6.16</w:t>
      </w:r>
      <w:r w:rsidRPr="00D3062E">
        <w:t>.4</w:t>
      </w:r>
      <w:r w:rsidRPr="00D3062E">
        <w:tab/>
        <w:t>Custom Operations without associated resources</w:t>
      </w:r>
      <w:bookmarkEnd w:id="4551"/>
      <w:bookmarkEnd w:id="4552"/>
      <w:bookmarkEnd w:id="4553"/>
      <w:bookmarkEnd w:id="4557"/>
      <w:bookmarkEnd w:id="4558"/>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4559" w:name="_Toc157435104"/>
      <w:bookmarkStart w:id="4560" w:name="_Toc157436819"/>
      <w:bookmarkStart w:id="4561" w:name="_Toc157440659"/>
      <w:bookmarkStart w:id="4562" w:name="_Toc160650449"/>
      <w:bookmarkStart w:id="4563" w:name="_Toc160652324"/>
      <w:r w:rsidRPr="00D3062E">
        <w:rPr>
          <w:noProof/>
          <w:lang w:eastAsia="zh-CN"/>
        </w:rPr>
        <w:t>6.16</w:t>
      </w:r>
      <w:r w:rsidRPr="00D3062E">
        <w:t>.5</w:t>
      </w:r>
      <w:r w:rsidRPr="00D3062E">
        <w:tab/>
        <w:t>Notifications</w:t>
      </w:r>
      <w:bookmarkEnd w:id="4559"/>
      <w:bookmarkEnd w:id="4560"/>
      <w:bookmarkEnd w:id="4561"/>
      <w:bookmarkEnd w:id="4562"/>
      <w:bookmarkEnd w:id="4563"/>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4564" w:name="_Toc157435105"/>
      <w:bookmarkStart w:id="4565" w:name="_Toc157436820"/>
      <w:bookmarkStart w:id="4566" w:name="_Toc157440660"/>
      <w:bookmarkStart w:id="4567" w:name="_Toc160650450"/>
      <w:bookmarkStart w:id="4568" w:name="_Toc160652325"/>
      <w:r w:rsidRPr="00D3062E">
        <w:rPr>
          <w:noProof/>
          <w:lang w:eastAsia="zh-CN"/>
        </w:rPr>
        <w:lastRenderedPageBreak/>
        <w:t>6.16</w:t>
      </w:r>
      <w:r w:rsidRPr="00D3062E">
        <w:t>.6</w:t>
      </w:r>
      <w:r w:rsidRPr="00D3062E">
        <w:tab/>
        <w:t>Data Model</w:t>
      </w:r>
      <w:bookmarkEnd w:id="4564"/>
      <w:bookmarkEnd w:id="4565"/>
      <w:bookmarkEnd w:id="4566"/>
      <w:bookmarkEnd w:id="4567"/>
      <w:bookmarkEnd w:id="4568"/>
    </w:p>
    <w:p w14:paraId="227665EC" w14:textId="4BC4462F" w:rsidR="00091209" w:rsidRPr="00D3062E" w:rsidRDefault="00091209" w:rsidP="00091209">
      <w:pPr>
        <w:pStyle w:val="41"/>
      </w:pPr>
      <w:bookmarkStart w:id="4569" w:name="_Toc157435106"/>
      <w:bookmarkStart w:id="4570" w:name="_Toc157436821"/>
      <w:bookmarkStart w:id="4571" w:name="_Toc157440661"/>
      <w:bookmarkStart w:id="4572" w:name="_Toc160650451"/>
      <w:bookmarkStart w:id="4573" w:name="_Toc160652326"/>
      <w:r w:rsidRPr="00D3062E">
        <w:rPr>
          <w:noProof/>
          <w:lang w:eastAsia="zh-CN"/>
        </w:rPr>
        <w:t>6.16</w:t>
      </w:r>
      <w:r w:rsidRPr="00D3062E">
        <w:t>.6.1</w:t>
      </w:r>
      <w:r w:rsidRPr="00D3062E">
        <w:tab/>
        <w:t>General</w:t>
      </w:r>
      <w:bookmarkEnd w:id="4569"/>
      <w:bookmarkEnd w:id="4570"/>
      <w:bookmarkEnd w:id="4571"/>
      <w:bookmarkEnd w:id="4572"/>
      <w:bookmarkEnd w:id="4573"/>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4574" w:name="_Toc157435107"/>
      <w:bookmarkStart w:id="4575" w:name="_Toc157436822"/>
      <w:bookmarkStart w:id="4576" w:name="_Toc157440662"/>
      <w:bookmarkStart w:id="4577" w:name="_Toc160650452"/>
      <w:bookmarkStart w:id="4578" w:name="_Toc160652327"/>
      <w:r w:rsidRPr="00D3062E">
        <w:rPr>
          <w:noProof/>
          <w:lang w:eastAsia="zh-CN"/>
        </w:rPr>
        <w:t>6.16</w:t>
      </w:r>
      <w:r w:rsidRPr="00D3062E">
        <w:rPr>
          <w:lang w:val="en-US"/>
        </w:rPr>
        <w:t>.6.2</w:t>
      </w:r>
      <w:r w:rsidRPr="00D3062E">
        <w:rPr>
          <w:lang w:val="en-US"/>
        </w:rPr>
        <w:tab/>
        <w:t>Structured data types</w:t>
      </w:r>
      <w:bookmarkEnd w:id="4574"/>
      <w:bookmarkEnd w:id="4575"/>
      <w:bookmarkEnd w:id="4576"/>
      <w:bookmarkEnd w:id="4577"/>
      <w:bookmarkEnd w:id="4578"/>
    </w:p>
    <w:p w14:paraId="6FC6B418" w14:textId="08F176D6" w:rsidR="00091209" w:rsidRPr="00D3062E" w:rsidRDefault="00091209" w:rsidP="00091209">
      <w:pPr>
        <w:pStyle w:val="51"/>
      </w:pPr>
      <w:bookmarkStart w:id="4579" w:name="_Toc157435108"/>
      <w:bookmarkStart w:id="4580" w:name="_Toc157436823"/>
      <w:bookmarkStart w:id="4581" w:name="_Toc157440663"/>
      <w:bookmarkStart w:id="4582" w:name="_Toc160650453"/>
      <w:bookmarkStart w:id="4583" w:name="_Toc160652328"/>
      <w:r w:rsidRPr="00D3062E">
        <w:rPr>
          <w:noProof/>
          <w:lang w:eastAsia="zh-CN"/>
        </w:rPr>
        <w:t>6.16</w:t>
      </w:r>
      <w:r w:rsidRPr="00D3062E">
        <w:t>.6.2.1</w:t>
      </w:r>
      <w:r w:rsidRPr="00D3062E">
        <w:tab/>
        <w:t>Introduction</w:t>
      </w:r>
      <w:bookmarkEnd w:id="4579"/>
      <w:bookmarkEnd w:id="4580"/>
      <w:bookmarkEnd w:id="4581"/>
      <w:bookmarkEnd w:id="4582"/>
      <w:bookmarkEnd w:id="4583"/>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4584" w:name="_Toc157435109"/>
      <w:bookmarkStart w:id="4585" w:name="_Toc157436824"/>
      <w:bookmarkStart w:id="4586" w:name="_Toc157440664"/>
      <w:bookmarkStart w:id="4587" w:name="_Toc160650454"/>
      <w:bookmarkStart w:id="4588" w:name="_Toc160652329"/>
      <w:r w:rsidRPr="00D3062E">
        <w:rPr>
          <w:noProof/>
          <w:lang w:eastAsia="zh-CN"/>
        </w:rPr>
        <w:t>6.16</w:t>
      </w:r>
      <w:r w:rsidRPr="00D3062E">
        <w:t>.6.2.2</w:t>
      </w:r>
      <w:r w:rsidRPr="00D3062E">
        <w:tab/>
        <w:t>Type: NSInfoRetResp</w:t>
      </w:r>
      <w:bookmarkEnd w:id="4584"/>
      <w:bookmarkEnd w:id="4585"/>
      <w:bookmarkEnd w:id="4586"/>
      <w:bookmarkEnd w:id="4587"/>
      <w:bookmarkEnd w:id="4588"/>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4589" w:name="_Toc157435110"/>
      <w:bookmarkStart w:id="4590" w:name="_Toc157436825"/>
      <w:bookmarkStart w:id="4591" w:name="_Toc157440665"/>
      <w:bookmarkStart w:id="4592" w:name="_Toc160650455"/>
      <w:bookmarkStart w:id="4593" w:name="_Toc160652330"/>
      <w:r w:rsidRPr="00D3062E">
        <w:rPr>
          <w:noProof/>
          <w:lang w:eastAsia="zh-CN"/>
        </w:rPr>
        <w:lastRenderedPageBreak/>
        <w:t>6.16</w:t>
      </w:r>
      <w:r w:rsidRPr="00D3062E">
        <w:t>.6.2.3</w:t>
      </w:r>
      <w:r w:rsidRPr="00D3062E">
        <w:tab/>
        <w:t>Type: NSInfoDelReq</w:t>
      </w:r>
      <w:bookmarkEnd w:id="4589"/>
      <w:bookmarkEnd w:id="4590"/>
      <w:bookmarkEnd w:id="4591"/>
      <w:bookmarkEnd w:id="4592"/>
      <w:bookmarkEnd w:id="4593"/>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4594" w:name="_Toc157435111"/>
      <w:bookmarkStart w:id="4595" w:name="_Toc157436826"/>
      <w:bookmarkStart w:id="4596" w:name="_Toc157440666"/>
      <w:bookmarkStart w:id="4597" w:name="_Toc160650456"/>
      <w:bookmarkStart w:id="4598" w:name="_Toc160652331"/>
      <w:r w:rsidRPr="00D3062E">
        <w:rPr>
          <w:noProof/>
          <w:lang w:eastAsia="zh-CN"/>
        </w:rPr>
        <w:t>6.16</w:t>
      </w:r>
      <w:r w:rsidRPr="00D3062E">
        <w:t>.6.2.4</w:t>
      </w:r>
      <w:r w:rsidRPr="00D3062E">
        <w:tab/>
        <w:t>Type: NSInfoSet</w:t>
      </w:r>
      <w:bookmarkEnd w:id="4594"/>
      <w:bookmarkEnd w:id="4595"/>
      <w:bookmarkEnd w:id="4596"/>
      <w:bookmarkEnd w:id="4597"/>
      <w:bookmarkEnd w:id="4598"/>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4599" w:name="_Toc157435112"/>
      <w:bookmarkStart w:id="4600" w:name="_Toc157436827"/>
      <w:bookmarkStart w:id="4601" w:name="_Toc157440667"/>
      <w:bookmarkStart w:id="4602" w:name="_Toc160650457"/>
      <w:bookmarkStart w:id="4603" w:name="_Toc160652332"/>
      <w:r w:rsidRPr="00D3062E">
        <w:rPr>
          <w:noProof/>
          <w:lang w:eastAsia="zh-CN"/>
        </w:rPr>
        <w:t>6.16</w:t>
      </w:r>
      <w:r w:rsidRPr="00D3062E">
        <w:t>.6.2.5</w:t>
      </w:r>
      <w:r w:rsidRPr="00D3062E">
        <w:tab/>
        <w:t>Type: ServArea</w:t>
      </w:r>
      <w:bookmarkEnd w:id="4599"/>
      <w:bookmarkEnd w:id="4600"/>
      <w:bookmarkEnd w:id="4601"/>
      <w:bookmarkEnd w:id="4602"/>
      <w:bookmarkEnd w:id="4603"/>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4604" w:name="_Toc157435113"/>
      <w:bookmarkStart w:id="4605" w:name="_Toc157436828"/>
      <w:bookmarkStart w:id="4606" w:name="_Toc157440668"/>
      <w:bookmarkStart w:id="4607" w:name="_Toc160650458"/>
      <w:bookmarkStart w:id="4608" w:name="_Toc160652333"/>
      <w:r w:rsidRPr="00D3062E">
        <w:rPr>
          <w:noProof/>
          <w:lang w:eastAsia="zh-CN"/>
        </w:rPr>
        <w:t>6.16</w:t>
      </w:r>
      <w:r w:rsidRPr="00D3062E">
        <w:rPr>
          <w:lang w:val="en-US"/>
        </w:rPr>
        <w:t>.6.3</w:t>
      </w:r>
      <w:r w:rsidRPr="00D3062E">
        <w:rPr>
          <w:lang w:val="en-US"/>
        </w:rPr>
        <w:tab/>
        <w:t>Simple data types and enumerations</w:t>
      </w:r>
      <w:bookmarkEnd w:id="4604"/>
      <w:bookmarkEnd w:id="4605"/>
      <w:bookmarkEnd w:id="4606"/>
      <w:bookmarkEnd w:id="4607"/>
      <w:bookmarkEnd w:id="4608"/>
    </w:p>
    <w:p w14:paraId="0B63C819" w14:textId="594876EA" w:rsidR="00091209" w:rsidRPr="00D3062E" w:rsidRDefault="00091209" w:rsidP="00091209">
      <w:pPr>
        <w:pStyle w:val="51"/>
      </w:pPr>
      <w:bookmarkStart w:id="4609" w:name="_Toc157435114"/>
      <w:bookmarkStart w:id="4610" w:name="_Toc157436829"/>
      <w:bookmarkStart w:id="4611" w:name="_Toc157440669"/>
      <w:bookmarkStart w:id="4612" w:name="_Toc160650459"/>
      <w:bookmarkStart w:id="4613" w:name="_Toc160652334"/>
      <w:r w:rsidRPr="00D3062E">
        <w:rPr>
          <w:noProof/>
          <w:lang w:eastAsia="zh-CN"/>
        </w:rPr>
        <w:t>6.16</w:t>
      </w:r>
      <w:r w:rsidRPr="00D3062E">
        <w:t>.6.3.1</w:t>
      </w:r>
      <w:r w:rsidRPr="00D3062E">
        <w:tab/>
        <w:t>Introduction</w:t>
      </w:r>
      <w:bookmarkEnd w:id="4609"/>
      <w:bookmarkEnd w:id="4610"/>
      <w:bookmarkEnd w:id="4611"/>
      <w:bookmarkEnd w:id="4612"/>
      <w:bookmarkEnd w:id="4613"/>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4614" w:name="_Toc157435115"/>
      <w:bookmarkStart w:id="4615" w:name="_Toc157436830"/>
      <w:bookmarkStart w:id="4616" w:name="_Toc157440670"/>
      <w:bookmarkStart w:id="4617" w:name="_Toc160650460"/>
      <w:bookmarkStart w:id="4618" w:name="_Toc160652335"/>
      <w:r w:rsidRPr="00D3062E">
        <w:rPr>
          <w:noProof/>
          <w:lang w:eastAsia="zh-CN"/>
        </w:rPr>
        <w:t>6.16</w:t>
      </w:r>
      <w:r w:rsidRPr="00D3062E">
        <w:t>.6.3.2</w:t>
      </w:r>
      <w:r w:rsidRPr="00D3062E">
        <w:tab/>
        <w:t>Simple data types</w:t>
      </w:r>
      <w:bookmarkEnd w:id="4614"/>
      <w:bookmarkEnd w:id="4615"/>
      <w:bookmarkEnd w:id="4616"/>
      <w:bookmarkEnd w:id="4617"/>
      <w:bookmarkEnd w:id="4618"/>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4619" w:name="_Toc157435117"/>
      <w:bookmarkStart w:id="4620" w:name="_Toc157436832"/>
      <w:bookmarkStart w:id="4621" w:name="_Toc157440672"/>
      <w:bookmarkStart w:id="4622" w:name="_Toc157435116"/>
      <w:bookmarkStart w:id="4623" w:name="_Toc157436831"/>
      <w:bookmarkStart w:id="4624" w:name="_Toc157440671"/>
      <w:bookmarkStart w:id="4625" w:name="_Toc160650461"/>
      <w:bookmarkStart w:id="4626" w:name="_Toc160652336"/>
      <w:r w:rsidRPr="00D3062E">
        <w:rPr>
          <w:noProof/>
          <w:lang w:eastAsia="zh-CN"/>
        </w:rPr>
        <w:t>6.16</w:t>
      </w:r>
      <w:r w:rsidRPr="00D3062E">
        <w:t>.6.3.3</w:t>
      </w:r>
      <w:r w:rsidRPr="00D3062E">
        <w:tab/>
        <w:t>Enumeration: ReqSliceInfo</w:t>
      </w:r>
      <w:bookmarkEnd w:id="4622"/>
      <w:bookmarkEnd w:id="4623"/>
      <w:bookmarkEnd w:id="4624"/>
      <w:bookmarkEnd w:id="4625"/>
      <w:bookmarkEnd w:id="4626"/>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4627" w:name="_Toc160650462"/>
      <w:bookmarkStart w:id="4628" w:name="_Toc160652337"/>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619"/>
      <w:bookmarkEnd w:id="4620"/>
      <w:bookmarkEnd w:id="4621"/>
      <w:bookmarkEnd w:id="4627"/>
      <w:bookmarkEnd w:id="4628"/>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4629" w:name="_Toc157435118"/>
      <w:bookmarkStart w:id="4630" w:name="_Toc157436833"/>
      <w:bookmarkStart w:id="4631" w:name="_Toc157440673"/>
      <w:bookmarkStart w:id="4632" w:name="_Toc160650463"/>
      <w:bookmarkStart w:id="4633" w:name="_Toc160652338"/>
      <w:r w:rsidRPr="00D3062E">
        <w:rPr>
          <w:noProof/>
          <w:lang w:eastAsia="zh-CN"/>
        </w:rPr>
        <w:t>6.16</w:t>
      </w:r>
      <w:r w:rsidRPr="00D3062E">
        <w:t>.6.5</w:t>
      </w:r>
      <w:r w:rsidRPr="00D3062E">
        <w:tab/>
        <w:t>Binary data</w:t>
      </w:r>
      <w:bookmarkEnd w:id="4629"/>
      <w:bookmarkEnd w:id="4630"/>
      <w:bookmarkEnd w:id="4631"/>
      <w:bookmarkEnd w:id="4632"/>
      <w:bookmarkEnd w:id="4633"/>
    </w:p>
    <w:p w14:paraId="398A97B4" w14:textId="35476DA5" w:rsidR="00091209" w:rsidRPr="00D3062E" w:rsidRDefault="00091209" w:rsidP="00091209">
      <w:pPr>
        <w:pStyle w:val="51"/>
      </w:pPr>
      <w:bookmarkStart w:id="4634" w:name="_Toc157435119"/>
      <w:bookmarkStart w:id="4635" w:name="_Toc157436834"/>
      <w:bookmarkStart w:id="4636" w:name="_Toc157440674"/>
      <w:bookmarkStart w:id="4637" w:name="_Toc160650464"/>
      <w:bookmarkStart w:id="4638" w:name="_Toc160652339"/>
      <w:r w:rsidRPr="00D3062E">
        <w:rPr>
          <w:noProof/>
          <w:lang w:eastAsia="zh-CN"/>
        </w:rPr>
        <w:t>6.16</w:t>
      </w:r>
      <w:r w:rsidRPr="00D3062E">
        <w:t>.6.5.1</w:t>
      </w:r>
      <w:r w:rsidRPr="00D3062E">
        <w:tab/>
        <w:t>Binary Data Types</w:t>
      </w:r>
      <w:bookmarkEnd w:id="4634"/>
      <w:bookmarkEnd w:id="4635"/>
      <w:bookmarkEnd w:id="4636"/>
      <w:bookmarkEnd w:id="4637"/>
      <w:bookmarkEnd w:id="4638"/>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4639" w:name="_Toc157435120"/>
      <w:bookmarkStart w:id="4640" w:name="_Toc157436835"/>
      <w:bookmarkStart w:id="4641" w:name="_Toc157440675"/>
      <w:bookmarkStart w:id="4642" w:name="_Toc160650465"/>
      <w:bookmarkStart w:id="4643" w:name="_Toc160652340"/>
      <w:r w:rsidRPr="00D3062E">
        <w:rPr>
          <w:noProof/>
          <w:lang w:eastAsia="zh-CN"/>
        </w:rPr>
        <w:t>6.16</w:t>
      </w:r>
      <w:r w:rsidRPr="00D3062E">
        <w:t>.7</w:t>
      </w:r>
      <w:r w:rsidRPr="00D3062E">
        <w:tab/>
        <w:t>Error Handling</w:t>
      </w:r>
      <w:bookmarkEnd w:id="4639"/>
      <w:bookmarkEnd w:id="4640"/>
      <w:bookmarkEnd w:id="4641"/>
      <w:bookmarkEnd w:id="4642"/>
      <w:bookmarkEnd w:id="4643"/>
    </w:p>
    <w:p w14:paraId="07A3537C" w14:textId="712A72B8" w:rsidR="00091209" w:rsidRPr="00D3062E" w:rsidRDefault="00091209" w:rsidP="00091209">
      <w:pPr>
        <w:pStyle w:val="41"/>
      </w:pPr>
      <w:bookmarkStart w:id="4644" w:name="_Toc157435121"/>
      <w:bookmarkStart w:id="4645" w:name="_Toc157436836"/>
      <w:bookmarkStart w:id="4646" w:name="_Toc157440676"/>
      <w:bookmarkStart w:id="4647" w:name="_Toc160650466"/>
      <w:bookmarkStart w:id="4648" w:name="_Toc160652341"/>
      <w:r w:rsidRPr="00D3062E">
        <w:rPr>
          <w:noProof/>
          <w:lang w:eastAsia="zh-CN"/>
        </w:rPr>
        <w:t>6.16</w:t>
      </w:r>
      <w:r w:rsidRPr="00D3062E">
        <w:t>.7.1</w:t>
      </w:r>
      <w:r w:rsidRPr="00D3062E">
        <w:tab/>
        <w:t>General</w:t>
      </w:r>
      <w:bookmarkEnd w:id="4644"/>
      <w:bookmarkEnd w:id="4645"/>
      <w:bookmarkEnd w:id="4646"/>
      <w:bookmarkEnd w:id="4647"/>
      <w:bookmarkEnd w:id="4648"/>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4649" w:name="_Toc157435122"/>
      <w:bookmarkStart w:id="4650" w:name="_Toc157436837"/>
      <w:bookmarkStart w:id="4651" w:name="_Toc157440677"/>
      <w:bookmarkStart w:id="4652" w:name="_Toc160650467"/>
      <w:bookmarkStart w:id="4653" w:name="_Toc160652342"/>
      <w:r w:rsidRPr="00D3062E">
        <w:rPr>
          <w:noProof/>
          <w:lang w:eastAsia="zh-CN"/>
        </w:rPr>
        <w:t>6.16</w:t>
      </w:r>
      <w:r w:rsidRPr="00D3062E">
        <w:t>.7.2</w:t>
      </w:r>
      <w:r w:rsidRPr="00D3062E">
        <w:tab/>
        <w:t>Protocol Errors</w:t>
      </w:r>
      <w:bookmarkEnd w:id="4649"/>
      <w:bookmarkEnd w:id="4650"/>
      <w:bookmarkEnd w:id="4651"/>
      <w:bookmarkEnd w:id="4652"/>
      <w:bookmarkEnd w:id="4653"/>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4654" w:name="_Toc157435123"/>
      <w:bookmarkStart w:id="4655" w:name="_Toc157436838"/>
      <w:bookmarkStart w:id="4656" w:name="_Toc157440678"/>
      <w:bookmarkStart w:id="4657" w:name="_Toc160650468"/>
      <w:bookmarkStart w:id="4658" w:name="_Toc160652343"/>
      <w:r w:rsidRPr="00D3062E">
        <w:rPr>
          <w:noProof/>
          <w:lang w:eastAsia="zh-CN"/>
        </w:rPr>
        <w:t>6.16</w:t>
      </w:r>
      <w:r w:rsidRPr="00D3062E">
        <w:t>.7.3</w:t>
      </w:r>
      <w:r w:rsidRPr="00D3062E">
        <w:tab/>
        <w:t>Application Errors</w:t>
      </w:r>
      <w:bookmarkEnd w:id="4654"/>
      <w:bookmarkEnd w:id="4655"/>
      <w:bookmarkEnd w:id="4656"/>
      <w:bookmarkEnd w:id="4657"/>
      <w:bookmarkEnd w:id="4658"/>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4659" w:name="_Toc157435124"/>
      <w:bookmarkStart w:id="4660" w:name="_Toc157436839"/>
      <w:bookmarkStart w:id="4661" w:name="_Toc157440679"/>
      <w:bookmarkStart w:id="4662" w:name="_Toc160650469"/>
      <w:bookmarkStart w:id="4663" w:name="_Toc160652344"/>
      <w:r w:rsidRPr="00D3062E">
        <w:rPr>
          <w:noProof/>
          <w:lang w:eastAsia="zh-CN"/>
        </w:rPr>
        <w:lastRenderedPageBreak/>
        <w:t>6.16</w:t>
      </w:r>
      <w:r w:rsidRPr="00D3062E">
        <w:t>.8</w:t>
      </w:r>
      <w:r w:rsidRPr="00D3062E">
        <w:rPr>
          <w:lang w:eastAsia="zh-CN"/>
        </w:rPr>
        <w:tab/>
        <w:t>Feature negotiation</w:t>
      </w:r>
      <w:bookmarkEnd w:id="4659"/>
      <w:bookmarkEnd w:id="4660"/>
      <w:bookmarkEnd w:id="4661"/>
      <w:bookmarkEnd w:id="4662"/>
      <w:bookmarkEnd w:id="4663"/>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4664" w:name="_Toc157435125"/>
      <w:bookmarkStart w:id="4665" w:name="_Toc157436840"/>
      <w:bookmarkStart w:id="4666" w:name="_Toc157440680"/>
      <w:bookmarkStart w:id="4667" w:name="_Toc160650470"/>
      <w:bookmarkStart w:id="4668" w:name="_Toc160652345"/>
      <w:r w:rsidRPr="00D3062E">
        <w:rPr>
          <w:noProof/>
          <w:lang w:eastAsia="zh-CN"/>
        </w:rPr>
        <w:t>6.16</w:t>
      </w:r>
      <w:r w:rsidRPr="00D3062E">
        <w:t>.9</w:t>
      </w:r>
      <w:r w:rsidRPr="00D3062E">
        <w:tab/>
        <w:t>Security</w:t>
      </w:r>
      <w:bookmarkEnd w:id="4664"/>
      <w:bookmarkEnd w:id="4665"/>
      <w:bookmarkEnd w:id="4666"/>
      <w:bookmarkEnd w:id="4667"/>
      <w:bookmarkEnd w:id="4668"/>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6E09809B" w14:textId="3F9EB298" w:rsidR="00AC0B17" w:rsidRPr="00D3062E" w:rsidRDefault="00AC0B17" w:rsidP="00AC0B17">
      <w:pPr>
        <w:pStyle w:val="21"/>
        <w:rPr>
          <w:lang w:eastAsia="zh-CN"/>
        </w:rPr>
      </w:pPr>
      <w:bookmarkStart w:id="4669" w:name="_Toc157435126"/>
      <w:bookmarkStart w:id="4670" w:name="_Toc157436841"/>
      <w:bookmarkStart w:id="4671" w:name="_Toc157440681"/>
      <w:bookmarkStart w:id="4672" w:name="_Toc160650471"/>
      <w:bookmarkStart w:id="4673" w:name="_Toc160652346"/>
      <w:r w:rsidRPr="00D3062E">
        <w:rPr>
          <w:lang w:eastAsia="zh-CN"/>
        </w:rPr>
        <w:t>6.1</w:t>
      </w:r>
      <w:r>
        <w:rPr>
          <w:lang w:eastAsia="zh-CN"/>
        </w:rPr>
        <w:t>7</w:t>
      </w:r>
      <w:r w:rsidRPr="00D3062E">
        <w:rPr>
          <w:lang w:eastAsia="zh-CN"/>
        </w:rPr>
        <w:tab/>
      </w:r>
      <w:r w:rsidRPr="00D3062E">
        <w:t>NSCE_NSInfoDelivery API</w:t>
      </w:r>
      <w:bookmarkEnd w:id="4673"/>
    </w:p>
    <w:p w14:paraId="3A4DEFA6" w14:textId="2060D6CA" w:rsidR="00016DAC" w:rsidRPr="00D3062E" w:rsidRDefault="00016DAC" w:rsidP="00016DAC">
      <w:pPr>
        <w:pStyle w:val="21"/>
        <w:rPr>
          <w:lang w:eastAsia="zh-CN"/>
        </w:rPr>
      </w:pPr>
      <w:bookmarkStart w:id="4674" w:name="_Toc160652347"/>
      <w:r w:rsidRPr="00D3062E">
        <w:rPr>
          <w:lang w:eastAsia="zh-CN"/>
        </w:rPr>
        <w:t>6.18</w:t>
      </w:r>
      <w:r w:rsidRPr="00D3062E">
        <w:rPr>
          <w:lang w:eastAsia="zh-CN"/>
        </w:rPr>
        <w:tab/>
      </w:r>
      <w:r w:rsidRPr="00D3062E">
        <w:t>NSCE_NSAllocation API</w:t>
      </w:r>
      <w:bookmarkEnd w:id="4669"/>
      <w:bookmarkEnd w:id="4670"/>
      <w:bookmarkEnd w:id="4671"/>
      <w:bookmarkEnd w:id="4672"/>
      <w:bookmarkEnd w:id="4674"/>
    </w:p>
    <w:p w14:paraId="5AEF9070" w14:textId="0CAF86DB" w:rsidR="00016DAC" w:rsidRPr="00D3062E" w:rsidRDefault="00016DAC" w:rsidP="00016DAC">
      <w:pPr>
        <w:pStyle w:val="31"/>
        <w:rPr>
          <w:lang w:eastAsia="zh-CN"/>
        </w:rPr>
      </w:pPr>
      <w:bookmarkStart w:id="4675" w:name="_Toc157435127"/>
      <w:bookmarkStart w:id="4676" w:name="_Toc157436842"/>
      <w:bookmarkStart w:id="4677" w:name="_Toc157440682"/>
      <w:bookmarkStart w:id="4678" w:name="_Toc160650472"/>
      <w:bookmarkStart w:id="4679" w:name="_Toc160652348"/>
      <w:r w:rsidRPr="00D3062E">
        <w:rPr>
          <w:lang w:eastAsia="zh-CN"/>
        </w:rPr>
        <w:t>6.18.1</w:t>
      </w:r>
      <w:r w:rsidRPr="00D3062E">
        <w:rPr>
          <w:lang w:eastAsia="zh-CN"/>
        </w:rPr>
        <w:tab/>
        <w:t>Introduction</w:t>
      </w:r>
      <w:bookmarkEnd w:id="4675"/>
      <w:bookmarkEnd w:id="4676"/>
      <w:bookmarkEnd w:id="4677"/>
      <w:bookmarkEnd w:id="4678"/>
      <w:bookmarkEnd w:id="4679"/>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4680" w:name="_Toc157435128"/>
      <w:bookmarkStart w:id="4681" w:name="_Toc157436843"/>
      <w:bookmarkStart w:id="4682" w:name="_Toc157440683"/>
      <w:bookmarkStart w:id="4683" w:name="_Toc160650473"/>
      <w:bookmarkStart w:id="4684" w:name="_Toc160652349"/>
      <w:r w:rsidRPr="00D3062E">
        <w:rPr>
          <w:noProof/>
          <w:lang w:eastAsia="zh-CN"/>
        </w:rPr>
        <w:t>6.18</w:t>
      </w:r>
      <w:r w:rsidRPr="00D3062E">
        <w:t>.2</w:t>
      </w:r>
      <w:r w:rsidRPr="00D3062E">
        <w:tab/>
        <w:t>Usage of HTTP</w:t>
      </w:r>
      <w:bookmarkEnd w:id="4680"/>
      <w:bookmarkEnd w:id="4681"/>
      <w:bookmarkEnd w:id="4682"/>
      <w:bookmarkEnd w:id="4683"/>
      <w:bookmarkEnd w:id="4684"/>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4685" w:name="_Toc157435129"/>
      <w:bookmarkStart w:id="4686" w:name="_Toc157436844"/>
      <w:bookmarkStart w:id="4687" w:name="_Toc157440684"/>
      <w:bookmarkStart w:id="4688" w:name="_Toc160650474"/>
      <w:bookmarkStart w:id="4689" w:name="_Toc160652350"/>
      <w:r w:rsidRPr="00D3062E">
        <w:rPr>
          <w:lang w:eastAsia="zh-CN"/>
        </w:rPr>
        <w:t>6.18.3</w:t>
      </w:r>
      <w:r w:rsidRPr="00D3062E">
        <w:rPr>
          <w:lang w:eastAsia="zh-CN"/>
        </w:rPr>
        <w:tab/>
        <w:t>Resources</w:t>
      </w:r>
      <w:bookmarkEnd w:id="4685"/>
      <w:bookmarkEnd w:id="4686"/>
      <w:bookmarkEnd w:id="4687"/>
      <w:bookmarkEnd w:id="4688"/>
      <w:bookmarkEnd w:id="4689"/>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4690" w:name="_Toc157435130"/>
      <w:bookmarkStart w:id="4691" w:name="_Toc157436845"/>
      <w:bookmarkStart w:id="4692" w:name="_Toc157440685"/>
      <w:bookmarkStart w:id="4693" w:name="_Toc160650475"/>
      <w:bookmarkStart w:id="4694" w:name="_Toc160652351"/>
      <w:r w:rsidRPr="00D3062E">
        <w:rPr>
          <w:lang w:eastAsia="zh-CN"/>
        </w:rPr>
        <w:t>6.18.4</w:t>
      </w:r>
      <w:r w:rsidRPr="00D3062E">
        <w:rPr>
          <w:lang w:eastAsia="zh-CN"/>
        </w:rPr>
        <w:tab/>
      </w:r>
      <w:r w:rsidRPr="00D3062E">
        <w:t>Custom Operations without associated resources</w:t>
      </w:r>
      <w:bookmarkEnd w:id="4690"/>
      <w:bookmarkEnd w:id="4691"/>
      <w:bookmarkEnd w:id="4692"/>
      <w:bookmarkEnd w:id="4693"/>
      <w:bookmarkEnd w:id="4694"/>
    </w:p>
    <w:p w14:paraId="4FFECF41" w14:textId="7C889E03" w:rsidR="00016DAC" w:rsidRPr="00D3062E" w:rsidRDefault="00016DAC" w:rsidP="00B13605">
      <w:pPr>
        <w:pStyle w:val="41"/>
        <w:rPr>
          <w:lang w:eastAsia="zh-CN"/>
        </w:rPr>
      </w:pPr>
      <w:bookmarkStart w:id="4695" w:name="_Toc157435131"/>
      <w:bookmarkStart w:id="4696" w:name="_Toc157436846"/>
      <w:bookmarkStart w:id="4697" w:name="_Toc157440686"/>
      <w:bookmarkStart w:id="4698" w:name="_Toc160650476"/>
      <w:bookmarkStart w:id="4699" w:name="_Toc160652352"/>
      <w:r w:rsidRPr="00D3062E">
        <w:rPr>
          <w:lang w:eastAsia="zh-CN"/>
        </w:rPr>
        <w:t>6.18.4.1</w:t>
      </w:r>
      <w:r w:rsidRPr="00D3062E">
        <w:rPr>
          <w:lang w:eastAsia="zh-CN"/>
        </w:rPr>
        <w:tab/>
        <w:t>Overview</w:t>
      </w:r>
      <w:bookmarkEnd w:id="4695"/>
      <w:bookmarkEnd w:id="4696"/>
      <w:bookmarkEnd w:id="4697"/>
      <w:bookmarkEnd w:id="4698"/>
      <w:bookmarkEnd w:id="4699"/>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083" type="#_x0000_t75" alt="" style="width:480pt;height:96pt;mso-width-percent:0;mso-height-percent:0;mso-width-percent:0;mso-height-percent:0" o:ole="">
            <v:imagedata r:id="rId144" o:title=""/>
          </v:shape>
          <o:OLEObject Type="Embed" ProgID="Word.Document.8" ShapeID="_x0000_i1083" DrawAspect="Content" ObjectID="_1771264825" r:id="rId145">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4700" w:name="_Toc157435132"/>
      <w:bookmarkStart w:id="4701" w:name="_Toc157436847"/>
      <w:bookmarkStart w:id="4702" w:name="_Toc157440687"/>
      <w:bookmarkStart w:id="4703" w:name="_Toc160650477"/>
      <w:bookmarkStart w:id="4704" w:name="_Toc160652353"/>
      <w:r w:rsidRPr="00D3062E">
        <w:rPr>
          <w:lang w:eastAsia="zh-CN"/>
        </w:rPr>
        <w:t>6.18.4.2</w:t>
      </w:r>
      <w:r w:rsidRPr="00D3062E">
        <w:rPr>
          <w:lang w:eastAsia="zh-CN"/>
        </w:rPr>
        <w:tab/>
        <w:t>Operation: Request</w:t>
      </w:r>
      <w:bookmarkEnd w:id="4700"/>
      <w:bookmarkEnd w:id="4701"/>
      <w:bookmarkEnd w:id="4702"/>
      <w:bookmarkEnd w:id="4703"/>
      <w:bookmarkEnd w:id="4704"/>
    </w:p>
    <w:p w14:paraId="5AF7E8AC" w14:textId="0D6CF68B" w:rsidR="00016DAC" w:rsidRPr="00D3062E" w:rsidRDefault="00016DAC" w:rsidP="00B13605">
      <w:pPr>
        <w:pStyle w:val="51"/>
        <w:rPr>
          <w:lang w:eastAsia="zh-CN"/>
        </w:rPr>
      </w:pPr>
      <w:bookmarkStart w:id="4705" w:name="_Toc157435133"/>
      <w:bookmarkStart w:id="4706" w:name="_Toc157436848"/>
      <w:bookmarkStart w:id="4707" w:name="_Toc157440688"/>
      <w:bookmarkStart w:id="4708" w:name="_Toc160650478"/>
      <w:bookmarkStart w:id="4709" w:name="_Toc160652354"/>
      <w:r w:rsidRPr="00D3062E">
        <w:rPr>
          <w:lang w:eastAsia="zh-CN"/>
        </w:rPr>
        <w:t>6.18.4.2.1</w:t>
      </w:r>
      <w:r w:rsidRPr="00D3062E">
        <w:rPr>
          <w:lang w:eastAsia="zh-CN"/>
        </w:rPr>
        <w:tab/>
        <w:t>Description</w:t>
      </w:r>
      <w:bookmarkEnd w:id="4705"/>
      <w:bookmarkEnd w:id="4706"/>
      <w:bookmarkEnd w:id="4707"/>
      <w:bookmarkEnd w:id="4708"/>
      <w:bookmarkEnd w:id="4709"/>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4710" w:name="_Toc157435134"/>
      <w:bookmarkStart w:id="4711" w:name="_Toc157436849"/>
      <w:bookmarkStart w:id="4712" w:name="_Toc157440689"/>
      <w:bookmarkStart w:id="4713" w:name="_Toc160650479"/>
      <w:bookmarkStart w:id="4714" w:name="_Toc160652355"/>
      <w:r w:rsidRPr="00D3062E">
        <w:rPr>
          <w:lang w:eastAsia="zh-CN"/>
        </w:rPr>
        <w:t>6.18.4.2.2</w:t>
      </w:r>
      <w:r w:rsidRPr="00D3062E">
        <w:rPr>
          <w:lang w:eastAsia="zh-CN"/>
        </w:rPr>
        <w:tab/>
        <w:t>Operation Definition</w:t>
      </w:r>
      <w:bookmarkEnd w:id="4710"/>
      <w:bookmarkEnd w:id="4711"/>
      <w:bookmarkEnd w:id="4712"/>
      <w:bookmarkEnd w:id="4713"/>
      <w:bookmarkEnd w:id="4714"/>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4715" w:name="_Hlk157008642"/>
            <w:r w:rsidRPr="00D3062E">
              <w:t>allocation</w:t>
            </w:r>
            <w:bookmarkEnd w:id="4715"/>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4716" w:name="_Toc157435135"/>
      <w:bookmarkStart w:id="4717" w:name="_Toc157436850"/>
      <w:bookmarkStart w:id="4718" w:name="_Toc157440690"/>
      <w:bookmarkStart w:id="4719" w:name="_Toc160650480"/>
      <w:bookmarkStart w:id="4720" w:name="_Toc160652356"/>
      <w:r w:rsidRPr="00D3062E">
        <w:rPr>
          <w:lang w:eastAsia="zh-CN"/>
        </w:rPr>
        <w:t>6.18.5</w:t>
      </w:r>
      <w:r w:rsidRPr="00D3062E">
        <w:rPr>
          <w:lang w:eastAsia="zh-CN"/>
        </w:rPr>
        <w:tab/>
        <w:t>Notifications</w:t>
      </w:r>
      <w:bookmarkEnd w:id="4716"/>
      <w:bookmarkEnd w:id="4717"/>
      <w:bookmarkEnd w:id="4718"/>
      <w:bookmarkEnd w:id="4719"/>
      <w:bookmarkEnd w:id="4720"/>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4721" w:name="_Toc157435136"/>
      <w:bookmarkStart w:id="4722" w:name="_Toc157436851"/>
      <w:bookmarkStart w:id="4723" w:name="_Toc157440691"/>
      <w:bookmarkStart w:id="4724" w:name="_Toc160650481"/>
      <w:bookmarkStart w:id="4725" w:name="_Toc160652357"/>
      <w:r w:rsidRPr="00D3062E">
        <w:rPr>
          <w:lang w:eastAsia="zh-CN"/>
        </w:rPr>
        <w:t>6.18.6</w:t>
      </w:r>
      <w:r w:rsidRPr="00D3062E">
        <w:rPr>
          <w:lang w:eastAsia="zh-CN"/>
        </w:rPr>
        <w:tab/>
        <w:t>Data Model</w:t>
      </w:r>
      <w:bookmarkEnd w:id="4721"/>
      <w:bookmarkEnd w:id="4722"/>
      <w:bookmarkEnd w:id="4723"/>
      <w:bookmarkEnd w:id="4724"/>
      <w:bookmarkEnd w:id="4725"/>
    </w:p>
    <w:p w14:paraId="7E5AB125" w14:textId="77777777" w:rsidR="002E2250" w:rsidRPr="00D3062E" w:rsidRDefault="002E2250" w:rsidP="002E2250">
      <w:pPr>
        <w:pStyle w:val="41"/>
        <w:rPr>
          <w:lang w:eastAsia="zh-CN"/>
        </w:rPr>
      </w:pPr>
      <w:bookmarkStart w:id="4726" w:name="_Toc157435138"/>
      <w:bookmarkStart w:id="4727" w:name="_Toc157436853"/>
      <w:bookmarkStart w:id="4728" w:name="_Toc157440693"/>
      <w:bookmarkStart w:id="4729" w:name="_Toc157435137"/>
      <w:bookmarkStart w:id="4730" w:name="_Toc157436852"/>
      <w:bookmarkStart w:id="4731" w:name="_Toc157440692"/>
      <w:bookmarkStart w:id="4732" w:name="_Toc160650482"/>
      <w:bookmarkStart w:id="4733" w:name="_Toc160652358"/>
      <w:r w:rsidRPr="00D3062E">
        <w:rPr>
          <w:lang w:eastAsia="zh-CN"/>
        </w:rPr>
        <w:t>6.18.6.1</w:t>
      </w:r>
      <w:r w:rsidRPr="00D3062E">
        <w:rPr>
          <w:lang w:eastAsia="zh-CN"/>
        </w:rPr>
        <w:tab/>
        <w:t>General</w:t>
      </w:r>
      <w:bookmarkEnd w:id="4729"/>
      <w:bookmarkEnd w:id="4730"/>
      <w:bookmarkEnd w:id="4731"/>
      <w:bookmarkEnd w:id="4732"/>
      <w:bookmarkEnd w:id="4733"/>
    </w:p>
    <w:p w14:paraId="784ADF9C" w14:textId="77777777" w:rsidR="002E2250" w:rsidRPr="00D3062E" w:rsidRDefault="002E2250" w:rsidP="002E2250">
      <w:pPr>
        <w:rPr>
          <w:lang w:eastAsia="zh-CN"/>
        </w:rPr>
      </w:pPr>
      <w:r w:rsidRPr="00D3062E">
        <w:rPr>
          <w:lang w:eastAsia="zh-CN"/>
        </w:rPr>
        <w:t>This clause specifies the application data model supported by the API.</w:t>
      </w:r>
    </w:p>
    <w:p w14:paraId="6B715795" w14:textId="77777777" w:rsidR="002E2250" w:rsidRPr="00D3062E" w:rsidRDefault="002E2250" w:rsidP="002E2250">
      <w:r w:rsidRPr="00D3062E">
        <w:t>Table 6.18.6.1-1 specifies the data types defined specifically for the NSCE_NSAllocation API service.</w:t>
      </w:r>
    </w:p>
    <w:p w14:paraId="7639EF54" w14:textId="77777777" w:rsidR="002E2250" w:rsidRPr="00D3062E" w:rsidRDefault="002E2250" w:rsidP="002E2250">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2E2250" w:rsidRPr="00D3062E" w14:paraId="27741A45" w14:textId="77777777" w:rsidTr="003C3912">
        <w:trPr>
          <w:jc w:val="center"/>
        </w:trPr>
        <w:tc>
          <w:tcPr>
            <w:tcW w:w="1693" w:type="dxa"/>
            <w:shd w:val="clear" w:color="auto" w:fill="C0C0C0"/>
            <w:vAlign w:val="center"/>
            <w:hideMark/>
          </w:tcPr>
          <w:p w14:paraId="279F61A1" w14:textId="77777777" w:rsidR="002E2250" w:rsidRPr="00D3062E" w:rsidRDefault="002E2250" w:rsidP="003C3912">
            <w:pPr>
              <w:pStyle w:val="TAH"/>
            </w:pPr>
            <w:r w:rsidRPr="00D3062E">
              <w:t>Data type</w:t>
            </w:r>
          </w:p>
        </w:tc>
        <w:tc>
          <w:tcPr>
            <w:tcW w:w="1701" w:type="dxa"/>
            <w:shd w:val="clear" w:color="auto" w:fill="C0C0C0"/>
            <w:vAlign w:val="center"/>
            <w:hideMark/>
          </w:tcPr>
          <w:p w14:paraId="2871178F" w14:textId="77777777" w:rsidR="002E2250" w:rsidRPr="00D3062E" w:rsidRDefault="002E2250" w:rsidP="003C3912">
            <w:pPr>
              <w:pStyle w:val="TAH"/>
            </w:pPr>
            <w:r w:rsidRPr="00D3062E">
              <w:t>Clause defined</w:t>
            </w:r>
          </w:p>
        </w:tc>
        <w:tc>
          <w:tcPr>
            <w:tcW w:w="4820" w:type="dxa"/>
            <w:shd w:val="clear" w:color="auto" w:fill="C0C0C0"/>
            <w:vAlign w:val="center"/>
            <w:hideMark/>
          </w:tcPr>
          <w:p w14:paraId="15A19A06" w14:textId="77777777" w:rsidR="002E2250" w:rsidRPr="00D3062E" w:rsidRDefault="002E2250" w:rsidP="003C3912">
            <w:pPr>
              <w:pStyle w:val="TAH"/>
            </w:pPr>
            <w:r w:rsidRPr="00D3062E">
              <w:t>Description</w:t>
            </w:r>
          </w:p>
        </w:tc>
        <w:tc>
          <w:tcPr>
            <w:tcW w:w="1409" w:type="dxa"/>
            <w:shd w:val="clear" w:color="auto" w:fill="C0C0C0"/>
            <w:vAlign w:val="center"/>
          </w:tcPr>
          <w:p w14:paraId="739EA02F" w14:textId="77777777" w:rsidR="002E2250" w:rsidRPr="00D3062E" w:rsidRDefault="002E2250" w:rsidP="003C3912">
            <w:pPr>
              <w:pStyle w:val="TAH"/>
            </w:pPr>
            <w:r w:rsidRPr="00D3062E">
              <w:t>Applicability</w:t>
            </w:r>
          </w:p>
        </w:tc>
      </w:tr>
      <w:tr w:rsidR="002E2250" w:rsidRPr="00D3062E" w14:paraId="7247B5EA" w14:textId="77777777" w:rsidTr="003C3912">
        <w:trPr>
          <w:jc w:val="center"/>
        </w:trPr>
        <w:tc>
          <w:tcPr>
            <w:tcW w:w="1693" w:type="dxa"/>
            <w:vAlign w:val="center"/>
          </w:tcPr>
          <w:p w14:paraId="2C2091D3" w14:textId="77777777" w:rsidR="002E2250" w:rsidRPr="00D3062E" w:rsidRDefault="002E2250" w:rsidP="003C3912">
            <w:pPr>
              <w:pStyle w:val="TAL"/>
            </w:pPr>
            <w:r w:rsidRPr="00D3062E">
              <w:t>NwSliceAllocReq</w:t>
            </w:r>
          </w:p>
        </w:tc>
        <w:tc>
          <w:tcPr>
            <w:tcW w:w="1701" w:type="dxa"/>
            <w:vAlign w:val="center"/>
          </w:tcPr>
          <w:p w14:paraId="78870D70" w14:textId="77777777" w:rsidR="002E2250" w:rsidRPr="00D3062E" w:rsidRDefault="002E2250" w:rsidP="003C3912">
            <w:pPr>
              <w:pStyle w:val="TAL"/>
              <w:jc w:val="center"/>
            </w:pPr>
            <w:r w:rsidRPr="00D3062E">
              <w:t>6.18.6.2.2</w:t>
            </w:r>
          </w:p>
        </w:tc>
        <w:tc>
          <w:tcPr>
            <w:tcW w:w="4820" w:type="dxa"/>
            <w:vAlign w:val="center"/>
          </w:tcPr>
          <w:p w14:paraId="701B6DF5" w14:textId="77777777" w:rsidR="002E2250" w:rsidRPr="00D3062E" w:rsidRDefault="002E2250" w:rsidP="003C3912">
            <w:pPr>
              <w:pStyle w:val="TAL"/>
              <w:rPr>
                <w:rFonts w:cs="Arial"/>
                <w:szCs w:val="18"/>
              </w:rPr>
            </w:pPr>
            <w:r w:rsidRPr="00D3062E">
              <w:rPr>
                <w:rFonts w:cs="Arial"/>
                <w:szCs w:val="18"/>
              </w:rPr>
              <w:t>Represents the network slice allocation request.</w:t>
            </w:r>
          </w:p>
        </w:tc>
        <w:tc>
          <w:tcPr>
            <w:tcW w:w="1409" w:type="dxa"/>
            <w:vAlign w:val="center"/>
          </w:tcPr>
          <w:p w14:paraId="67563BF9" w14:textId="77777777" w:rsidR="002E2250" w:rsidRPr="00D3062E" w:rsidRDefault="002E2250" w:rsidP="003C3912">
            <w:pPr>
              <w:pStyle w:val="TAL"/>
              <w:rPr>
                <w:rFonts w:cs="Arial"/>
                <w:szCs w:val="18"/>
              </w:rPr>
            </w:pPr>
          </w:p>
        </w:tc>
      </w:tr>
      <w:tr w:rsidR="002E2250" w:rsidRPr="00D3062E" w14:paraId="447886A0" w14:textId="77777777" w:rsidTr="003C3912">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41AD8E1" w14:textId="77777777" w:rsidR="002E2250" w:rsidRPr="00D3062E" w:rsidRDefault="002E2250" w:rsidP="003C3912">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54FF07C7" w14:textId="77777777" w:rsidR="002E2250" w:rsidRPr="00D3062E" w:rsidRDefault="002E2250" w:rsidP="003C3912">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56DA478A" w14:textId="77777777" w:rsidR="002E2250" w:rsidRPr="00D3062E" w:rsidRDefault="002E2250" w:rsidP="003C3912">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0EF768B4" w14:textId="77777777" w:rsidR="002E2250" w:rsidRPr="00D3062E" w:rsidRDefault="002E2250" w:rsidP="003C3912">
            <w:pPr>
              <w:pStyle w:val="TAL"/>
              <w:rPr>
                <w:rFonts w:cs="Arial"/>
                <w:szCs w:val="18"/>
              </w:rPr>
            </w:pPr>
          </w:p>
        </w:tc>
      </w:tr>
    </w:tbl>
    <w:p w14:paraId="5ED17BAB" w14:textId="77777777" w:rsidR="002E2250" w:rsidRPr="00D3062E" w:rsidRDefault="002E2250" w:rsidP="002E2250"/>
    <w:p w14:paraId="25823D45" w14:textId="77777777" w:rsidR="002E2250" w:rsidRPr="00D3062E" w:rsidRDefault="002E2250" w:rsidP="002E2250">
      <w:r w:rsidRPr="00D3062E">
        <w:t>Table </w:t>
      </w:r>
      <w:r w:rsidRPr="00D3062E">
        <w:rPr>
          <w:noProof/>
          <w:lang w:eastAsia="zh-CN"/>
        </w:rPr>
        <w:t>6.18</w:t>
      </w:r>
      <w:r w:rsidRPr="00D3062E">
        <w:t>.6.1-2 specifies data types re-used by the NSCE_NSDiagnostics API from other specifications, including a reference to their respective specifications, and when needed, a short description of their use within the NSCE_NSDiagnostics API.</w:t>
      </w:r>
    </w:p>
    <w:p w14:paraId="107533FF" w14:textId="77777777" w:rsidR="002E2250" w:rsidRPr="00D3062E" w:rsidRDefault="002E2250" w:rsidP="002E2250">
      <w:pPr>
        <w:pStyle w:val="TH"/>
      </w:pPr>
      <w:r w:rsidRPr="00D3062E">
        <w:lastRenderedPageBreak/>
        <w:t>Table 6.18.6.1-2: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2E2250" w:rsidRPr="00D3062E" w14:paraId="1FDCBC05" w14:textId="77777777" w:rsidTr="00DF3F15">
        <w:trPr>
          <w:jc w:val="center"/>
        </w:trPr>
        <w:tc>
          <w:tcPr>
            <w:tcW w:w="1835" w:type="dxa"/>
            <w:shd w:val="clear" w:color="auto" w:fill="C0C0C0"/>
            <w:hideMark/>
          </w:tcPr>
          <w:p w14:paraId="7B586C64" w14:textId="77777777" w:rsidR="002E2250" w:rsidRPr="00D3062E" w:rsidRDefault="002E2250" w:rsidP="003C3912">
            <w:pPr>
              <w:pStyle w:val="TAH"/>
            </w:pPr>
            <w:r w:rsidRPr="00D3062E">
              <w:t>Data type</w:t>
            </w:r>
          </w:p>
        </w:tc>
        <w:tc>
          <w:tcPr>
            <w:tcW w:w="1930" w:type="dxa"/>
            <w:shd w:val="clear" w:color="auto" w:fill="C0C0C0"/>
            <w:hideMark/>
          </w:tcPr>
          <w:p w14:paraId="0A431F5C" w14:textId="77777777" w:rsidR="002E2250" w:rsidRPr="00D3062E" w:rsidRDefault="002E2250" w:rsidP="003C3912">
            <w:pPr>
              <w:pStyle w:val="TAH"/>
            </w:pPr>
            <w:r w:rsidRPr="00D3062E">
              <w:t>Reference</w:t>
            </w:r>
          </w:p>
        </w:tc>
        <w:tc>
          <w:tcPr>
            <w:tcW w:w="4591" w:type="dxa"/>
            <w:shd w:val="clear" w:color="auto" w:fill="C0C0C0"/>
            <w:hideMark/>
          </w:tcPr>
          <w:p w14:paraId="4C16B69B" w14:textId="77777777" w:rsidR="002E2250" w:rsidRPr="00D3062E" w:rsidRDefault="002E2250" w:rsidP="003C3912">
            <w:pPr>
              <w:pStyle w:val="TAH"/>
            </w:pPr>
            <w:r w:rsidRPr="00D3062E">
              <w:t>Comments</w:t>
            </w:r>
          </w:p>
        </w:tc>
        <w:tc>
          <w:tcPr>
            <w:tcW w:w="1267" w:type="dxa"/>
            <w:shd w:val="clear" w:color="auto" w:fill="C0C0C0"/>
          </w:tcPr>
          <w:p w14:paraId="1E683C44" w14:textId="77777777" w:rsidR="002E2250" w:rsidRPr="00D3062E" w:rsidRDefault="002E2250" w:rsidP="003C3912">
            <w:pPr>
              <w:pStyle w:val="TAH"/>
            </w:pPr>
            <w:r w:rsidRPr="00D3062E">
              <w:t>Applicability</w:t>
            </w:r>
          </w:p>
        </w:tc>
      </w:tr>
      <w:tr w:rsidR="002E2250" w:rsidRPr="00D3062E" w14:paraId="6D60FB2B" w14:textId="77777777" w:rsidTr="00DF3F15">
        <w:trPr>
          <w:jc w:val="center"/>
        </w:trPr>
        <w:tc>
          <w:tcPr>
            <w:tcW w:w="1835" w:type="dxa"/>
            <w:vAlign w:val="center"/>
          </w:tcPr>
          <w:p w14:paraId="4186856B" w14:textId="77777777" w:rsidR="002E2250" w:rsidRPr="00D3062E" w:rsidRDefault="002E2250" w:rsidP="003C3912">
            <w:pPr>
              <w:pStyle w:val="TAL"/>
              <w:rPr>
                <w:lang w:eastAsia="zh-CN"/>
              </w:rPr>
            </w:pPr>
            <w:r w:rsidRPr="00D3062E">
              <w:t>NetSliceId</w:t>
            </w:r>
          </w:p>
        </w:tc>
        <w:tc>
          <w:tcPr>
            <w:tcW w:w="1930" w:type="dxa"/>
            <w:vAlign w:val="center"/>
          </w:tcPr>
          <w:p w14:paraId="60B94458" w14:textId="77777777" w:rsidR="002E2250" w:rsidRPr="00D3062E" w:rsidRDefault="002E2250" w:rsidP="003C3912">
            <w:pPr>
              <w:pStyle w:val="TAC"/>
              <w:rPr>
                <w:noProof/>
              </w:rPr>
            </w:pPr>
            <w:r w:rsidRPr="00D3062E">
              <w:rPr>
                <w:noProof/>
                <w:lang w:eastAsia="zh-CN"/>
              </w:rPr>
              <w:t>6.3</w:t>
            </w:r>
            <w:r w:rsidRPr="00D3062E">
              <w:t>.6.2.15</w:t>
            </w:r>
          </w:p>
        </w:tc>
        <w:tc>
          <w:tcPr>
            <w:tcW w:w="4591" w:type="dxa"/>
            <w:vAlign w:val="center"/>
          </w:tcPr>
          <w:p w14:paraId="3E7FC214" w14:textId="77777777" w:rsidR="002E2250" w:rsidRPr="00D3062E" w:rsidRDefault="002E2250" w:rsidP="003C3912">
            <w:pPr>
              <w:pStyle w:val="TAL"/>
              <w:rPr>
                <w:rFonts w:cs="Arial"/>
                <w:szCs w:val="18"/>
                <w:lang w:eastAsia="zh-CN"/>
              </w:rPr>
            </w:pPr>
            <w:r w:rsidRPr="00D3062E">
              <w:t>Represents the identification information of a network slice.</w:t>
            </w:r>
          </w:p>
        </w:tc>
        <w:tc>
          <w:tcPr>
            <w:tcW w:w="1267" w:type="dxa"/>
            <w:vAlign w:val="center"/>
          </w:tcPr>
          <w:p w14:paraId="46455880" w14:textId="77777777" w:rsidR="002E2250" w:rsidRPr="00D3062E" w:rsidRDefault="002E2250" w:rsidP="003C3912">
            <w:pPr>
              <w:pStyle w:val="TAL"/>
              <w:rPr>
                <w:rFonts w:cs="Arial"/>
                <w:szCs w:val="18"/>
              </w:rPr>
            </w:pPr>
          </w:p>
        </w:tc>
      </w:tr>
      <w:tr w:rsidR="002E2250" w:rsidRPr="00D3062E" w14:paraId="462E9AA2" w14:textId="77777777" w:rsidTr="00DF3F15">
        <w:trPr>
          <w:jc w:val="center"/>
        </w:trPr>
        <w:tc>
          <w:tcPr>
            <w:tcW w:w="1835" w:type="dxa"/>
            <w:vAlign w:val="center"/>
          </w:tcPr>
          <w:p w14:paraId="05CECD9B" w14:textId="77777777" w:rsidR="002E2250" w:rsidRPr="00D3062E" w:rsidRDefault="002E2250" w:rsidP="003C3912">
            <w:pPr>
              <w:pStyle w:val="TAL"/>
            </w:pPr>
            <w:r w:rsidRPr="00D3062E">
              <w:t>ServArea</w:t>
            </w:r>
          </w:p>
        </w:tc>
        <w:tc>
          <w:tcPr>
            <w:tcW w:w="1930" w:type="dxa"/>
            <w:vAlign w:val="center"/>
          </w:tcPr>
          <w:p w14:paraId="69B2747E" w14:textId="77777777" w:rsidR="002E2250" w:rsidRPr="00D3062E" w:rsidRDefault="002E2250" w:rsidP="003C3912">
            <w:pPr>
              <w:pStyle w:val="TAC"/>
              <w:rPr>
                <w:noProof/>
              </w:rPr>
            </w:pPr>
            <w:r w:rsidRPr="00D3062E">
              <w:rPr>
                <w:noProof/>
              </w:rPr>
              <w:t>Clause </w:t>
            </w:r>
            <w:r w:rsidRPr="00D3062E">
              <w:rPr>
                <w:noProof/>
                <w:lang w:eastAsia="zh-CN"/>
              </w:rPr>
              <w:t>6.16</w:t>
            </w:r>
            <w:r w:rsidRPr="00D3062E">
              <w:t>.6.2.5</w:t>
            </w:r>
          </w:p>
        </w:tc>
        <w:tc>
          <w:tcPr>
            <w:tcW w:w="4591" w:type="dxa"/>
            <w:vAlign w:val="center"/>
          </w:tcPr>
          <w:p w14:paraId="7E2C0705" w14:textId="77777777" w:rsidR="002E2250" w:rsidRPr="00D3062E" w:rsidRDefault="002E2250" w:rsidP="003C3912">
            <w:pPr>
              <w:pStyle w:val="TAL"/>
              <w:rPr>
                <w:rFonts w:cs="Arial"/>
                <w:szCs w:val="18"/>
              </w:rPr>
            </w:pPr>
            <w:r w:rsidRPr="00D3062E">
              <w:t>Represents a network slice service area.</w:t>
            </w:r>
          </w:p>
        </w:tc>
        <w:tc>
          <w:tcPr>
            <w:tcW w:w="1267" w:type="dxa"/>
            <w:vAlign w:val="center"/>
          </w:tcPr>
          <w:p w14:paraId="7A1657AE" w14:textId="77777777" w:rsidR="002E2250" w:rsidRPr="00D3062E" w:rsidRDefault="002E2250" w:rsidP="003C3912">
            <w:pPr>
              <w:pStyle w:val="TAL"/>
              <w:rPr>
                <w:rFonts w:cs="Arial"/>
                <w:szCs w:val="18"/>
              </w:rPr>
            </w:pPr>
          </w:p>
        </w:tc>
      </w:tr>
      <w:tr w:rsidR="002E2250" w:rsidRPr="00D3062E" w14:paraId="71E11D34" w14:textId="77777777" w:rsidTr="00DF3F15">
        <w:trPr>
          <w:jc w:val="center"/>
        </w:trPr>
        <w:tc>
          <w:tcPr>
            <w:tcW w:w="1835" w:type="dxa"/>
            <w:vAlign w:val="center"/>
          </w:tcPr>
          <w:p w14:paraId="04EF0C67" w14:textId="77777777" w:rsidR="002E2250" w:rsidRPr="00D3062E" w:rsidRDefault="002E2250" w:rsidP="003C3912">
            <w:pPr>
              <w:pStyle w:val="TAL"/>
              <w:rPr>
                <w:lang w:eastAsia="zh-CN"/>
              </w:rPr>
            </w:pPr>
            <w:r w:rsidRPr="00D3062E">
              <w:rPr>
                <w:lang w:eastAsia="zh-CN"/>
              </w:rPr>
              <w:t>ServiceProfile</w:t>
            </w:r>
          </w:p>
        </w:tc>
        <w:tc>
          <w:tcPr>
            <w:tcW w:w="1930" w:type="dxa"/>
            <w:vAlign w:val="center"/>
          </w:tcPr>
          <w:p w14:paraId="61BB6CD6" w14:textId="77777777" w:rsidR="002E2250" w:rsidRPr="00D3062E" w:rsidRDefault="002E2250" w:rsidP="003C3912">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E4B2807" w14:textId="77777777" w:rsidR="002E2250" w:rsidRPr="00D3062E" w:rsidRDefault="002E2250" w:rsidP="003C3912">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544B9006" w14:textId="77777777" w:rsidR="002E2250" w:rsidRPr="00D3062E" w:rsidRDefault="002E2250" w:rsidP="003C3912">
            <w:pPr>
              <w:pStyle w:val="TAL"/>
              <w:rPr>
                <w:rFonts w:cs="Arial"/>
                <w:szCs w:val="18"/>
              </w:rPr>
            </w:pPr>
          </w:p>
        </w:tc>
      </w:tr>
      <w:tr w:rsidR="002E2250" w:rsidRPr="00D3062E" w14:paraId="07C81594" w14:textId="77777777" w:rsidTr="003C3912">
        <w:trPr>
          <w:jc w:val="center"/>
        </w:trPr>
        <w:tc>
          <w:tcPr>
            <w:tcW w:w="1835" w:type="dxa"/>
            <w:vAlign w:val="center"/>
          </w:tcPr>
          <w:p w14:paraId="642A4ABA" w14:textId="77777777" w:rsidR="002E2250" w:rsidRPr="00D3062E" w:rsidRDefault="002E2250" w:rsidP="003C3912">
            <w:pPr>
              <w:pStyle w:val="TAL"/>
            </w:pPr>
            <w:r w:rsidRPr="00D3062E">
              <w:rPr>
                <w:lang w:eastAsia="zh-CN"/>
              </w:rPr>
              <w:t>Snssai</w:t>
            </w:r>
          </w:p>
        </w:tc>
        <w:tc>
          <w:tcPr>
            <w:tcW w:w="1930" w:type="dxa"/>
            <w:vAlign w:val="center"/>
          </w:tcPr>
          <w:p w14:paraId="45819EB5" w14:textId="77777777" w:rsidR="002E2250" w:rsidRPr="00D3062E" w:rsidRDefault="002E2250" w:rsidP="003C3912">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18B25721" w14:textId="77777777" w:rsidR="002E2250" w:rsidRPr="00D3062E" w:rsidRDefault="002E2250" w:rsidP="003C3912">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0CC54A82" w14:textId="77777777" w:rsidR="002E2250" w:rsidRPr="00D3062E" w:rsidRDefault="002E2250" w:rsidP="003C3912">
            <w:pPr>
              <w:pStyle w:val="TAL"/>
              <w:rPr>
                <w:rFonts w:cs="Arial"/>
                <w:szCs w:val="18"/>
              </w:rPr>
            </w:pPr>
          </w:p>
        </w:tc>
      </w:tr>
      <w:tr w:rsidR="002E2250" w:rsidRPr="00D3062E" w14:paraId="6E269890" w14:textId="77777777" w:rsidTr="00DF3F15">
        <w:trPr>
          <w:jc w:val="center"/>
        </w:trPr>
        <w:tc>
          <w:tcPr>
            <w:tcW w:w="1835" w:type="dxa"/>
            <w:vAlign w:val="center"/>
          </w:tcPr>
          <w:p w14:paraId="21F072A9" w14:textId="77777777" w:rsidR="002E2250" w:rsidRPr="00D3062E" w:rsidRDefault="002E2250" w:rsidP="003C3912">
            <w:pPr>
              <w:pStyle w:val="TAL"/>
              <w:rPr>
                <w:lang w:eastAsia="zh-CN"/>
              </w:rPr>
            </w:pPr>
            <w:r w:rsidRPr="00D3062E">
              <w:t>SupportedFeatures</w:t>
            </w:r>
          </w:p>
        </w:tc>
        <w:tc>
          <w:tcPr>
            <w:tcW w:w="1930" w:type="dxa"/>
            <w:vAlign w:val="center"/>
          </w:tcPr>
          <w:p w14:paraId="206B7119" w14:textId="77777777" w:rsidR="002E2250" w:rsidRPr="00D3062E" w:rsidRDefault="002E2250" w:rsidP="003C3912">
            <w:pPr>
              <w:pStyle w:val="TAC"/>
              <w:rPr>
                <w:lang w:eastAsia="zh-CN"/>
              </w:rPr>
            </w:pPr>
            <w:r w:rsidRPr="00D3062E">
              <w:t>3GPP TS 29.571 [16]</w:t>
            </w:r>
          </w:p>
        </w:tc>
        <w:tc>
          <w:tcPr>
            <w:tcW w:w="4591" w:type="dxa"/>
            <w:vAlign w:val="center"/>
          </w:tcPr>
          <w:p w14:paraId="54DE8C4B" w14:textId="77777777" w:rsidR="002E2250" w:rsidRPr="00D3062E" w:rsidRDefault="002E2250" w:rsidP="003C3912">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78B90CA2" w14:textId="77777777" w:rsidR="002E2250" w:rsidRPr="00D3062E" w:rsidRDefault="002E2250" w:rsidP="003C3912">
            <w:pPr>
              <w:pStyle w:val="TAL"/>
              <w:rPr>
                <w:rFonts w:cs="Arial"/>
                <w:szCs w:val="18"/>
              </w:rPr>
            </w:pPr>
          </w:p>
        </w:tc>
      </w:tr>
    </w:tbl>
    <w:p w14:paraId="59B7B3F0" w14:textId="77777777" w:rsidR="002E2250" w:rsidRPr="00D3062E" w:rsidRDefault="002E2250" w:rsidP="002E2250">
      <w:pPr>
        <w:rPr>
          <w:lang w:eastAsia="zh-CN"/>
        </w:rPr>
      </w:pPr>
    </w:p>
    <w:p w14:paraId="56E60279" w14:textId="10133F8D" w:rsidR="00016DAC" w:rsidRPr="00D3062E" w:rsidRDefault="00016DAC" w:rsidP="00B13605">
      <w:pPr>
        <w:pStyle w:val="41"/>
        <w:rPr>
          <w:lang w:eastAsia="zh-CN"/>
        </w:rPr>
      </w:pPr>
      <w:bookmarkStart w:id="4734" w:name="_Toc160650483"/>
      <w:bookmarkStart w:id="4735" w:name="_Toc160652359"/>
      <w:r w:rsidRPr="00D3062E">
        <w:rPr>
          <w:lang w:eastAsia="zh-CN"/>
        </w:rPr>
        <w:t>6.18.6.2</w:t>
      </w:r>
      <w:r w:rsidRPr="00D3062E">
        <w:rPr>
          <w:lang w:eastAsia="zh-CN"/>
        </w:rPr>
        <w:tab/>
        <w:t>Structured Data Types</w:t>
      </w:r>
      <w:bookmarkEnd w:id="4726"/>
      <w:bookmarkEnd w:id="4727"/>
      <w:bookmarkEnd w:id="4728"/>
      <w:bookmarkEnd w:id="4734"/>
      <w:bookmarkEnd w:id="4735"/>
    </w:p>
    <w:p w14:paraId="50F9C455" w14:textId="0EB7EDFB" w:rsidR="00016DAC" w:rsidRPr="00D3062E" w:rsidRDefault="00016DAC" w:rsidP="00B13605">
      <w:pPr>
        <w:pStyle w:val="51"/>
        <w:rPr>
          <w:lang w:eastAsia="zh-CN"/>
        </w:rPr>
      </w:pPr>
      <w:bookmarkStart w:id="4736" w:name="_Toc157435139"/>
      <w:bookmarkStart w:id="4737" w:name="_Toc157436854"/>
      <w:bookmarkStart w:id="4738" w:name="_Toc157440694"/>
      <w:bookmarkStart w:id="4739" w:name="_Toc160650484"/>
      <w:bookmarkStart w:id="4740" w:name="_Toc160652360"/>
      <w:r w:rsidRPr="00D3062E">
        <w:rPr>
          <w:lang w:eastAsia="zh-CN"/>
        </w:rPr>
        <w:t>6.18.6.2.1</w:t>
      </w:r>
      <w:r w:rsidRPr="00D3062E">
        <w:rPr>
          <w:lang w:eastAsia="zh-CN"/>
        </w:rPr>
        <w:tab/>
        <w:t>Introduction</w:t>
      </w:r>
      <w:bookmarkEnd w:id="4736"/>
      <w:bookmarkEnd w:id="4737"/>
      <w:bookmarkEnd w:id="4738"/>
      <w:bookmarkEnd w:id="4739"/>
      <w:bookmarkEnd w:id="4740"/>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4741" w:name="_Toc157435141"/>
      <w:bookmarkStart w:id="4742" w:name="_Toc157436856"/>
      <w:bookmarkStart w:id="4743" w:name="_Toc157440696"/>
      <w:bookmarkStart w:id="4744" w:name="_Toc157435140"/>
      <w:bookmarkStart w:id="4745" w:name="_Toc157436855"/>
      <w:bookmarkStart w:id="4746" w:name="_Toc157440695"/>
      <w:bookmarkStart w:id="4747" w:name="_Toc160650485"/>
      <w:bookmarkStart w:id="4748" w:name="_Toc160652361"/>
      <w:r w:rsidRPr="00D3062E">
        <w:rPr>
          <w:lang w:eastAsia="zh-CN"/>
        </w:rPr>
        <w:t>6.18.6.2.2</w:t>
      </w:r>
      <w:r w:rsidRPr="00D3062E">
        <w:rPr>
          <w:lang w:eastAsia="zh-CN"/>
        </w:rPr>
        <w:tab/>
        <w:t xml:space="preserve">Type: </w:t>
      </w:r>
      <w:r w:rsidRPr="00D3062E">
        <w:t>NwSliceAllocReq</w:t>
      </w:r>
      <w:bookmarkEnd w:id="4744"/>
      <w:bookmarkEnd w:id="4745"/>
      <w:bookmarkEnd w:id="4746"/>
      <w:bookmarkEnd w:id="4747"/>
      <w:bookmarkEnd w:id="4748"/>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4749" w:name="_Hlk157008801"/>
            <w:r w:rsidRPr="00D3062E">
              <w:rPr>
                <w:lang w:val="en-US"/>
              </w:rPr>
              <w:t>Represents the VAL service identifier</w:t>
            </w:r>
            <w:bookmarkEnd w:id="4749"/>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4750" w:name="_Hlk157008819"/>
            <w:r w:rsidRPr="00D3062E">
              <w:rPr>
                <w:lang w:val="en-US"/>
              </w:rPr>
              <w:t>Represents the list of VAL UEs ID.</w:t>
            </w:r>
            <w:bookmarkEnd w:id="4750"/>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EF57A41" w14:textId="77777777" w:rsidR="002E2250" w:rsidRPr="00D3062E" w:rsidRDefault="002E2250" w:rsidP="002E2250">
      <w:pPr>
        <w:pStyle w:val="EditorsNote"/>
      </w:pPr>
      <w:r w:rsidRPr="00D3062E">
        <w:t>Editor's Note:</w:t>
      </w:r>
      <w:r w:rsidRPr="00D3062E">
        <w:tab/>
      </w:r>
      <w:bookmarkStart w:id="4751" w:name="_Hlk157008855"/>
      <w:r w:rsidRPr="00D3062E">
        <w:t>The usage of ServiceProfile data type is FFS</w:t>
      </w:r>
      <w:bookmarkEnd w:id="4751"/>
      <w:r w:rsidRPr="00D3062E">
        <w:t>.</w:t>
      </w:r>
    </w:p>
    <w:p w14:paraId="325BCBB1" w14:textId="28450D8D" w:rsidR="00016DAC" w:rsidRPr="00D3062E" w:rsidRDefault="00016DAC" w:rsidP="00120F61">
      <w:pPr>
        <w:pStyle w:val="51"/>
        <w:rPr>
          <w:lang w:eastAsia="zh-CN"/>
        </w:rPr>
      </w:pPr>
      <w:bookmarkStart w:id="4752" w:name="_Toc160650486"/>
      <w:bookmarkStart w:id="4753" w:name="_Toc160652362"/>
      <w:r w:rsidRPr="00D3062E">
        <w:rPr>
          <w:lang w:eastAsia="zh-CN"/>
        </w:rPr>
        <w:t>6.18.6.2.3</w:t>
      </w:r>
      <w:r w:rsidRPr="00D3062E">
        <w:rPr>
          <w:lang w:eastAsia="zh-CN"/>
        </w:rPr>
        <w:tab/>
        <w:t xml:space="preserve">Type: </w:t>
      </w:r>
      <w:r w:rsidRPr="00D3062E">
        <w:t>NwSliceAllocResp</w:t>
      </w:r>
      <w:bookmarkEnd w:id="4741"/>
      <w:bookmarkEnd w:id="4742"/>
      <w:bookmarkEnd w:id="4743"/>
      <w:bookmarkEnd w:id="4752"/>
      <w:bookmarkEnd w:id="4753"/>
    </w:p>
    <w:p w14:paraId="06A20538" w14:textId="77777777" w:rsidR="00016DAC" w:rsidRPr="00D3062E" w:rsidRDefault="00016DAC" w:rsidP="00016DAC">
      <w:pPr>
        <w:pStyle w:val="TH"/>
      </w:pPr>
      <w:r w:rsidRPr="00D3062E">
        <w:rPr>
          <w:noProof/>
        </w:rPr>
        <w:t>Table 6.18.6.2.3</w:t>
      </w:r>
      <w:r w:rsidRPr="00D3062E">
        <w:t xml:space="preserve">-1: </w:t>
      </w:r>
      <w:r w:rsidRPr="00D3062E">
        <w:rPr>
          <w:noProof/>
        </w:rPr>
        <w:t xml:space="preserve">Definition of type </w:t>
      </w:r>
      <w:r w:rsidRPr="00D3062E">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D3062E" w14:paraId="4FA91FF7" w14:textId="77777777" w:rsidTr="00F8442F">
        <w:trPr>
          <w:jc w:val="center"/>
        </w:trPr>
        <w:tc>
          <w:tcPr>
            <w:tcW w:w="1430" w:type="dxa"/>
            <w:shd w:val="clear" w:color="auto" w:fill="C0C0C0"/>
            <w:vAlign w:val="center"/>
            <w:hideMark/>
          </w:tcPr>
          <w:p w14:paraId="10AEE680" w14:textId="77777777" w:rsidR="00016DAC" w:rsidRPr="00D3062E" w:rsidRDefault="00016DAC" w:rsidP="00F8442F">
            <w:pPr>
              <w:pStyle w:val="TAH"/>
            </w:pPr>
            <w:r w:rsidRPr="00D3062E">
              <w:t>Attribute name</w:t>
            </w:r>
          </w:p>
        </w:tc>
        <w:tc>
          <w:tcPr>
            <w:tcW w:w="1397" w:type="dxa"/>
            <w:shd w:val="clear" w:color="auto" w:fill="C0C0C0"/>
            <w:vAlign w:val="center"/>
            <w:hideMark/>
          </w:tcPr>
          <w:p w14:paraId="20CD75F9" w14:textId="77777777" w:rsidR="00016DAC" w:rsidRPr="00D3062E" w:rsidRDefault="00016DAC" w:rsidP="00F8442F">
            <w:pPr>
              <w:pStyle w:val="TAH"/>
            </w:pPr>
            <w:r w:rsidRPr="00D3062E">
              <w:t>Data type</w:t>
            </w:r>
          </w:p>
        </w:tc>
        <w:tc>
          <w:tcPr>
            <w:tcW w:w="426" w:type="dxa"/>
            <w:shd w:val="clear" w:color="auto" w:fill="C0C0C0"/>
            <w:vAlign w:val="center"/>
            <w:hideMark/>
          </w:tcPr>
          <w:p w14:paraId="05339126" w14:textId="77777777" w:rsidR="00016DAC" w:rsidRPr="00D3062E" w:rsidRDefault="00016DAC" w:rsidP="00F8442F">
            <w:pPr>
              <w:pStyle w:val="TAH"/>
            </w:pPr>
            <w:r w:rsidRPr="00D3062E">
              <w:t>P</w:t>
            </w:r>
          </w:p>
        </w:tc>
        <w:tc>
          <w:tcPr>
            <w:tcW w:w="1134" w:type="dxa"/>
            <w:shd w:val="clear" w:color="auto" w:fill="C0C0C0"/>
            <w:vAlign w:val="center"/>
            <w:hideMark/>
          </w:tcPr>
          <w:p w14:paraId="2654216B" w14:textId="77777777" w:rsidR="00016DAC" w:rsidRPr="00D3062E" w:rsidRDefault="00016DAC" w:rsidP="00F8442F">
            <w:pPr>
              <w:pStyle w:val="TAH"/>
            </w:pPr>
            <w:r w:rsidRPr="00D3062E">
              <w:t>Cardinality</w:t>
            </w:r>
          </w:p>
        </w:tc>
        <w:tc>
          <w:tcPr>
            <w:tcW w:w="3969" w:type="dxa"/>
            <w:shd w:val="clear" w:color="auto" w:fill="C0C0C0"/>
            <w:vAlign w:val="center"/>
            <w:hideMark/>
          </w:tcPr>
          <w:p w14:paraId="0492CBB5" w14:textId="77777777" w:rsidR="00016DAC" w:rsidRPr="00D3062E" w:rsidRDefault="00016DAC" w:rsidP="00F8442F">
            <w:pPr>
              <w:pStyle w:val="TAH"/>
              <w:rPr>
                <w:rFonts w:cs="Arial"/>
                <w:szCs w:val="18"/>
              </w:rPr>
            </w:pPr>
            <w:r w:rsidRPr="00D3062E">
              <w:rPr>
                <w:rFonts w:cs="Arial"/>
                <w:szCs w:val="18"/>
              </w:rPr>
              <w:t>Description</w:t>
            </w:r>
          </w:p>
        </w:tc>
        <w:tc>
          <w:tcPr>
            <w:tcW w:w="1309" w:type="dxa"/>
            <w:shd w:val="clear" w:color="auto" w:fill="C0C0C0"/>
            <w:vAlign w:val="center"/>
          </w:tcPr>
          <w:p w14:paraId="0E9D9D53" w14:textId="77777777" w:rsidR="00016DAC" w:rsidRPr="00D3062E" w:rsidRDefault="00016DAC" w:rsidP="00F8442F">
            <w:pPr>
              <w:pStyle w:val="TAH"/>
              <w:rPr>
                <w:rFonts w:cs="Arial"/>
                <w:szCs w:val="18"/>
              </w:rPr>
            </w:pPr>
            <w:r w:rsidRPr="00D3062E">
              <w:t>Applicability</w:t>
            </w:r>
          </w:p>
        </w:tc>
      </w:tr>
      <w:tr w:rsidR="00016DAC" w:rsidRPr="00D3062E" w14:paraId="2709ADD0" w14:textId="77777777" w:rsidTr="00F8442F">
        <w:trPr>
          <w:jc w:val="center"/>
        </w:trPr>
        <w:tc>
          <w:tcPr>
            <w:tcW w:w="1430" w:type="dxa"/>
            <w:vAlign w:val="center"/>
          </w:tcPr>
          <w:p w14:paraId="263C2405" w14:textId="77777777" w:rsidR="00016DAC" w:rsidRPr="00D3062E" w:rsidRDefault="00016DAC" w:rsidP="00F8442F">
            <w:pPr>
              <w:pStyle w:val="TAL"/>
            </w:pPr>
            <w:r w:rsidRPr="00D3062E">
              <w:t>snssai</w:t>
            </w:r>
          </w:p>
        </w:tc>
        <w:tc>
          <w:tcPr>
            <w:tcW w:w="1397" w:type="dxa"/>
            <w:vAlign w:val="center"/>
          </w:tcPr>
          <w:p w14:paraId="6C3E8CC2" w14:textId="77777777" w:rsidR="00016DAC" w:rsidRPr="00D3062E" w:rsidRDefault="00016DAC" w:rsidP="00F8442F">
            <w:pPr>
              <w:pStyle w:val="TAL"/>
            </w:pPr>
            <w:r w:rsidRPr="00D3062E">
              <w:t>Snssai</w:t>
            </w:r>
          </w:p>
        </w:tc>
        <w:tc>
          <w:tcPr>
            <w:tcW w:w="426" w:type="dxa"/>
            <w:vAlign w:val="center"/>
          </w:tcPr>
          <w:p w14:paraId="36AAF07A" w14:textId="77777777" w:rsidR="00016DAC" w:rsidRPr="00D3062E" w:rsidRDefault="00016DAC" w:rsidP="00F8442F">
            <w:pPr>
              <w:pStyle w:val="TAC"/>
            </w:pPr>
            <w:r w:rsidRPr="00D3062E">
              <w:t>M</w:t>
            </w:r>
          </w:p>
        </w:tc>
        <w:tc>
          <w:tcPr>
            <w:tcW w:w="1134" w:type="dxa"/>
            <w:vAlign w:val="center"/>
          </w:tcPr>
          <w:p w14:paraId="56D857DA" w14:textId="77777777" w:rsidR="00016DAC" w:rsidRPr="00D3062E" w:rsidRDefault="00016DAC" w:rsidP="00F8442F">
            <w:pPr>
              <w:pStyle w:val="TAC"/>
            </w:pPr>
            <w:r w:rsidRPr="00D3062E">
              <w:t>1</w:t>
            </w:r>
          </w:p>
        </w:tc>
        <w:tc>
          <w:tcPr>
            <w:tcW w:w="3969" w:type="dxa"/>
            <w:vAlign w:val="center"/>
          </w:tcPr>
          <w:p w14:paraId="44AF36BD" w14:textId="77777777" w:rsidR="00016DAC" w:rsidRPr="00D3062E" w:rsidRDefault="00016DAC" w:rsidP="00F8442F">
            <w:pPr>
              <w:pStyle w:val="TAL"/>
              <w:rPr>
                <w:rFonts w:cs="Arial"/>
                <w:szCs w:val="18"/>
              </w:rPr>
            </w:pPr>
            <w:r w:rsidRPr="00D3062E">
              <w:t>Represents the identifier of the allocated network slice.</w:t>
            </w:r>
          </w:p>
        </w:tc>
        <w:tc>
          <w:tcPr>
            <w:tcW w:w="1309" w:type="dxa"/>
            <w:vAlign w:val="center"/>
          </w:tcPr>
          <w:p w14:paraId="10D3C3C2" w14:textId="77777777" w:rsidR="00016DAC" w:rsidRPr="00D3062E" w:rsidRDefault="00016DAC" w:rsidP="00F8442F">
            <w:pPr>
              <w:pStyle w:val="TAL"/>
              <w:rPr>
                <w:rFonts w:cs="Arial"/>
                <w:szCs w:val="18"/>
              </w:rPr>
            </w:pPr>
          </w:p>
        </w:tc>
      </w:tr>
      <w:tr w:rsidR="00016DAC" w:rsidRPr="00D3062E" w14:paraId="0BF05520" w14:textId="77777777" w:rsidTr="00F8442F">
        <w:trPr>
          <w:jc w:val="center"/>
        </w:trPr>
        <w:tc>
          <w:tcPr>
            <w:tcW w:w="1430" w:type="dxa"/>
            <w:vAlign w:val="center"/>
          </w:tcPr>
          <w:p w14:paraId="395DD137" w14:textId="77777777" w:rsidR="00016DAC" w:rsidRPr="00D3062E" w:rsidRDefault="00016DAC" w:rsidP="00F8442F">
            <w:pPr>
              <w:pStyle w:val="TAL"/>
            </w:pPr>
            <w:r w:rsidRPr="00D3062E">
              <w:t>nwSliceAllocProf</w:t>
            </w:r>
          </w:p>
        </w:tc>
        <w:tc>
          <w:tcPr>
            <w:tcW w:w="1397" w:type="dxa"/>
            <w:vAlign w:val="center"/>
          </w:tcPr>
          <w:p w14:paraId="5F2FFDD9" w14:textId="77777777" w:rsidR="00016DAC" w:rsidRPr="00D3062E" w:rsidRDefault="00016DAC" w:rsidP="00F8442F">
            <w:pPr>
              <w:pStyle w:val="TAL"/>
            </w:pPr>
            <w:r w:rsidRPr="00D3062E">
              <w:t>ServiceProfile</w:t>
            </w:r>
          </w:p>
        </w:tc>
        <w:tc>
          <w:tcPr>
            <w:tcW w:w="426" w:type="dxa"/>
            <w:vAlign w:val="center"/>
          </w:tcPr>
          <w:p w14:paraId="4F2A69FD" w14:textId="77777777" w:rsidR="00016DAC" w:rsidRPr="00D3062E" w:rsidRDefault="00016DAC" w:rsidP="00F8442F">
            <w:pPr>
              <w:pStyle w:val="TAC"/>
            </w:pPr>
            <w:r w:rsidRPr="00D3062E">
              <w:t>M</w:t>
            </w:r>
          </w:p>
        </w:tc>
        <w:tc>
          <w:tcPr>
            <w:tcW w:w="1134" w:type="dxa"/>
            <w:vAlign w:val="center"/>
          </w:tcPr>
          <w:p w14:paraId="2930E7ED" w14:textId="77777777" w:rsidR="00016DAC" w:rsidRPr="00D3062E" w:rsidRDefault="00016DAC" w:rsidP="00F8442F">
            <w:pPr>
              <w:pStyle w:val="TAC"/>
            </w:pPr>
            <w:r w:rsidRPr="00D3062E">
              <w:t>1</w:t>
            </w:r>
          </w:p>
        </w:tc>
        <w:tc>
          <w:tcPr>
            <w:tcW w:w="3969" w:type="dxa"/>
            <w:vAlign w:val="center"/>
          </w:tcPr>
          <w:p w14:paraId="543E40D8" w14:textId="77777777" w:rsidR="00016DAC" w:rsidRPr="00D3062E" w:rsidRDefault="00016DAC" w:rsidP="00F8442F">
            <w:pPr>
              <w:pStyle w:val="TAL"/>
              <w:rPr>
                <w:rFonts w:cs="Arial"/>
                <w:szCs w:val="18"/>
              </w:rPr>
            </w:pPr>
            <w:r w:rsidRPr="00D3062E">
              <w:t>Represents the allocated network slice attributes.</w:t>
            </w:r>
          </w:p>
        </w:tc>
        <w:tc>
          <w:tcPr>
            <w:tcW w:w="1309" w:type="dxa"/>
            <w:vAlign w:val="center"/>
          </w:tcPr>
          <w:p w14:paraId="734A7ED3" w14:textId="77777777" w:rsidR="00016DAC" w:rsidRPr="00D3062E" w:rsidRDefault="00016DAC" w:rsidP="00F8442F">
            <w:pPr>
              <w:pStyle w:val="TAL"/>
              <w:rPr>
                <w:rFonts w:cs="Arial"/>
                <w:szCs w:val="18"/>
              </w:rPr>
            </w:pPr>
          </w:p>
        </w:tc>
      </w:tr>
      <w:tr w:rsidR="00016DAC" w:rsidRPr="00D3062E" w14:paraId="2919C593" w14:textId="77777777" w:rsidTr="00F8442F">
        <w:trPr>
          <w:jc w:val="center"/>
        </w:trPr>
        <w:tc>
          <w:tcPr>
            <w:tcW w:w="1430" w:type="dxa"/>
            <w:vAlign w:val="center"/>
          </w:tcPr>
          <w:p w14:paraId="1DFE5277" w14:textId="77777777" w:rsidR="00016DAC" w:rsidRPr="00D3062E" w:rsidRDefault="00016DAC" w:rsidP="00F8442F">
            <w:pPr>
              <w:pStyle w:val="TAL"/>
            </w:pPr>
            <w:r w:rsidRPr="00D3062E">
              <w:t>suppFeat</w:t>
            </w:r>
          </w:p>
        </w:tc>
        <w:tc>
          <w:tcPr>
            <w:tcW w:w="1397" w:type="dxa"/>
            <w:vAlign w:val="center"/>
          </w:tcPr>
          <w:p w14:paraId="40AE6EA8" w14:textId="77777777" w:rsidR="00016DAC" w:rsidRPr="00D3062E" w:rsidRDefault="00016DAC" w:rsidP="00F8442F">
            <w:pPr>
              <w:pStyle w:val="TAL"/>
            </w:pPr>
            <w:r w:rsidRPr="00D3062E">
              <w:t>SupportedFeatures</w:t>
            </w:r>
          </w:p>
        </w:tc>
        <w:tc>
          <w:tcPr>
            <w:tcW w:w="426" w:type="dxa"/>
            <w:vAlign w:val="center"/>
          </w:tcPr>
          <w:p w14:paraId="7ED7EB2F" w14:textId="77777777" w:rsidR="00016DAC" w:rsidRPr="00D3062E" w:rsidRDefault="00016DAC" w:rsidP="00F8442F">
            <w:pPr>
              <w:pStyle w:val="TAC"/>
            </w:pPr>
            <w:r w:rsidRPr="00D3062E">
              <w:t>C</w:t>
            </w:r>
          </w:p>
        </w:tc>
        <w:tc>
          <w:tcPr>
            <w:tcW w:w="1134" w:type="dxa"/>
            <w:vAlign w:val="center"/>
          </w:tcPr>
          <w:p w14:paraId="3C666734" w14:textId="77777777" w:rsidR="00016DAC" w:rsidRPr="00D3062E" w:rsidRDefault="00016DAC" w:rsidP="00F8442F">
            <w:pPr>
              <w:pStyle w:val="TAC"/>
            </w:pPr>
            <w:r w:rsidRPr="00D3062E">
              <w:t>0..1</w:t>
            </w:r>
          </w:p>
        </w:tc>
        <w:tc>
          <w:tcPr>
            <w:tcW w:w="3969" w:type="dxa"/>
            <w:vAlign w:val="center"/>
          </w:tcPr>
          <w:p w14:paraId="3F921CC4" w14:textId="77777777" w:rsidR="00016DAC" w:rsidRPr="00D3062E" w:rsidRDefault="00016DAC" w:rsidP="00F8442F">
            <w:pPr>
              <w:pStyle w:val="TAL"/>
            </w:pPr>
            <w:r w:rsidRPr="00D3062E">
              <w:t>Contains the list of supported features among the ones defined in clause </w:t>
            </w:r>
            <w:r w:rsidRPr="00D3062E">
              <w:rPr>
                <w:noProof/>
                <w:lang w:eastAsia="zh-CN"/>
              </w:rPr>
              <w:t>6.18.</w:t>
            </w:r>
            <w:r w:rsidRPr="00D3062E">
              <w:t>8.</w:t>
            </w:r>
          </w:p>
          <w:p w14:paraId="6366741A" w14:textId="77777777" w:rsidR="00016DAC" w:rsidRPr="00D3062E" w:rsidRDefault="00016DAC" w:rsidP="00F8442F">
            <w:pPr>
              <w:pStyle w:val="TAL"/>
            </w:pPr>
          </w:p>
          <w:p w14:paraId="6C80EEAC" w14:textId="77777777" w:rsidR="00016DAC" w:rsidRPr="00D3062E" w:rsidRDefault="00016DAC" w:rsidP="00F8442F">
            <w:pPr>
              <w:pStyle w:val="TAL"/>
            </w:pPr>
            <w:r w:rsidRPr="00D3062E">
              <w:t>This attribute shall be present only when feature negotiation needs to take place.</w:t>
            </w:r>
          </w:p>
        </w:tc>
        <w:tc>
          <w:tcPr>
            <w:tcW w:w="1309" w:type="dxa"/>
            <w:vAlign w:val="center"/>
          </w:tcPr>
          <w:p w14:paraId="29512589" w14:textId="77777777" w:rsidR="00016DAC" w:rsidRPr="00D3062E" w:rsidRDefault="00016DAC" w:rsidP="00F8442F">
            <w:pPr>
              <w:pStyle w:val="TAL"/>
              <w:rPr>
                <w:rFonts w:cs="Arial"/>
                <w:szCs w:val="18"/>
              </w:rPr>
            </w:pPr>
          </w:p>
        </w:tc>
      </w:tr>
    </w:tbl>
    <w:p w14:paraId="5CBD52D8" w14:textId="77777777" w:rsidR="00016DAC" w:rsidRPr="00D3062E" w:rsidRDefault="00016DAC" w:rsidP="00016DAC">
      <w:pPr>
        <w:rPr>
          <w:lang w:eastAsia="zh-CN"/>
        </w:rPr>
      </w:pPr>
    </w:p>
    <w:p w14:paraId="66201C61" w14:textId="77777777" w:rsidR="00016DAC" w:rsidRPr="00D3062E" w:rsidRDefault="00016DAC" w:rsidP="00B13605">
      <w:pPr>
        <w:pStyle w:val="EditorsNote"/>
      </w:pPr>
      <w:r w:rsidRPr="00D3062E">
        <w:t>Editor's Note:</w:t>
      </w:r>
      <w:r w:rsidRPr="00D3062E">
        <w:tab/>
        <w:t>The usage of ServiceProfile data type is FFS.</w:t>
      </w:r>
    </w:p>
    <w:p w14:paraId="78EDB55D" w14:textId="46BB3474" w:rsidR="00016DAC" w:rsidRPr="00D3062E" w:rsidRDefault="00016DAC" w:rsidP="00B13605">
      <w:pPr>
        <w:pStyle w:val="41"/>
        <w:rPr>
          <w:lang w:eastAsia="zh-CN"/>
        </w:rPr>
      </w:pPr>
      <w:bookmarkStart w:id="4754" w:name="_Toc157435142"/>
      <w:bookmarkStart w:id="4755" w:name="_Toc157436857"/>
      <w:bookmarkStart w:id="4756" w:name="_Toc157440697"/>
      <w:bookmarkStart w:id="4757" w:name="_Toc160650487"/>
      <w:bookmarkStart w:id="4758" w:name="_Toc160652363"/>
      <w:r w:rsidRPr="00D3062E">
        <w:rPr>
          <w:lang w:eastAsia="zh-CN"/>
        </w:rPr>
        <w:lastRenderedPageBreak/>
        <w:t>6.18.6.3</w:t>
      </w:r>
      <w:r w:rsidRPr="00D3062E">
        <w:rPr>
          <w:lang w:eastAsia="zh-CN"/>
        </w:rPr>
        <w:tab/>
        <w:t>Simple data types and enumerations</w:t>
      </w:r>
      <w:bookmarkEnd w:id="4754"/>
      <w:bookmarkEnd w:id="4755"/>
      <w:bookmarkEnd w:id="4756"/>
      <w:bookmarkEnd w:id="4757"/>
      <w:bookmarkEnd w:id="4758"/>
    </w:p>
    <w:p w14:paraId="5253A1DA" w14:textId="46935F55" w:rsidR="00016DAC" w:rsidRPr="00D3062E" w:rsidRDefault="00016DAC" w:rsidP="00016DAC">
      <w:pPr>
        <w:pStyle w:val="51"/>
      </w:pPr>
      <w:bookmarkStart w:id="4759" w:name="_Toc157435143"/>
      <w:bookmarkStart w:id="4760" w:name="_Toc157436858"/>
      <w:bookmarkStart w:id="4761" w:name="_Toc157440698"/>
      <w:bookmarkStart w:id="4762" w:name="_Toc160650488"/>
      <w:bookmarkStart w:id="4763" w:name="_Toc160652364"/>
      <w:r w:rsidRPr="00D3062E">
        <w:rPr>
          <w:noProof/>
          <w:lang w:eastAsia="zh-CN"/>
        </w:rPr>
        <w:t>6.18</w:t>
      </w:r>
      <w:r w:rsidRPr="00D3062E">
        <w:t>.6.3.1</w:t>
      </w:r>
      <w:r w:rsidRPr="00D3062E">
        <w:tab/>
        <w:t>Introduction</w:t>
      </w:r>
      <w:bookmarkEnd w:id="4759"/>
      <w:bookmarkEnd w:id="4760"/>
      <w:bookmarkEnd w:id="4761"/>
      <w:bookmarkEnd w:id="4762"/>
      <w:bookmarkEnd w:id="4763"/>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4764" w:name="_Toc157435144"/>
      <w:bookmarkStart w:id="4765" w:name="_Toc157436859"/>
      <w:bookmarkStart w:id="4766" w:name="_Toc157440699"/>
      <w:bookmarkStart w:id="4767" w:name="_Toc160650489"/>
      <w:bookmarkStart w:id="4768" w:name="_Toc160652365"/>
      <w:r w:rsidRPr="00D3062E">
        <w:rPr>
          <w:noProof/>
          <w:lang w:eastAsia="zh-CN"/>
        </w:rPr>
        <w:t>6.18</w:t>
      </w:r>
      <w:r w:rsidRPr="00D3062E">
        <w:t>.6.3.2</w:t>
      </w:r>
      <w:r w:rsidRPr="00D3062E">
        <w:tab/>
        <w:t>Simple data types</w:t>
      </w:r>
      <w:bookmarkEnd w:id="4764"/>
      <w:bookmarkEnd w:id="4765"/>
      <w:bookmarkEnd w:id="4766"/>
      <w:bookmarkEnd w:id="4767"/>
      <w:bookmarkEnd w:id="4768"/>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Pr="00D3062E" w:rsidRDefault="00016DAC" w:rsidP="00016DAC">
      <w:pPr>
        <w:rPr>
          <w:lang w:eastAsia="zh-CN"/>
        </w:rPr>
      </w:pPr>
    </w:p>
    <w:p w14:paraId="151BB97F" w14:textId="30F65350" w:rsidR="00016DAC" w:rsidRPr="00D3062E" w:rsidRDefault="00016DAC" w:rsidP="00B13605">
      <w:pPr>
        <w:pStyle w:val="31"/>
        <w:rPr>
          <w:lang w:eastAsia="zh-CN"/>
        </w:rPr>
      </w:pPr>
      <w:bookmarkStart w:id="4769" w:name="_Toc157435145"/>
      <w:bookmarkStart w:id="4770" w:name="_Toc157436860"/>
      <w:bookmarkStart w:id="4771" w:name="_Toc157440700"/>
      <w:bookmarkStart w:id="4772" w:name="_Toc160650490"/>
      <w:bookmarkStart w:id="4773" w:name="_Toc160652366"/>
      <w:r w:rsidRPr="00D3062E">
        <w:rPr>
          <w:lang w:eastAsia="zh-CN"/>
        </w:rPr>
        <w:t>6.18.7</w:t>
      </w:r>
      <w:r w:rsidRPr="00D3062E">
        <w:rPr>
          <w:lang w:eastAsia="zh-CN"/>
        </w:rPr>
        <w:tab/>
        <w:t>Error Handling</w:t>
      </w:r>
      <w:bookmarkEnd w:id="4769"/>
      <w:bookmarkEnd w:id="4770"/>
      <w:bookmarkEnd w:id="4771"/>
      <w:bookmarkEnd w:id="4772"/>
      <w:bookmarkEnd w:id="4773"/>
    </w:p>
    <w:p w14:paraId="63A7EBBE" w14:textId="1998C8CD" w:rsidR="00016DAC" w:rsidRPr="00D3062E" w:rsidRDefault="00016DAC" w:rsidP="00B13605">
      <w:pPr>
        <w:pStyle w:val="41"/>
      </w:pPr>
      <w:bookmarkStart w:id="4774" w:name="_Toc157435146"/>
      <w:bookmarkStart w:id="4775" w:name="_Toc157436861"/>
      <w:bookmarkStart w:id="4776" w:name="_Toc157440701"/>
      <w:bookmarkStart w:id="4777" w:name="_Toc160650491"/>
      <w:bookmarkStart w:id="4778" w:name="_Toc160652367"/>
      <w:r w:rsidRPr="00D3062E">
        <w:rPr>
          <w:lang w:eastAsia="zh-CN"/>
        </w:rPr>
        <w:t>6.18.7.1</w:t>
      </w:r>
      <w:r w:rsidRPr="00D3062E">
        <w:tab/>
        <w:t>General</w:t>
      </w:r>
      <w:bookmarkEnd w:id="4774"/>
      <w:bookmarkEnd w:id="4775"/>
      <w:bookmarkEnd w:id="4776"/>
      <w:bookmarkEnd w:id="4777"/>
      <w:bookmarkEnd w:id="4778"/>
    </w:p>
    <w:p w14:paraId="3C0BB11D" w14:textId="77777777" w:rsidR="00016DAC" w:rsidRPr="00D3062E" w:rsidRDefault="00016DAC" w:rsidP="00016DAC">
      <w:r w:rsidRPr="00D3062E">
        <w:t>For the NSCE_NSAllocation API, error handling shall be supported as specified in clause 6.7</w:t>
      </w:r>
      <w:r w:rsidRPr="00D3062E">
        <w:rPr>
          <w:noProof/>
          <w:lang w:eastAsia="zh-CN"/>
        </w:rPr>
        <w:t xml:space="preserve"> of 3GPP TS 29.549 </w:t>
      </w:r>
      <w:r w:rsidRPr="00D3062E">
        <w:t>[15].</w:t>
      </w:r>
    </w:p>
    <w:p w14:paraId="27967E41" w14:textId="77777777" w:rsidR="00016DAC" w:rsidRPr="00D3062E" w:rsidRDefault="00016DAC" w:rsidP="00016DAC">
      <w:pPr>
        <w:rPr>
          <w:rFonts w:eastAsia="Calibri"/>
        </w:rPr>
      </w:pPr>
      <w:r w:rsidRPr="00D3062E">
        <w:t>In addition, the requirements in the following clauses are applicable for the NSCE_NSDiagnostics API.</w:t>
      </w:r>
    </w:p>
    <w:p w14:paraId="5376397C" w14:textId="00E29BCA" w:rsidR="00016DAC" w:rsidRPr="00D3062E" w:rsidRDefault="00016DAC" w:rsidP="00B13605">
      <w:pPr>
        <w:pStyle w:val="41"/>
      </w:pPr>
      <w:bookmarkStart w:id="4779" w:name="_Toc157435147"/>
      <w:bookmarkStart w:id="4780" w:name="_Toc157436862"/>
      <w:bookmarkStart w:id="4781" w:name="_Toc157440702"/>
      <w:bookmarkStart w:id="4782" w:name="_Toc160650492"/>
      <w:bookmarkStart w:id="4783" w:name="_Toc160652368"/>
      <w:r w:rsidRPr="00D3062E">
        <w:rPr>
          <w:lang w:eastAsia="zh-CN"/>
        </w:rPr>
        <w:t>6.18.7.2</w:t>
      </w:r>
      <w:r w:rsidRPr="00D3062E">
        <w:tab/>
        <w:t>Protocol Errors</w:t>
      </w:r>
      <w:bookmarkEnd w:id="4779"/>
      <w:bookmarkEnd w:id="4780"/>
      <w:bookmarkEnd w:id="4781"/>
      <w:bookmarkEnd w:id="4782"/>
      <w:bookmarkEnd w:id="4783"/>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4784" w:name="_Toc157435148"/>
      <w:bookmarkStart w:id="4785" w:name="_Toc157436863"/>
      <w:bookmarkStart w:id="4786" w:name="_Toc157440703"/>
      <w:bookmarkStart w:id="4787" w:name="_Toc160650493"/>
      <w:bookmarkStart w:id="4788" w:name="_Toc160652369"/>
      <w:r w:rsidRPr="00D3062E">
        <w:rPr>
          <w:lang w:eastAsia="zh-CN"/>
        </w:rPr>
        <w:t>6.18.7.3</w:t>
      </w:r>
      <w:r w:rsidRPr="00D3062E">
        <w:tab/>
        <w:t>Application Errors</w:t>
      </w:r>
      <w:bookmarkEnd w:id="4784"/>
      <w:bookmarkEnd w:id="4785"/>
      <w:bookmarkEnd w:id="4786"/>
      <w:bookmarkEnd w:id="4787"/>
      <w:bookmarkEnd w:id="4788"/>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4789" w:name="_Toc157435149"/>
      <w:bookmarkStart w:id="4790" w:name="_Toc157436864"/>
      <w:bookmarkStart w:id="4791" w:name="_Toc157440704"/>
      <w:bookmarkStart w:id="4792" w:name="_Toc160650494"/>
      <w:bookmarkStart w:id="4793" w:name="_Toc160652370"/>
      <w:r w:rsidRPr="00D3062E">
        <w:rPr>
          <w:lang w:eastAsia="zh-CN"/>
        </w:rPr>
        <w:t>6.18.8</w:t>
      </w:r>
      <w:r w:rsidRPr="00D3062E">
        <w:rPr>
          <w:lang w:eastAsia="zh-CN"/>
        </w:rPr>
        <w:tab/>
        <w:t>Feature Negotiation</w:t>
      </w:r>
      <w:bookmarkEnd w:id="4789"/>
      <w:bookmarkEnd w:id="4790"/>
      <w:bookmarkEnd w:id="4791"/>
      <w:bookmarkEnd w:id="4792"/>
      <w:bookmarkEnd w:id="4793"/>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4794" w:name="_Toc157435150"/>
      <w:bookmarkStart w:id="4795" w:name="_Toc157436865"/>
      <w:bookmarkStart w:id="4796" w:name="_Toc157440705"/>
      <w:bookmarkStart w:id="4797" w:name="_Toc160650495"/>
      <w:bookmarkStart w:id="4798" w:name="_Toc160652371"/>
      <w:r w:rsidRPr="00D3062E">
        <w:rPr>
          <w:noProof/>
          <w:lang w:eastAsia="zh-CN"/>
        </w:rPr>
        <w:t>6.</w:t>
      </w:r>
      <w:r w:rsidRPr="00D3062E">
        <w:rPr>
          <w:lang w:eastAsia="zh-CN"/>
        </w:rPr>
        <w:t>18</w:t>
      </w:r>
      <w:r w:rsidRPr="00D3062E">
        <w:t>.9</w:t>
      </w:r>
      <w:r w:rsidRPr="00D3062E">
        <w:tab/>
        <w:t>Security</w:t>
      </w:r>
      <w:bookmarkEnd w:id="4794"/>
      <w:bookmarkEnd w:id="4795"/>
      <w:bookmarkEnd w:id="4796"/>
      <w:bookmarkEnd w:id="4797"/>
      <w:bookmarkEnd w:id="4798"/>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4799" w:name="_Toc96843459"/>
      <w:bookmarkStart w:id="4800" w:name="_Toc96844434"/>
      <w:bookmarkStart w:id="4801" w:name="_Toc100740007"/>
      <w:bookmarkStart w:id="4802" w:name="_Toc104332874"/>
      <w:bookmarkStart w:id="4803" w:name="_Toc157435151"/>
      <w:bookmarkStart w:id="4804" w:name="_Toc157436866"/>
      <w:bookmarkStart w:id="4805" w:name="_Toc157440706"/>
      <w:bookmarkStart w:id="4806" w:name="_Toc510696650"/>
      <w:bookmarkStart w:id="4807" w:name="_Toc35971450"/>
      <w:bookmarkStart w:id="4808" w:name="_Toc160650496"/>
      <w:bookmarkStart w:id="4809" w:name="_Toc160652372"/>
      <w:r w:rsidR="001C4032" w:rsidRPr="00D3062E">
        <w:lastRenderedPageBreak/>
        <w:t>7</w:t>
      </w:r>
      <w:r w:rsidR="001C4032" w:rsidRPr="00D3062E">
        <w:tab/>
        <w:t>Using Common API Framework</w:t>
      </w:r>
      <w:bookmarkEnd w:id="4799"/>
      <w:bookmarkEnd w:id="4800"/>
      <w:bookmarkEnd w:id="4801"/>
      <w:bookmarkEnd w:id="4802"/>
      <w:bookmarkEnd w:id="4803"/>
      <w:bookmarkEnd w:id="4804"/>
      <w:bookmarkEnd w:id="4805"/>
      <w:bookmarkEnd w:id="4808"/>
      <w:bookmarkEnd w:id="4809"/>
    </w:p>
    <w:p w14:paraId="35252184" w14:textId="77777777" w:rsidR="00ED591F" w:rsidRPr="00D3062E" w:rsidRDefault="00ED591F" w:rsidP="00ED591F">
      <w:pPr>
        <w:rPr>
          <w:noProof/>
          <w:lang w:eastAsia="zh-CN"/>
        </w:rPr>
      </w:pPr>
      <w:bookmarkStart w:id="4810" w:name="_Toc144024293"/>
      <w:bookmarkStart w:id="4811" w:name="_Toc24868675"/>
      <w:bookmarkStart w:id="4812" w:name="_Toc34154180"/>
      <w:bookmarkStart w:id="4813" w:name="_Toc36041124"/>
      <w:bookmarkStart w:id="4814" w:name="_Toc36041437"/>
      <w:bookmarkStart w:id="4815" w:name="_Toc43196714"/>
      <w:bookmarkStart w:id="4816" w:name="_Toc43481484"/>
      <w:bookmarkStart w:id="4817" w:name="_Toc45134761"/>
      <w:bookmarkStart w:id="4818" w:name="_Toc51189293"/>
      <w:bookmarkStart w:id="4819" w:name="_Toc51763969"/>
      <w:bookmarkStart w:id="4820" w:name="_Toc57206201"/>
      <w:bookmarkStart w:id="4821" w:name="_Toc59019542"/>
      <w:bookmarkStart w:id="4822" w:name="_Toc68170215"/>
      <w:bookmarkStart w:id="4823" w:name="_Toc73433953"/>
      <w:bookmarkStart w:id="4824" w:name="_Toc73436001"/>
      <w:bookmarkStart w:id="4825" w:name="_Toc73437408"/>
      <w:bookmarkStart w:id="4826" w:name="_Toc75351818"/>
      <w:bookmarkStart w:id="4827" w:name="_Toc83230096"/>
      <w:bookmarkStart w:id="4828" w:name="_Toc85528264"/>
      <w:bookmarkStart w:id="4829" w:name="_Toc90649889"/>
      <w:bookmarkStart w:id="4830" w:name="_Toc96843460"/>
      <w:bookmarkStart w:id="4831" w:name="_Toc96844435"/>
      <w:bookmarkStart w:id="4832" w:name="_Toc100740008"/>
      <w:bookmarkStart w:id="4833" w:name="_Toc104332875"/>
      <w:r w:rsidRPr="00D3062E">
        <w:t xml:space="preserve">The provisions of clause 8 of 3GPP TS 29.549 [15] shall apply for the NSCE Server </w:t>
      </w:r>
      <w:r w:rsidRPr="00D3062E">
        <w:rPr>
          <w:noProof/>
          <w:lang w:eastAsia="zh-CN"/>
        </w:rPr>
        <w:t>APIs defined in this specification.</w:t>
      </w:r>
    </w:p>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14:paraId="4A4D6361" w14:textId="7EBE3BEF" w:rsidR="008A6D4A" w:rsidRPr="00D3062E" w:rsidRDefault="001C4032" w:rsidP="00B655DA">
      <w:pPr>
        <w:pStyle w:val="8"/>
      </w:pPr>
      <w:r w:rsidRPr="00D3062E">
        <w:br w:type="page"/>
      </w:r>
      <w:bookmarkStart w:id="4834" w:name="_Toc157435152"/>
      <w:bookmarkStart w:id="4835" w:name="_Toc157436867"/>
      <w:bookmarkStart w:id="4836" w:name="_Toc157440707"/>
      <w:bookmarkStart w:id="4837" w:name="_Toc160650497"/>
      <w:bookmarkStart w:id="4838" w:name="_Toc160652373"/>
      <w:r w:rsidR="008A6D4A" w:rsidRPr="00D3062E">
        <w:lastRenderedPageBreak/>
        <w:t>Annex A (normative):</w:t>
      </w:r>
      <w:r w:rsidR="008A6D4A" w:rsidRPr="00D3062E">
        <w:br/>
        <w:t>OpenAPI specification</w:t>
      </w:r>
      <w:bookmarkEnd w:id="4806"/>
      <w:bookmarkEnd w:id="4807"/>
      <w:bookmarkEnd w:id="4834"/>
      <w:bookmarkEnd w:id="4835"/>
      <w:bookmarkEnd w:id="4836"/>
      <w:bookmarkEnd w:id="4837"/>
      <w:bookmarkEnd w:id="4838"/>
    </w:p>
    <w:p w14:paraId="03FBDDDC" w14:textId="77777777" w:rsidR="006E186B" w:rsidRPr="00D3062E" w:rsidRDefault="006E186B" w:rsidP="003C2A5F">
      <w:pPr>
        <w:pStyle w:val="1"/>
      </w:pPr>
      <w:bookmarkStart w:id="4839" w:name="_Toc510696651"/>
      <w:bookmarkStart w:id="4840" w:name="_Toc35971451"/>
      <w:bookmarkStart w:id="4841" w:name="_Toc157435153"/>
      <w:bookmarkStart w:id="4842" w:name="_Toc157436868"/>
      <w:bookmarkStart w:id="4843" w:name="_Toc157440708"/>
      <w:bookmarkStart w:id="4844" w:name="_Toc510696653"/>
      <w:bookmarkStart w:id="4845" w:name="_Toc160650498"/>
      <w:bookmarkStart w:id="4846" w:name="_Toc160652374"/>
      <w:r w:rsidRPr="00D3062E">
        <w:t>A.1</w:t>
      </w:r>
      <w:r w:rsidRPr="00D3062E">
        <w:tab/>
        <w:t>General</w:t>
      </w:r>
      <w:bookmarkEnd w:id="4839"/>
      <w:bookmarkEnd w:id="4840"/>
      <w:bookmarkEnd w:id="4841"/>
      <w:bookmarkEnd w:id="4842"/>
      <w:bookmarkEnd w:id="4843"/>
      <w:bookmarkEnd w:id="4845"/>
      <w:bookmarkEnd w:id="4846"/>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Pr="00D3062E" w:rsidRDefault="00FA3620" w:rsidP="003C2A5F">
      <w:pPr>
        <w:pStyle w:val="1"/>
      </w:pPr>
      <w:r w:rsidRPr="00D3062E">
        <w:br w:type="page"/>
      </w:r>
      <w:bookmarkStart w:id="4847" w:name="_Toc157435154"/>
      <w:bookmarkStart w:id="4848" w:name="_Toc157436869"/>
      <w:bookmarkStart w:id="4849" w:name="_Toc157440709"/>
      <w:bookmarkStart w:id="4850" w:name="_Toc160650499"/>
      <w:bookmarkStart w:id="4851" w:name="_Toc160652375"/>
      <w:r w:rsidR="006E186B" w:rsidRPr="00D3062E">
        <w:lastRenderedPageBreak/>
        <w:t>A.2</w:t>
      </w:r>
      <w:r w:rsidR="006E186B" w:rsidRPr="00D3062E">
        <w:tab/>
      </w:r>
      <w:r w:rsidR="00D3062E" w:rsidRPr="00D3062E">
        <w:t>NSCE_SliceApiManagement</w:t>
      </w:r>
      <w:r w:rsidR="006E186B" w:rsidRPr="00D3062E">
        <w:t xml:space="preserve"> API</w:t>
      </w:r>
      <w:bookmarkEnd w:id="4847"/>
      <w:bookmarkEnd w:id="4848"/>
      <w:bookmarkEnd w:id="4849"/>
      <w:bookmarkEnd w:id="4850"/>
      <w:bookmarkEnd w:id="4851"/>
    </w:p>
    <w:p w14:paraId="561F32C3" w14:textId="62AD5DCD" w:rsidR="008A6D4A" w:rsidRPr="00D3062E" w:rsidRDefault="00FA3620" w:rsidP="003C2A5F">
      <w:pPr>
        <w:pStyle w:val="1"/>
      </w:pPr>
      <w:bookmarkStart w:id="4852" w:name="_Toc35971453"/>
      <w:r w:rsidRPr="00D3062E">
        <w:br w:type="page"/>
      </w:r>
      <w:bookmarkStart w:id="4853" w:name="_Toc157435155"/>
      <w:bookmarkStart w:id="4854" w:name="_Toc157436870"/>
      <w:bookmarkStart w:id="4855" w:name="_Toc157440710"/>
      <w:bookmarkStart w:id="4856" w:name="_Toc160650500"/>
      <w:bookmarkStart w:id="4857" w:name="_Toc160652376"/>
      <w:r w:rsidR="008A6D4A" w:rsidRPr="00D3062E">
        <w:lastRenderedPageBreak/>
        <w:t>A.3</w:t>
      </w:r>
      <w:r w:rsidR="008A6D4A" w:rsidRPr="00D3062E">
        <w:tab/>
      </w:r>
      <w:r w:rsidR="00D3062E">
        <w:t>N</w:t>
      </w:r>
      <w:r w:rsidR="00D3062E" w:rsidRPr="00D3062E">
        <w:t>SCE_NetSliceLifeCycleMngt</w:t>
      </w:r>
      <w:r w:rsidR="008A6D4A" w:rsidRPr="00D3062E">
        <w:t xml:space="preserve"> API</w:t>
      </w:r>
      <w:bookmarkEnd w:id="4844"/>
      <w:bookmarkEnd w:id="4852"/>
      <w:bookmarkEnd w:id="4853"/>
      <w:bookmarkEnd w:id="4854"/>
      <w:bookmarkEnd w:id="4855"/>
      <w:bookmarkEnd w:id="4856"/>
      <w:bookmarkEnd w:id="4857"/>
    </w:p>
    <w:p w14:paraId="53F48110" w14:textId="77777777" w:rsidR="00311EA5" w:rsidRPr="00D3062E" w:rsidRDefault="00311EA5" w:rsidP="00311EA5">
      <w:pPr>
        <w:pStyle w:val="1"/>
      </w:pPr>
      <w:bookmarkStart w:id="4858" w:name="_Toc151566343"/>
      <w:bookmarkStart w:id="4859" w:name="_Toc157435157"/>
      <w:bookmarkStart w:id="4860" w:name="_Toc157436872"/>
      <w:bookmarkStart w:id="4861" w:name="_Toc157440712"/>
      <w:bookmarkStart w:id="4862" w:name="_Toc151743492"/>
      <w:bookmarkStart w:id="4863" w:name="_Toc157435156"/>
      <w:bookmarkStart w:id="4864" w:name="_Toc157436871"/>
      <w:bookmarkStart w:id="4865" w:name="_Toc157440711"/>
      <w:bookmarkStart w:id="4866" w:name="_Toc160650501"/>
      <w:bookmarkStart w:id="4867" w:name="_Toc160652377"/>
      <w:r w:rsidRPr="00D3062E">
        <w:t>A.4</w:t>
      </w:r>
      <w:r w:rsidRPr="00D3062E">
        <w:tab/>
      </w:r>
      <w:bookmarkStart w:id="4868" w:name="_Hlk144024711"/>
      <w:r w:rsidRPr="00D3062E">
        <w:t>NSCE_PolicyManagement API</w:t>
      </w:r>
      <w:bookmarkEnd w:id="4862"/>
      <w:bookmarkEnd w:id="4863"/>
      <w:bookmarkEnd w:id="4864"/>
      <w:bookmarkEnd w:id="4865"/>
      <w:bookmarkEnd w:id="4866"/>
      <w:bookmarkEnd w:id="4867"/>
      <w:bookmarkEnd w:id="4868"/>
    </w:p>
    <w:p w14:paraId="660818C1" w14:textId="77777777" w:rsidR="00311EA5" w:rsidRPr="00D3062E" w:rsidRDefault="00311EA5" w:rsidP="00311EA5">
      <w:pPr>
        <w:pStyle w:val="PL"/>
      </w:pPr>
      <w:r w:rsidRPr="00D3062E">
        <w:t>openapi: 3.0.0</w:t>
      </w:r>
    </w:p>
    <w:p w14:paraId="5FAA8B10" w14:textId="77777777" w:rsidR="00311EA5" w:rsidRPr="00D3062E" w:rsidRDefault="00311EA5" w:rsidP="00311EA5">
      <w:pPr>
        <w:pStyle w:val="PL"/>
      </w:pPr>
    </w:p>
    <w:p w14:paraId="2CA5D4AF" w14:textId="77777777" w:rsidR="00311EA5" w:rsidRPr="00D3062E" w:rsidRDefault="00311EA5" w:rsidP="00311EA5">
      <w:pPr>
        <w:pStyle w:val="PL"/>
      </w:pPr>
      <w:r w:rsidRPr="00D3062E">
        <w:t>info:</w:t>
      </w:r>
    </w:p>
    <w:p w14:paraId="70DCF851" w14:textId="77777777" w:rsidR="00311EA5" w:rsidRPr="00D3062E" w:rsidRDefault="00311EA5" w:rsidP="00311EA5">
      <w:pPr>
        <w:pStyle w:val="PL"/>
      </w:pPr>
      <w:r w:rsidRPr="00D3062E">
        <w:t xml:space="preserve">  title: NSCE Server Policy Management</w:t>
      </w:r>
      <w:r w:rsidRPr="00D3062E">
        <w:rPr>
          <w:lang w:val="en-US"/>
        </w:rPr>
        <w:t xml:space="preserve"> </w:t>
      </w:r>
      <w:r w:rsidRPr="00D3062E">
        <w:t>Service</w:t>
      </w:r>
    </w:p>
    <w:p w14:paraId="682F24D9" w14:textId="77777777" w:rsidR="00311EA5" w:rsidRPr="00D3062E" w:rsidRDefault="00311EA5" w:rsidP="00311EA5">
      <w:pPr>
        <w:pStyle w:val="PL"/>
      </w:pPr>
      <w:r w:rsidRPr="00D3062E">
        <w:t xml:space="preserve">  version: 1.0.0-alpha.1</w:t>
      </w:r>
    </w:p>
    <w:p w14:paraId="73A5888C" w14:textId="77777777" w:rsidR="00311EA5" w:rsidRPr="00D3062E" w:rsidRDefault="00311EA5" w:rsidP="00311EA5">
      <w:pPr>
        <w:pStyle w:val="PL"/>
      </w:pPr>
      <w:r w:rsidRPr="00D3062E">
        <w:t xml:space="preserve">  description: |</w:t>
      </w:r>
    </w:p>
    <w:p w14:paraId="30745C65" w14:textId="77777777" w:rsidR="00311EA5" w:rsidRPr="00D3062E" w:rsidRDefault="00311EA5" w:rsidP="00311EA5">
      <w:pPr>
        <w:pStyle w:val="PL"/>
      </w:pPr>
      <w:r w:rsidRPr="00D3062E">
        <w:t xml:space="preserve">    NSCE Server Policy Management</w:t>
      </w:r>
      <w:r w:rsidRPr="00D3062E">
        <w:rPr>
          <w:lang w:val="en-US"/>
        </w:rPr>
        <w:t xml:space="preserve"> </w:t>
      </w:r>
      <w:r w:rsidRPr="00D3062E">
        <w:t xml:space="preserve">Service.  </w:t>
      </w:r>
    </w:p>
    <w:p w14:paraId="7B095A24" w14:textId="77777777" w:rsidR="00311EA5" w:rsidRPr="00D3062E" w:rsidRDefault="00311EA5" w:rsidP="00311EA5">
      <w:pPr>
        <w:pStyle w:val="PL"/>
      </w:pPr>
      <w:r w:rsidRPr="00D3062E">
        <w:t xml:space="preserve">    © 2024, 3GPP Organizational Partners (ARIB, ATIS, CCSA, ETSI, TSDSI, TTA, TTC).  </w:t>
      </w:r>
    </w:p>
    <w:p w14:paraId="30D413E9" w14:textId="77777777" w:rsidR="00311EA5" w:rsidRPr="00D3062E" w:rsidRDefault="00311EA5" w:rsidP="00311EA5">
      <w:pPr>
        <w:pStyle w:val="PL"/>
      </w:pPr>
      <w:r w:rsidRPr="00D3062E">
        <w:t xml:space="preserve">    All rights reserved.</w:t>
      </w:r>
    </w:p>
    <w:p w14:paraId="530C9CCC" w14:textId="77777777" w:rsidR="00311EA5" w:rsidRPr="00D3062E" w:rsidRDefault="00311EA5" w:rsidP="00311EA5">
      <w:pPr>
        <w:pStyle w:val="PL"/>
      </w:pPr>
    </w:p>
    <w:p w14:paraId="25E81F12" w14:textId="77777777" w:rsidR="00311EA5" w:rsidRPr="00D3062E" w:rsidRDefault="00311EA5" w:rsidP="00311EA5">
      <w:pPr>
        <w:pStyle w:val="PL"/>
      </w:pPr>
      <w:r w:rsidRPr="00D3062E">
        <w:t>externalDocs:</w:t>
      </w:r>
    </w:p>
    <w:p w14:paraId="54FCAAAA" w14:textId="77777777" w:rsidR="00311EA5" w:rsidRPr="00D3062E" w:rsidRDefault="00311EA5" w:rsidP="00311EA5">
      <w:pPr>
        <w:pStyle w:val="PL"/>
        <w:rPr>
          <w:lang w:eastAsia="zh-CN"/>
        </w:rPr>
      </w:pPr>
      <w:r w:rsidRPr="00D3062E">
        <w:t xml:space="preserve">  description: </w:t>
      </w:r>
      <w:r w:rsidRPr="00D3062E">
        <w:rPr>
          <w:lang w:eastAsia="zh-CN"/>
        </w:rPr>
        <w:t>&gt;</w:t>
      </w:r>
    </w:p>
    <w:p w14:paraId="7C2C0D47" w14:textId="77777777" w:rsidR="00311EA5" w:rsidRPr="00D3062E" w:rsidRDefault="00311EA5" w:rsidP="00311EA5">
      <w:pPr>
        <w:pStyle w:val="PL"/>
      </w:pPr>
      <w:r w:rsidRPr="00D3062E">
        <w:t xml:space="preserve">    3GPP TS 29.435 V0.1.1; Service Enabler Architecture Layer for Verticals (SEAL);</w:t>
      </w:r>
    </w:p>
    <w:p w14:paraId="41064E9C" w14:textId="77777777" w:rsidR="00311EA5" w:rsidRPr="00D3062E" w:rsidRDefault="00311EA5" w:rsidP="00311EA5">
      <w:pPr>
        <w:pStyle w:val="PL"/>
      </w:pPr>
      <w:r w:rsidRPr="00D3062E">
        <w:t xml:space="preserve">    Network Slice Capability Exposure (NSCE) Server Service(s); Stage 3.</w:t>
      </w:r>
    </w:p>
    <w:p w14:paraId="2A028D37" w14:textId="77777777" w:rsidR="00311EA5" w:rsidRPr="00D3062E" w:rsidRDefault="00311EA5" w:rsidP="00311EA5">
      <w:pPr>
        <w:pStyle w:val="PL"/>
      </w:pPr>
      <w:r w:rsidRPr="00D3062E">
        <w:t xml:space="preserve">  url: https://www.3gpp.org/ftp/Specs/archive/29_series/29.435/</w:t>
      </w:r>
    </w:p>
    <w:p w14:paraId="3EF048F4" w14:textId="77777777" w:rsidR="00311EA5" w:rsidRPr="00D3062E" w:rsidRDefault="00311EA5" w:rsidP="00311EA5">
      <w:pPr>
        <w:pStyle w:val="PL"/>
      </w:pPr>
    </w:p>
    <w:p w14:paraId="232B878B" w14:textId="77777777" w:rsidR="00311EA5" w:rsidRPr="00D3062E" w:rsidRDefault="00311EA5" w:rsidP="00311EA5">
      <w:pPr>
        <w:pStyle w:val="PL"/>
      </w:pPr>
      <w:r w:rsidRPr="00D3062E">
        <w:t>servers:</w:t>
      </w:r>
    </w:p>
    <w:p w14:paraId="57FB9D3C" w14:textId="77777777" w:rsidR="00311EA5" w:rsidRPr="00D3062E" w:rsidRDefault="00311EA5" w:rsidP="00311EA5">
      <w:pPr>
        <w:pStyle w:val="PL"/>
      </w:pPr>
      <w:r w:rsidRPr="00D3062E">
        <w:t xml:space="preserve">  - url: '{apiRoot}/nsce-pm/v1'</w:t>
      </w:r>
    </w:p>
    <w:p w14:paraId="6ACBFA69" w14:textId="77777777" w:rsidR="00311EA5" w:rsidRPr="00D3062E" w:rsidRDefault="00311EA5" w:rsidP="00311EA5">
      <w:pPr>
        <w:pStyle w:val="PL"/>
      </w:pPr>
      <w:r w:rsidRPr="00D3062E">
        <w:t xml:space="preserve">    variables:</w:t>
      </w:r>
    </w:p>
    <w:p w14:paraId="2E527266" w14:textId="77777777" w:rsidR="00311EA5" w:rsidRPr="00D3062E" w:rsidRDefault="00311EA5" w:rsidP="00311EA5">
      <w:pPr>
        <w:pStyle w:val="PL"/>
      </w:pPr>
      <w:r w:rsidRPr="00D3062E">
        <w:t xml:space="preserve">      apiRoot:</w:t>
      </w:r>
    </w:p>
    <w:p w14:paraId="2BFB8E65" w14:textId="77777777" w:rsidR="00311EA5" w:rsidRPr="00D3062E" w:rsidRDefault="00311EA5" w:rsidP="00311EA5">
      <w:pPr>
        <w:pStyle w:val="PL"/>
      </w:pPr>
      <w:r w:rsidRPr="00D3062E">
        <w:t xml:space="preserve">        default: https://example.com</w:t>
      </w:r>
    </w:p>
    <w:p w14:paraId="6C927C46" w14:textId="77777777" w:rsidR="00311EA5" w:rsidRPr="00D3062E" w:rsidRDefault="00311EA5" w:rsidP="00311EA5">
      <w:pPr>
        <w:pStyle w:val="PL"/>
      </w:pPr>
      <w:r w:rsidRPr="00D3062E">
        <w:t xml:space="preserve">        description: apiRoot as defined in clause 6.5 of 3GPP TS 29.549</w:t>
      </w:r>
    </w:p>
    <w:p w14:paraId="4AB6837D" w14:textId="77777777" w:rsidR="00311EA5" w:rsidRPr="00D3062E" w:rsidRDefault="00311EA5" w:rsidP="00311EA5">
      <w:pPr>
        <w:pStyle w:val="PL"/>
      </w:pPr>
    </w:p>
    <w:p w14:paraId="56DF2834" w14:textId="77777777" w:rsidR="00311EA5" w:rsidRPr="00D3062E" w:rsidRDefault="00311EA5" w:rsidP="00311EA5">
      <w:pPr>
        <w:pStyle w:val="PL"/>
      </w:pPr>
      <w:r w:rsidRPr="00D3062E">
        <w:t>security:</w:t>
      </w:r>
    </w:p>
    <w:p w14:paraId="4A162BE8" w14:textId="77777777" w:rsidR="00311EA5" w:rsidRPr="00D3062E" w:rsidRDefault="00311EA5" w:rsidP="00311EA5">
      <w:pPr>
        <w:pStyle w:val="PL"/>
      </w:pPr>
      <w:r w:rsidRPr="00D3062E">
        <w:t xml:space="preserve">  - {}</w:t>
      </w:r>
    </w:p>
    <w:p w14:paraId="4F9F3507" w14:textId="77777777" w:rsidR="00311EA5" w:rsidRPr="00D3062E" w:rsidRDefault="00311EA5" w:rsidP="00311EA5">
      <w:pPr>
        <w:pStyle w:val="PL"/>
      </w:pPr>
      <w:r w:rsidRPr="00D3062E">
        <w:t xml:space="preserve">  - oAuth2ClientCredentials: []</w:t>
      </w:r>
    </w:p>
    <w:p w14:paraId="29C22DE7" w14:textId="77777777" w:rsidR="00311EA5" w:rsidRPr="00D3062E" w:rsidRDefault="00311EA5" w:rsidP="00311EA5">
      <w:pPr>
        <w:pStyle w:val="PL"/>
      </w:pPr>
    </w:p>
    <w:p w14:paraId="1967C106" w14:textId="77777777" w:rsidR="00311EA5" w:rsidRPr="00D3062E" w:rsidRDefault="00311EA5" w:rsidP="00311EA5">
      <w:pPr>
        <w:pStyle w:val="PL"/>
      </w:pPr>
      <w:r w:rsidRPr="00D3062E">
        <w:t>paths:</w:t>
      </w:r>
    </w:p>
    <w:p w14:paraId="3C64CF4F" w14:textId="77777777" w:rsidR="00311EA5" w:rsidRPr="00D3062E" w:rsidRDefault="00311EA5" w:rsidP="00311EA5">
      <w:pPr>
        <w:pStyle w:val="PL"/>
      </w:pPr>
      <w:r w:rsidRPr="00D3062E">
        <w:t xml:space="preserve">  /policies:</w:t>
      </w:r>
    </w:p>
    <w:p w14:paraId="0271D229" w14:textId="77777777" w:rsidR="00311EA5" w:rsidRPr="00D3062E" w:rsidRDefault="00311EA5" w:rsidP="00311EA5">
      <w:pPr>
        <w:pStyle w:val="PL"/>
      </w:pPr>
      <w:r w:rsidRPr="00D3062E">
        <w:t xml:space="preserve">    post:</w:t>
      </w:r>
    </w:p>
    <w:p w14:paraId="639814CE" w14:textId="77777777" w:rsidR="00311EA5" w:rsidRPr="00D3062E" w:rsidRDefault="00311EA5" w:rsidP="00311EA5">
      <w:pPr>
        <w:pStyle w:val="PL"/>
      </w:pPr>
      <w:r w:rsidRPr="00D3062E">
        <w:t xml:space="preserve">      summary: Request </w:t>
      </w:r>
      <w:r w:rsidRPr="00D3062E">
        <w:rPr>
          <w:lang w:eastAsia="zh-CN"/>
        </w:rPr>
        <w:t xml:space="preserve">the provisioning of a </w:t>
      </w:r>
      <w:r w:rsidRPr="00D3062E">
        <w:t>Policy.</w:t>
      </w:r>
    </w:p>
    <w:p w14:paraId="5C631F98" w14:textId="628A101F" w:rsidR="00311EA5" w:rsidRPr="00D3062E" w:rsidRDefault="00311EA5" w:rsidP="00311EA5">
      <w:pPr>
        <w:pStyle w:val="PL"/>
        <w:rPr>
          <w:rFonts w:cs="Courier New"/>
          <w:szCs w:val="16"/>
        </w:rPr>
      </w:pPr>
      <w:r w:rsidRPr="00D3062E">
        <w:rPr>
          <w:rFonts w:cs="Courier New"/>
          <w:szCs w:val="16"/>
        </w:rPr>
        <w:t xml:space="preserve">      operationId: Create</w:t>
      </w:r>
      <w:r w:rsidRPr="00D3062E">
        <w:t>Policy</w:t>
      </w:r>
    </w:p>
    <w:p w14:paraId="61BFE541" w14:textId="77777777" w:rsidR="00311EA5" w:rsidRPr="00D3062E" w:rsidRDefault="00311EA5" w:rsidP="00311EA5">
      <w:pPr>
        <w:pStyle w:val="PL"/>
        <w:rPr>
          <w:rFonts w:cs="Courier New"/>
          <w:szCs w:val="16"/>
        </w:rPr>
      </w:pPr>
      <w:r w:rsidRPr="00D3062E">
        <w:rPr>
          <w:rFonts w:cs="Courier New"/>
          <w:szCs w:val="16"/>
        </w:rPr>
        <w:t xml:space="preserve">      tags:</w:t>
      </w:r>
    </w:p>
    <w:p w14:paraId="19CAE30E" w14:textId="77777777" w:rsidR="00311EA5" w:rsidRPr="00D3062E" w:rsidRDefault="00311EA5" w:rsidP="00311EA5">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17754DE8" w14:textId="77777777" w:rsidR="00311EA5" w:rsidRPr="00D3062E" w:rsidRDefault="00311EA5" w:rsidP="00311EA5">
      <w:pPr>
        <w:pStyle w:val="PL"/>
      </w:pPr>
      <w:r w:rsidRPr="00D3062E">
        <w:t xml:space="preserve">      requestBody:</w:t>
      </w:r>
    </w:p>
    <w:p w14:paraId="0A3A6B24" w14:textId="77777777" w:rsidR="00311EA5" w:rsidRPr="00D3062E" w:rsidRDefault="00311EA5" w:rsidP="00311EA5">
      <w:pPr>
        <w:pStyle w:val="PL"/>
      </w:pPr>
      <w:r w:rsidRPr="00D3062E">
        <w:t xml:space="preserve">        required: true</w:t>
      </w:r>
    </w:p>
    <w:p w14:paraId="7E2CFDD8" w14:textId="77777777" w:rsidR="00311EA5" w:rsidRPr="00D3062E" w:rsidRDefault="00311EA5" w:rsidP="00311EA5">
      <w:pPr>
        <w:pStyle w:val="PL"/>
      </w:pPr>
      <w:r w:rsidRPr="00D3062E">
        <w:t xml:space="preserve">        content:</w:t>
      </w:r>
    </w:p>
    <w:p w14:paraId="1F134966" w14:textId="77777777" w:rsidR="00311EA5" w:rsidRPr="00D3062E" w:rsidRDefault="00311EA5" w:rsidP="00311EA5">
      <w:pPr>
        <w:pStyle w:val="PL"/>
      </w:pPr>
      <w:r w:rsidRPr="00D3062E">
        <w:t xml:space="preserve">          application/json:</w:t>
      </w:r>
    </w:p>
    <w:p w14:paraId="41F38055" w14:textId="77777777" w:rsidR="00311EA5" w:rsidRPr="00D3062E" w:rsidRDefault="00311EA5" w:rsidP="00311EA5">
      <w:pPr>
        <w:pStyle w:val="PL"/>
      </w:pPr>
      <w:r w:rsidRPr="00D3062E">
        <w:t xml:space="preserve">            schema:</w:t>
      </w:r>
    </w:p>
    <w:p w14:paraId="358F1226" w14:textId="77777777" w:rsidR="00311EA5" w:rsidRPr="00D3062E" w:rsidRDefault="00311EA5" w:rsidP="00311EA5">
      <w:pPr>
        <w:pStyle w:val="PL"/>
      </w:pPr>
      <w:r w:rsidRPr="00D3062E">
        <w:t xml:space="preserve">              $ref: '#/components/schemas/Policy'</w:t>
      </w:r>
    </w:p>
    <w:p w14:paraId="4CB80A67" w14:textId="77777777" w:rsidR="00311EA5" w:rsidRPr="00D3062E" w:rsidRDefault="00311EA5" w:rsidP="00311EA5">
      <w:pPr>
        <w:pStyle w:val="PL"/>
      </w:pPr>
      <w:r w:rsidRPr="00D3062E">
        <w:t xml:space="preserve">      responses:</w:t>
      </w:r>
    </w:p>
    <w:p w14:paraId="4B740003" w14:textId="77777777" w:rsidR="00311EA5" w:rsidRPr="00D3062E" w:rsidRDefault="00311EA5" w:rsidP="00311EA5">
      <w:pPr>
        <w:pStyle w:val="PL"/>
      </w:pPr>
      <w:r w:rsidRPr="00D3062E">
        <w:t xml:space="preserve">        '201':</w:t>
      </w:r>
    </w:p>
    <w:p w14:paraId="3C3150D3" w14:textId="77777777" w:rsidR="00311EA5" w:rsidRPr="00D3062E" w:rsidRDefault="00311EA5" w:rsidP="00311EA5">
      <w:pPr>
        <w:pStyle w:val="PL"/>
        <w:rPr>
          <w:lang w:eastAsia="zh-CN"/>
        </w:rPr>
      </w:pPr>
      <w:r w:rsidRPr="00D3062E">
        <w:t xml:space="preserve">          description: </w:t>
      </w:r>
      <w:r w:rsidRPr="00D3062E">
        <w:rPr>
          <w:lang w:eastAsia="zh-CN"/>
        </w:rPr>
        <w:t>&gt;</w:t>
      </w:r>
    </w:p>
    <w:p w14:paraId="4AF69168" w14:textId="77777777" w:rsidR="00311EA5" w:rsidRPr="00D3062E" w:rsidRDefault="00311EA5" w:rsidP="00311EA5">
      <w:pPr>
        <w:pStyle w:val="PL"/>
      </w:pPr>
      <w:r w:rsidRPr="00D3062E">
        <w:rPr>
          <w:lang w:eastAsia="es-ES"/>
        </w:rPr>
        <w:t xml:space="preserve">            </w:t>
      </w:r>
      <w:r w:rsidRPr="00D3062E">
        <w:t>Created. The Policy is successfully created and a representation of the created</w:t>
      </w:r>
    </w:p>
    <w:p w14:paraId="70352C0E" w14:textId="65995432" w:rsidR="00311EA5" w:rsidRPr="00D3062E" w:rsidRDefault="00311EA5" w:rsidP="00311EA5">
      <w:pPr>
        <w:pStyle w:val="PL"/>
      </w:pPr>
      <w:r w:rsidRPr="00D3062E">
        <w:t xml:space="preserve">            Individual Policy resource shall be returned.</w:t>
      </w:r>
    </w:p>
    <w:p w14:paraId="42E7F6CB" w14:textId="77777777" w:rsidR="00311EA5" w:rsidRPr="00D3062E" w:rsidRDefault="00311EA5" w:rsidP="00311EA5">
      <w:pPr>
        <w:pStyle w:val="PL"/>
      </w:pPr>
      <w:r w:rsidRPr="00D3062E">
        <w:t xml:space="preserve">          content:</w:t>
      </w:r>
    </w:p>
    <w:p w14:paraId="57F39E30" w14:textId="77777777" w:rsidR="00311EA5" w:rsidRPr="00D3062E" w:rsidRDefault="00311EA5" w:rsidP="00311EA5">
      <w:pPr>
        <w:pStyle w:val="PL"/>
      </w:pPr>
      <w:r w:rsidRPr="00D3062E">
        <w:t xml:space="preserve">            application/json:</w:t>
      </w:r>
    </w:p>
    <w:p w14:paraId="38088C7A" w14:textId="77777777" w:rsidR="00311EA5" w:rsidRPr="00D3062E" w:rsidRDefault="00311EA5" w:rsidP="00311EA5">
      <w:pPr>
        <w:pStyle w:val="PL"/>
      </w:pPr>
      <w:r w:rsidRPr="00D3062E">
        <w:t xml:space="preserve">              schema:</w:t>
      </w:r>
    </w:p>
    <w:p w14:paraId="3B01F385" w14:textId="77777777" w:rsidR="00311EA5" w:rsidRPr="00D3062E" w:rsidRDefault="00311EA5" w:rsidP="00311EA5">
      <w:pPr>
        <w:pStyle w:val="PL"/>
      </w:pPr>
      <w:r w:rsidRPr="00D3062E">
        <w:t xml:space="preserve">                $ref: '#/components/schemas/Policy'</w:t>
      </w:r>
    </w:p>
    <w:p w14:paraId="54E80EEE" w14:textId="77777777" w:rsidR="00311EA5" w:rsidRPr="00D3062E" w:rsidRDefault="00311EA5" w:rsidP="00311EA5">
      <w:pPr>
        <w:pStyle w:val="PL"/>
      </w:pPr>
      <w:r w:rsidRPr="00D3062E">
        <w:t xml:space="preserve">          headers:</w:t>
      </w:r>
    </w:p>
    <w:p w14:paraId="6591A397" w14:textId="77777777" w:rsidR="00311EA5" w:rsidRPr="00D3062E" w:rsidRDefault="00311EA5" w:rsidP="00311EA5">
      <w:pPr>
        <w:pStyle w:val="PL"/>
      </w:pPr>
      <w:r w:rsidRPr="00D3062E">
        <w:t xml:space="preserve">            Location:</w:t>
      </w:r>
    </w:p>
    <w:p w14:paraId="1F3DBD9C" w14:textId="77777777" w:rsidR="00311EA5" w:rsidRPr="00D3062E" w:rsidRDefault="00311EA5" w:rsidP="00311EA5">
      <w:pPr>
        <w:pStyle w:val="PL"/>
        <w:rPr>
          <w:lang w:eastAsia="zh-CN"/>
        </w:rPr>
      </w:pPr>
      <w:r w:rsidRPr="00D3062E">
        <w:t xml:space="preserve">              description: </w:t>
      </w:r>
      <w:r w:rsidRPr="00D3062E">
        <w:rPr>
          <w:lang w:eastAsia="zh-CN"/>
        </w:rPr>
        <w:t>&gt;</w:t>
      </w:r>
    </w:p>
    <w:p w14:paraId="1E9FD6C7" w14:textId="77777777" w:rsidR="00311EA5" w:rsidRPr="00D3062E" w:rsidRDefault="00311EA5" w:rsidP="00311EA5">
      <w:pPr>
        <w:pStyle w:val="PL"/>
        <w:rPr>
          <w:lang w:val="en-US"/>
        </w:rPr>
      </w:pPr>
      <w:r w:rsidRPr="00D3062E">
        <w:t xml:space="preserve">                Contains the URI of the created Individual Policy resource.</w:t>
      </w:r>
    </w:p>
    <w:p w14:paraId="74FF403F" w14:textId="77777777" w:rsidR="00311EA5" w:rsidRPr="00D3062E" w:rsidRDefault="00311EA5" w:rsidP="00311EA5">
      <w:pPr>
        <w:pStyle w:val="PL"/>
      </w:pPr>
      <w:r w:rsidRPr="00D3062E">
        <w:t xml:space="preserve">              required: true</w:t>
      </w:r>
    </w:p>
    <w:p w14:paraId="7F509450" w14:textId="77777777" w:rsidR="00311EA5" w:rsidRPr="00D3062E" w:rsidRDefault="00311EA5" w:rsidP="00311EA5">
      <w:pPr>
        <w:pStyle w:val="PL"/>
      </w:pPr>
      <w:r w:rsidRPr="00D3062E">
        <w:t xml:space="preserve">              schema:</w:t>
      </w:r>
    </w:p>
    <w:p w14:paraId="5156C2C3" w14:textId="77777777" w:rsidR="00311EA5" w:rsidRPr="00D3062E" w:rsidRDefault="00311EA5" w:rsidP="00311EA5">
      <w:pPr>
        <w:pStyle w:val="PL"/>
      </w:pPr>
      <w:r w:rsidRPr="00D3062E">
        <w:t xml:space="preserve">                type: string</w:t>
      </w:r>
    </w:p>
    <w:p w14:paraId="087A9CDE" w14:textId="77777777" w:rsidR="00311EA5" w:rsidRPr="00D3062E" w:rsidRDefault="00311EA5" w:rsidP="00311EA5">
      <w:pPr>
        <w:pStyle w:val="PL"/>
      </w:pPr>
      <w:r w:rsidRPr="00D3062E">
        <w:t xml:space="preserve">        '400':</w:t>
      </w:r>
    </w:p>
    <w:p w14:paraId="62E0A4F2" w14:textId="77777777" w:rsidR="00311EA5" w:rsidRPr="00D3062E" w:rsidRDefault="00311EA5" w:rsidP="00311EA5">
      <w:pPr>
        <w:pStyle w:val="PL"/>
      </w:pPr>
      <w:r w:rsidRPr="00D3062E">
        <w:t xml:space="preserve">          $ref: 'TS29122_CommonData.yaml#/components/responses/400'</w:t>
      </w:r>
    </w:p>
    <w:p w14:paraId="5F24CFDF" w14:textId="77777777" w:rsidR="00311EA5" w:rsidRPr="00D3062E" w:rsidRDefault="00311EA5" w:rsidP="00311EA5">
      <w:pPr>
        <w:pStyle w:val="PL"/>
      </w:pPr>
      <w:r w:rsidRPr="00D3062E">
        <w:t xml:space="preserve">        '401':</w:t>
      </w:r>
    </w:p>
    <w:p w14:paraId="224796CC" w14:textId="77777777" w:rsidR="00311EA5" w:rsidRPr="00D3062E" w:rsidRDefault="00311EA5" w:rsidP="00311EA5">
      <w:pPr>
        <w:pStyle w:val="PL"/>
      </w:pPr>
      <w:r w:rsidRPr="00D3062E">
        <w:t xml:space="preserve">          $ref: 'TS29122_CommonData.yaml#/components/responses/401'</w:t>
      </w:r>
    </w:p>
    <w:p w14:paraId="2F70E275" w14:textId="77777777" w:rsidR="00311EA5" w:rsidRPr="00D3062E" w:rsidRDefault="00311EA5" w:rsidP="00311EA5">
      <w:pPr>
        <w:pStyle w:val="PL"/>
      </w:pPr>
      <w:r w:rsidRPr="00D3062E">
        <w:t xml:space="preserve">        '403':</w:t>
      </w:r>
    </w:p>
    <w:p w14:paraId="18AC6DE2" w14:textId="77777777" w:rsidR="00311EA5" w:rsidRPr="00D3062E" w:rsidRDefault="00311EA5" w:rsidP="00311EA5">
      <w:pPr>
        <w:pStyle w:val="PL"/>
      </w:pPr>
      <w:r w:rsidRPr="00D3062E">
        <w:t xml:space="preserve">          $ref: 'TS29122_CommonData.yaml#/components/responses/403'</w:t>
      </w:r>
    </w:p>
    <w:p w14:paraId="2A00469A" w14:textId="77777777" w:rsidR="00311EA5" w:rsidRPr="00D3062E" w:rsidRDefault="00311EA5" w:rsidP="00311EA5">
      <w:pPr>
        <w:pStyle w:val="PL"/>
      </w:pPr>
      <w:r w:rsidRPr="00D3062E">
        <w:t xml:space="preserve">        '404':</w:t>
      </w:r>
    </w:p>
    <w:p w14:paraId="67A15111" w14:textId="77777777" w:rsidR="00311EA5" w:rsidRPr="00D3062E" w:rsidRDefault="00311EA5" w:rsidP="00311EA5">
      <w:pPr>
        <w:pStyle w:val="PL"/>
      </w:pPr>
      <w:r w:rsidRPr="00D3062E">
        <w:t xml:space="preserve">          $ref: 'TS29122_CommonData.yaml#/components/responses/404'</w:t>
      </w:r>
    </w:p>
    <w:p w14:paraId="32AFF230" w14:textId="77777777" w:rsidR="00311EA5" w:rsidRPr="00D3062E" w:rsidRDefault="00311EA5" w:rsidP="00311EA5">
      <w:pPr>
        <w:pStyle w:val="PL"/>
      </w:pPr>
      <w:r w:rsidRPr="00D3062E">
        <w:t xml:space="preserve">        '411':</w:t>
      </w:r>
    </w:p>
    <w:p w14:paraId="22EADC54" w14:textId="77777777" w:rsidR="00311EA5" w:rsidRPr="00D3062E" w:rsidRDefault="00311EA5" w:rsidP="00311EA5">
      <w:pPr>
        <w:pStyle w:val="PL"/>
      </w:pPr>
      <w:r w:rsidRPr="00D3062E">
        <w:t xml:space="preserve">          $ref: 'TS29122_CommonData.yaml#/components/responses/411'</w:t>
      </w:r>
    </w:p>
    <w:p w14:paraId="27134188" w14:textId="77777777" w:rsidR="00311EA5" w:rsidRPr="00D3062E" w:rsidRDefault="00311EA5" w:rsidP="00311EA5">
      <w:pPr>
        <w:pStyle w:val="PL"/>
      </w:pPr>
      <w:r w:rsidRPr="00D3062E">
        <w:t xml:space="preserve">        '413':</w:t>
      </w:r>
    </w:p>
    <w:p w14:paraId="28C5CF08" w14:textId="77777777" w:rsidR="00311EA5" w:rsidRPr="00D3062E" w:rsidRDefault="00311EA5" w:rsidP="00311EA5">
      <w:pPr>
        <w:pStyle w:val="PL"/>
      </w:pPr>
      <w:r w:rsidRPr="00D3062E">
        <w:t xml:space="preserve">          $ref: 'TS29122_CommonData.yaml#/components/responses/413'</w:t>
      </w:r>
    </w:p>
    <w:p w14:paraId="47A42A77" w14:textId="77777777" w:rsidR="00311EA5" w:rsidRPr="00D3062E" w:rsidRDefault="00311EA5" w:rsidP="00311EA5">
      <w:pPr>
        <w:pStyle w:val="PL"/>
      </w:pPr>
      <w:r w:rsidRPr="00D3062E">
        <w:t xml:space="preserve">        '415':</w:t>
      </w:r>
    </w:p>
    <w:p w14:paraId="7FFDF8C9" w14:textId="77777777" w:rsidR="00311EA5" w:rsidRPr="00D3062E" w:rsidRDefault="00311EA5" w:rsidP="00311EA5">
      <w:pPr>
        <w:pStyle w:val="PL"/>
      </w:pPr>
      <w:r w:rsidRPr="00D3062E">
        <w:t xml:space="preserve">          $ref: 'TS29122_CommonData.yaml#/components/responses/415'</w:t>
      </w:r>
    </w:p>
    <w:p w14:paraId="4D3E23E4" w14:textId="77777777" w:rsidR="00311EA5" w:rsidRPr="00D3062E" w:rsidRDefault="00311EA5" w:rsidP="00311EA5">
      <w:pPr>
        <w:pStyle w:val="PL"/>
      </w:pPr>
      <w:r w:rsidRPr="00D3062E">
        <w:t xml:space="preserve">        '429':</w:t>
      </w:r>
    </w:p>
    <w:p w14:paraId="63F3B8D1" w14:textId="77777777" w:rsidR="00311EA5" w:rsidRPr="00D3062E" w:rsidRDefault="00311EA5" w:rsidP="00311EA5">
      <w:pPr>
        <w:pStyle w:val="PL"/>
      </w:pPr>
      <w:r w:rsidRPr="00D3062E">
        <w:t xml:space="preserve">          $ref: 'TS29122_CommonData.yaml#/components/responses/429'</w:t>
      </w:r>
    </w:p>
    <w:p w14:paraId="180625B6" w14:textId="77777777" w:rsidR="00311EA5" w:rsidRPr="00D3062E" w:rsidRDefault="00311EA5" w:rsidP="00311EA5">
      <w:pPr>
        <w:pStyle w:val="PL"/>
      </w:pPr>
      <w:r w:rsidRPr="00D3062E">
        <w:t xml:space="preserve">        '500':</w:t>
      </w:r>
    </w:p>
    <w:p w14:paraId="3EE16D4A" w14:textId="77777777" w:rsidR="00311EA5" w:rsidRPr="00D3062E" w:rsidRDefault="00311EA5" w:rsidP="00311EA5">
      <w:pPr>
        <w:pStyle w:val="PL"/>
      </w:pPr>
      <w:r w:rsidRPr="00D3062E">
        <w:t xml:space="preserve">          $ref: 'TS29122_CommonData.yaml#/components/responses/500'</w:t>
      </w:r>
    </w:p>
    <w:p w14:paraId="692A963C" w14:textId="77777777" w:rsidR="00311EA5" w:rsidRPr="00D3062E" w:rsidRDefault="00311EA5" w:rsidP="00311EA5">
      <w:pPr>
        <w:pStyle w:val="PL"/>
      </w:pPr>
      <w:r w:rsidRPr="00D3062E">
        <w:t xml:space="preserve">        '503':</w:t>
      </w:r>
    </w:p>
    <w:p w14:paraId="21D25A49" w14:textId="77777777" w:rsidR="00311EA5" w:rsidRPr="00D3062E" w:rsidRDefault="00311EA5" w:rsidP="00311EA5">
      <w:pPr>
        <w:pStyle w:val="PL"/>
      </w:pPr>
      <w:r w:rsidRPr="00D3062E">
        <w:t xml:space="preserve">          $ref: 'TS29122_CommonData.yaml#/components/responses/503'</w:t>
      </w:r>
    </w:p>
    <w:p w14:paraId="1DDE57DF" w14:textId="77777777" w:rsidR="00311EA5" w:rsidRPr="00D3062E" w:rsidRDefault="00311EA5" w:rsidP="00311EA5">
      <w:pPr>
        <w:pStyle w:val="PL"/>
      </w:pPr>
      <w:r w:rsidRPr="00D3062E">
        <w:t xml:space="preserve">        default:</w:t>
      </w:r>
    </w:p>
    <w:p w14:paraId="75DDC613" w14:textId="77777777" w:rsidR="00311EA5" w:rsidRPr="00D3062E" w:rsidRDefault="00311EA5" w:rsidP="00311EA5">
      <w:pPr>
        <w:pStyle w:val="PL"/>
      </w:pPr>
      <w:r w:rsidRPr="00D3062E">
        <w:t xml:space="preserve">          $ref: 'TS29122_CommonData.yaml#/components/responses/default'</w:t>
      </w:r>
    </w:p>
    <w:p w14:paraId="5804AC5B" w14:textId="77777777" w:rsidR="00311EA5" w:rsidRPr="00D3062E" w:rsidRDefault="00311EA5" w:rsidP="00311EA5">
      <w:pPr>
        <w:pStyle w:val="PL"/>
      </w:pPr>
      <w:r w:rsidRPr="00D3062E">
        <w:t xml:space="preserve">      callbacks:</w:t>
      </w:r>
    </w:p>
    <w:p w14:paraId="4654F6CD" w14:textId="77777777" w:rsidR="00311EA5" w:rsidRPr="00D3062E" w:rsidRDefault="00311EA5" w:rsidP="00311EA5">
      <w:pPr>
        <w:pStyle w:val="PL"/>
      </w:pPr>
      <w:r w:rsidRPr="00D3062E">
        <w:t xml:space="preserve">        HarmonizationNotif:</w:t>
      </w:r>
    </w:p>
    <w:p w14:paraId="448CE4D9" w14:textId="77777777" w:rsidR="00311EA5" w:rsidRPr="00D3062E" w:rsidRDefault="00311EA5" w:rsidP="00311EA5">
      <w:pPr>
        <w:pStyle w:val="PL"/>
      </w:pPr>
      <w:r w:rsidRPr="00D3062E">
        <w:t xml:space="preserve">          '{$request.body#/notifUri}':</w:t>
      </w:r>
    </w:p>
    <w:p w14:paraId="6C343285" w14:textId="77777777" w:rsidR="00311EA5" w:rsidRPr="00D3062E" w:rsidRDefault="00311EA5" w:rsidP="00311EA5">
      <w:pPr>
        <w:pStyle w:val="PL"/>
      </w:pPr>
      <w:r w:rsidRPr="00D3062E">
        <w:t xml:space="preserve">            post:</w:t>
      </w:r>
    </w:p>
    <w:p w14:paraId="2983026B" w14:textId="77777777" w:rsidR="00311EA5" w:rsidRPr="00D3062E" w:rsidRDefault="00311EA5" w:rsidP="00311EA5">
      <w:pPr>
        <w:pStyle w:val="PL"/>
      </w:pPr>
      <w:r w:rsidRPr="00D3062E">
        <w:t xml:space="preserve">              requestBody:</w:t>
      </w:r>
    </w:p>
    <w:p w14:paraId="22007E24" w14:textId="77777777" w:rsidR="00311EA5" w:rsidRPr="00D3062E" w:rsidRDefault="00311EA5" w:rsidP="00311EA5">
      <w:pPr>
        <w:pStyle w:val="PL"/>
      </w:pPr>
      <w:r w:rsidRPr="00D3062E">
        <w:t xml:space="preserve">                required: true</w:t>
      </w:r>
    </w:p>
    <w:p w14:paraId="07F3F88F" w14:textId="77777777" w:rsidR="00311EA5" w:rsidRPr="00D3062E" w:rsidRDefault="00311EA5" w:rsidP="00311EA5">
      <w:pPr>
        <w:pStyle w:val="PL"/>
      </w:pPr>
      <w:r w:rsidRPr="00D3062E">
        <w:t xml:space="preserve">                content:</w:t>
      </w:r>
    </w:p>
    <w:p w14:paraId="35933262" w14:textId="77777777" w:rsidR="00311EA5" w:rsidRPr="00D3062E" w:rsidRDefault="00311EA5" w:rsidP="00311EA5">
      <w:pPr>
        <w:pStyle w:val="PL"/>
      </w:pPr>
      <w:r w:rsidRPr="00D3062E">
        <w:t xml:space="preserve">                  application/json:</w:t>
      </w:r>
    </w:p>
    <w:p w14:paraId="6B00A86C" w14:textId="77777777" w:rsidR="00311EA5" w:rsidRPr="00D3062E" w:rsidRDefault="00311EA5" w:rsidP="00311EA5">
      <w:pPr>
        <w:pStyle w:val="PL"/>
      </w:pPr>
      <w:r w:rsidRPr="00D3062E">
        <w:t xml:space="preserve">                    schema:</w:t>
      </w:r>
    </w:p>
    <w:p w14:paraId="134A3ABD" w14:textId="77777777" w:rsidR="00311EA5" w:rsidRPr="00D3062E" w:rsidRDefault="00311EA5" w:rsidP="00311EA5">
      <w:pPr>
        <w:pStyle w:val="PL"/>
      </w:pPr>
      <w:r w:rsidRPr="00D3062E">
        <w:t xml:space="preserve">                      $ref: '#/components/schemas/HarmonizationNotif'</w:t>
      </w:r>
    </w:p>
    <w:p w14:paraId="21BC0FBF" w14:textId="77777777" w:rsidR="00311EA5" w:rsidRPr="00D3062E" w:rsidRDefault="00311EA5" w:rsidP="00311EA5">
      <w:pPr>
        <w:pStyle w:val="PL"/>
      </w:pPr>
      <w:r w:rsidRPr="00D3062E">
        <w:t xml:space="preserve">              responses:</w:t>
      </w:r>
    </w:p>
    <w:p w14:paraId="46B4D6DF" w14:textId="77777777" w:rsidR="00311EA5" w:rsidRPr="00D3062E" w:rsidRDefault="00311EA5" w:rsidP="00311EA5">
      <w:pPr>
        <w:pStyle w:val="PL"/>
      </w:pPr>
      <w:r w:rsidRPr="00D3062E">
        <w:t xml:space="preserve">                '200':</w:t>
      </w:r>
    </w:p>
    <w:p w14:paraId="22A4039A" w14:textId="77777777" w:rsidR="00311EA5" w:rsidRPr="00D3062E" w:rsidRDefault="00311EA5" w:rsidP="00311EA5">
      <w:pPr>
        <w:pStyle w:val="PL"/>
        <w:rPr>
          <w:lang w:eastAsia="zh-CN"/>
        </w:rPr>
      </w:pPr>
      <w:r w:rsidRPr="00D3062E">
        <w:t xml:space="preserve">                  description: </w:t>
      </w:r>
      <w:r w:rsidRPr="00D3062E">
        <w:rPr>
          <w:lang w:eastAsia="zh-CN"/>
        </w:rPr>
        <w:t>&gt;</w:t>
      </w:r>
    </w:p>
    <w:p w14:paraId="092AF594" w14:textId="77777777" w:rsidR="00311EA5" w:rsidRPr="00D3062E" w:rsidRDefault="00311EA5" w:rsidP="00311EA5">
      <w:pPr>
        <w:pStyle w:val="PL"/>
      </w:pPr>
      <w:r w:rsidRPr="00D3062E">
        <w:t xml:space="preserve">                    OK. The </w:t>
      </w:r>
      <w:r w:rsidRPr="00D3062E">
        <w:rPr>
          <w:rFonts w:eastAsia="等线"/>
        </w:rPr>
        <w:t xml:space="preserve">Policy </w:t>
      </w:r>
      <w:r w:rsidRPr="00D3062E">
        <w:t>Harmonization Notification is successfully received and</w:t>
      </w:r>
    </w:p>
    <w:p w14:paraId="501BDEF2" w14:textId="77777777" w:rsidR="00311EA5" w:rsidRPr="00D3062E" w:rsidRDefault="00311EA5" w:rsidP="00311EA5">
      <w:pPr>
        <w:pStyle w:val="PL"/>
      </w:pPr>
      <w:r w:rsidRPr="00D3062E">
        <w:t xml:space="preserve">                    processed, and policy harmonization related information shall be returned in the</w:t>
      </w:r>
    </w:p>
    <w:p w14:paraId="5844BBE2" w14:textId="77777777" w:rsidR="00311EA5" w:rsidRPr="00D3062E" w:rsidRDefault="00311EA5" w:rsidP="00311EA5">
      <w:pPr>
        <w:pStyle w:val="PL"/>
      </w:pPr>
      <w:r w:rsidRPr="00D3062E">
        <w:t xml:space="preserve">                    response body.</w:t>
      </w:r>
    </w:p>
    <w:p w14:paraId="5FE8C25D" w14:textId="77777777" w:rsidR="00311EA5" w:rsidRPr="00D3062E" w:rsidRDefault="00311EA5" w:rsidP="00311EA5">
      <w:pPr>
        <w:pStyle w:val="PL"/>
      </w:pPr>
      <w:r w:rsidRPr="00D3062E">
        <w:t xml:space="preserve">                  content:</w:t>
      </w:r>
    </w:p>
    <w:p w14:paraId="7F754DE3" w14:textId="77777777" w:rsidR="00311EA5" w:rsidRPr="00D3062E" w:rsidRDefault="00311EA5" w:rsidP="00311EA5">
      <w:pPr>
        <w:pStyle w:val="PL"/>
      </w:pPr>
      <w:r w:rsidRPr="00D3062E">
        <w:t xml:space="preserve">                    application/json:</w:t>
      </w:r>
    </w:p>
    <w:p w14:paraId="5239F114" w14:textId="77777777" w:rsidR="00311EA5" w:rsidRPr="00D3062E" w:rsidRDefault="00311EA5" w:rsidP="00311EA5">
      <w:pPr>
        <w:pStyle w:val="PL"/>
      </w:pPr>
      <w:r w:rsidRPr="00D3062E">
        <w:t xml:space="preserve">                      schema:</w:t>
      </w:r>
    </w:p>
    <w:p w14:paraId="13E27099" w14:textId="77777777" w:rsidR="00311EA5" w:rsidRPr="00D3062E" w:rsidRDefault="00311EA5" w:rsidP="00311EA5">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7106595F" w14:textId="77777777" w:rsidR="00311EA5" w:rsidRPr="00D3062E" w:rsidRDefault="00311EA5" w:rsidP="00311EA5">
      <w:pPr>
        <w:pStyle w:val="PL"/>
      </w:pPr>
      <w:r w:rsidRPr="00D3062E">
        <w:t xml:space="preserve">                '204':</w:t>
      </w:r>
    </w:p>
    <w:p w14:paraId="1B9F8FC5" w14:textId="77777777" w:rsidR="00311EA5" w:rsidRPr="00D3062E" w:rsidRDefault="00311EA5" w:rsidP="00311EA5">
      <w:pPr>
        <w:pStyle w:val="PL"/>
        <w:rPr>
          <w:lang w:eastAsia="zh-CN"/>
        </w:rPr>
      </w:pPr>
      <w:r w:rsidRPr="00D3062E">
        <w:t xml:space="preserve">                  description: </w:t>
      </w:r>
      <w:r w:rsidRPr="00D3062E">
        <w:rPr>
          <w:lang w:eastAsia="zh-CN"/>
        </w:rPr>
        <w:t>&gt;</w:t>
      </w:r>
    </w:p>
    <w:p w14:paraId="535B2E97" w14:textId="77777777" w:rsidR="00311EA5" w:rsidRPr="00D3062E" w:rsidRDefault="00311EA5" w:rsidP="00311EA5">
      <w:pPr>
        <w:pStyle w:val="PL"/>
      </w:pPr>
      <w:r w:rsidRPr="00D3062E">
        <w:t xml:space="preserve">                    No Content. The </w:t>
      </w:r>
      <w:r w:rsidRPr="00D3062E">
        <w:rPr>
          <w:rFonts w:eastAsia="等线"/>
        </w:rPr>
        <w:t xml:space="preserve">Policy </w:t>
      </w:r>
      <w:r w:rsidRPr="00D3062E">
        <w:t>Harmonization Notification is successfully received and</w:t>
      </w:r>
    </w:p>
    <w:p w14:paraId="6C172F45" w14:textId="77777777" w:rsidR="00311EA5" w:rsidRPr="00D3062E" w:rsidRDefault="00311EA5" w:rsidP="00311EA5">
      <w:pPr>
        <w:pStyle w:val="PL"/>
      </w:pPr>
      <w:r w:rsidRPr="00D3062E">
        <w:t xml:space="preserve">                    processed, and no content is returned in the response body.</w:t>
      </w:r>
    </w:p>
    <w:p w14:paraId="507D50CB" w14:textId="77777777" w:rsidR="00311EA5" w:rsidRPr="00D3062E" w:rsidRDefault="00311EA5" w:rsidP="00311EA5">
      <w:pPr>
        <w:pStyle w:val="PL"/>
      </w:pPr>
      <w:r w:rsidRPr="00D3062E">
        <w:t xml:space="preserve">                '307':</w:t>
      </w:r>
    </w:p>
    <w:p w14:paraId="729156C8"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CBB2B18" w14:textId="77777777" w:rsidR="00311EA5" w:rsidRPr="00D3062E" w:rsidRDefault="00311EA5" w:rsidP="00311EA5">
      <w:pPr>
        <w:pStyle w:val="PL"/>
      </w:pPr>
      <w:r w:rsidRPr="00D3062E">
        <w:t xml:space="preserve">                '308':</w:t>
      </w:r>
    </w:p>
    <w:p w14:paraId="43711C0C"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654DDA83" w14:textId="77777777" w:rsidR="00311EA5" w:rsidRPr="00D3062E" w:rsidRDefault="00311EA5" w:rsidP="00311EA5">
      <w:pPr>
        <w:pStyle w:val="PL"/>
      </w:pPr>
      <w:r w:rsidRPr="00D3062E">
        <w:t xml:space="preserve">                '400':</w:t>
      </w:r>
    </w:p>
    <w:p w14:paraId="76C4D1D7" w14:textId="77777777" w:rsidR="00311EA5" w:rsidRPr="00D3062E" w:rsidRDefault="00311EA5" w:rsidP="00311EA5">
      <w:pPr>
        <w:pStyle w:val="PL"/>
      </w:pPr>
      <w:r w:rsidRPr="00D3062E">
        <w:t xml:space="preserve">                  $ref: 'TS29122_CommonData.yaml#/components/responses/400'</w:t>
      </w:r>
    </w:p>
    <w:p w14:paraId="77B327C7" w14:textId="77777777" w:rsidR="00311EA5" w:rsidRPr="00D3062E" w:rsidRDefault="00311EA5" w:rsidP="00311EA5">
      <w:pPr>
        <w:pStyle w:val="PL"/>
      </w:pPr>
      <w:r w:rsidRPr="00D3062E">
        <w:t xml:space="preserve">                '401':</w:t>
      </w:r>
    </w:p>
    <w:p w14:paraId="2F09F51B" w14:textId="77777777" w:rsidR="00311EA5" w:rsidRPr="00D3062E" w:rsidRDefault="00311EA5" w:rsidP="00311EA5">
      <w:pPr>
        <w:pStyle w:val="PL"/>
      </w:pPr>
      <w:r w:rsidRPr="00D3062E">
        <w:t xml:space="preserve">                  $ref: 'TS29122_CommonData.yaml#/components/responses/401'</w:t>
      </w:r>
    </w:p>
    <w:p w14:paraId="2C0CD15F" w14:textId="77777777" w:rsidR="00311EA5" w:rsidRPr="00D3062E" w:rsidRDefault="00311EA5" w:rsidP="00311EA5">
      <w:pPr>
        <w:pStyle w:val="PL"/>
      </w:pPr>
      <w:r w:rsidRPr="00D3062E">
        <w:t xml:space="preserve">                '403':</w:t>
      </w:r>
    </w:p>
    <w:p w14:paraId="02C8E4B6" w14:textId="77777777" w:rsidR="00311EA5" w:rsidRPr="00D3062E" w:rsidRDefault="00311EA5" w:rsidP="00311EA5">
      <w:pPr>
        <w:pStyle w:val="PL"/>
      </w:pPr>
      <w:r w:rsidRPr="00D3062E">
        <w:t xml:space="preserve">                  $ref: 'TS29122_CommonData.yaml#/components/responses/403'</w:t>
      </w:r>
    </w:p>
    <w:p w14:paraId="6FFABA42" w14:textId="77777777" w:rsidR="00311EA5" w:rsidRPr="00D3062E" w:rsidRDefault="00311EA5" w:rsidP="00311EA5">
      <w:pPr>
        <w:pStyle w:val="PL"/>
      </w:pPr>
      <w:r w:rsidRPr="00D3062E">
        <w:t xml:space="preserve">                '404':</w:t>
      </w:r>
    </w:p>
    <w:p w14:paraId="00C87343" w14:textId="77777777" w:rsidR="00311EA5" w:rsidRPr="00D3062E" w:rsidRDefault="00311EA5" w:rsidP="00311EA5">
      <w:pPr>
        <w:pStyle w:val="PL"/>
      </w:pPr>
      <w:r w:rsidRPr="00D3062E">
        <w:t xml:space="preserve">                  $ref: 'TS29122_CommonData.yaml#/components/responses/404'</w:t>
      </w:r>
    </w:p>
    <w:p w14:paraId="24FA9082" w14:textId="77777777" w:rsidR="00311EA5" w:rsidRPr="00D3062E" w:rsidRDefault="00311EA5" w:rsidP="00311EA5">
      <w:pPr>
        <w:pStyle w:val="PL"/>
      </w:pPr>
      <w:r w:rsidRPr="00D3062E">
        <w:t xml:space="preserve">                '411':</w:t>
      </w:r>
    </w:p>
    <w:p w14:paraId="3B86836D" w14:textId="77777777" w:rsidR="00311EA5" w:rsidRPr="00D3062E" w:rsidRDefault="00311EA5" w:rsidP="00311EA5">
      <w:pPr>
        <w:pStyle w:val="PL"/>
      </w:pPr>
      <w:r w:rsidRPr="00D3062E">
        <w:t xml:space="preserve">                  $ref: 'TS29122_CommonData.yaml#/components/responses/411'</w:t>
      </w:r>
    </w:p>
    <w:p w14:paraId="326CB46B" w14:textId="77777777" w:rsidR="00311EA5" w:rsidRPr="00D3062E" w:rsidRDefault="00311EA5" w:rsidP="00311EA5">
      <w:pPr>
        <w:pStyle w:val="PL"/>
      </w:pPr>
      <w:r w:rsidRPr="00D3062E">
        <w:t xml:space="preserve">                '413':</w:t>
      </w:r>
    </w:p>
    <w:p w14:paraId="0F523781" w14:textId="77777777" w:rsidR="00311EA5" w:rsidRPr="00D3062E" w:rsidRDefault="00311EA5" w:rsidP="00311EA5">
      <w:pPr>
        <w:pStyle w:val="PL"/>
      </w:pPr>
      <w:r w:rsidRPr="00D3062E">
        <w:t xml:space="preserve">                  $ref: 'TS29122_CommonData.yaml#/components/responses/413'</w:t>
      </w:r>
    </w:p>
    <w:p w14:paraId="6028000A" w14:textId="77777777" w:rsidR="00311EA5" w:rsidRPr="00D3062E" w:rsidRDefault="00311EA5" w:rsidP="00311EA5">
      <w:pPr>
        <w:pStyle w:val="PL"/>
      </w:pPr>
      <w:r w:rsidRPr="00D3062E">
        <w:t xml:space="preserve">                '415':</w:t>
      </w:r>
    </w:p>
    <w:p w14:paraId="799677F7" w14:textId="77777777" w:rsidR="00311EA5" w:rsidRPr="00D3062E" w:rsidRDefault="00311EA5" w:rsidP="00311EA5">
      <w:pPr>
        <w:pStyle w:val="PL"/>
      </w:pPr>
      <w:r w:rsidRPr="00D3062E">
        <w:t xml:space="preserve">                  $ref: 'TS29122_CommonData.yaml#/components/responses/415'</w:t>
      </w:r>
    </w:p>
    <w:p w14:paraId="1C8533FF" w14:textId="77777777" w:rsidR="00311EA5" w:rsidRPr="00D3062E" w:rsidRDefault="00311EA5" w:rsidP="00311EA5">
      <w:pPr>
        <w:pStyle w:val="PL"/>
      </w:pPr>
      <w:r w:rsidRPr="00D3062E">
        <w:t xml:space="preserve">                '429':</w:t>
      </w:r>
    </w:p>
    <w:p w14:paraId="3D287B74" w14:textId="77777777" w:rsidR="00311EA5" w:rsidRPr="00D3062E" w:rsidRDefault="00311EA5" w:rsidP="00311EA5">
      <w:pPr>
        <w:pStyle w:val="PL"/>
      </w:pPr>
      <w:r w:rsidRPr="00D3062E">
        <w:t xml:space="preserve">                  $ref: 'TS29122_CommonData.yaml#/components/responses/429'</w:t>
      </w:r>
    </w:p>
    <w:p w14:paraId="5514E55C" w14:textId="77777777" w:rsidR="00311EA5" w:rsidRPr="00D3062E" w:rsidRDefault="00311EA5" w:rsidP="00311EA5">
      <w:pPr>
        <w:pStyle w:val="PL"/>
      </w:pPr>
      <w:r w:rsidRPr="00D3062E">
        <w:t xml:space="preserve">                '500':</w:t>
      </w:r>
    </w:p>
    <w:p w14:paraId="1DAFDA8F" w14:textId="77777777" w:rsidR="00311EA5" w:rsidRPr="00D3062E" w:rsidRDefault="00311EA5" w:rsidP="00311EA5">
      <w:pPr>
        <w:pStyle w:val="PL"/>
      </w:pPr>
      <w:r w:rsidRPr="00D3062E">
        <w:t xml:space="preserve">                  $ref: 'TS29122_CommonData.yaml#/components/responses/500'</w:t>
      </w:r>
    </w:p>
    <w:p w14:paraId="7E605525" w14:textId="77777777" w:rsidR="00311EA5" w:rsidRPr="00D3062E" w:rsidRDefault="00311EA5" w:rsidP="00311EA5">
      <w:pPr>
        <w:pStyle w:val="PL"/>
      </w:pPr>
      <w:r w:rsidRPr="00D3062E">
        <w:t xml:space="preserve">                '503':</w:t>
      </w:r>
    </w:p>
    <w:p w14:paraId="50AF6B4B" w14:textId="77777777" w:rsidR="00311EA5" w:rsidRPr="00D3062E" w:rsidRDefault="00311EA5" w:rsidP="00311EA5">
      <w:pPr>
        <w:pStyle w:val="PL"/>
      </w:pPr>
      <w:r w:rsidRPr="00D3062E">
        <w:t xml:space="preserve">                  $ref: 'TS29122_CommonData.yaml#/components/responses/503'</w:t>
      </w:r>
    </w:p>
    <w:p w14:paraId="74B40A03" w14:textId="77777777" w:rsidR="00311EA5" w:rsidRPr="00D3062E" w:rsidRDefault="00311EA5" w:rsidP="00311EA5">
      <w:pPr>
        <w:pStyle w:val="PL"/>
      </w:pPr>
      <w:r w:rsidRPr="00D3062E">
        <w:t xml:space="preserve">                default:</w:t>
      </w:r>
    </w:p>
    <w:p w14:paraId="39F11944" w14:textId="77777777" w:rsidR="00311EA5" w:rsidRPr="00D3062E" w:rsidRDefault="00311EA5" w:rsidP="00311EA5">
      <w:pPr>
        <w:pStyle w:val="PL"/>
      </w:pPr>
      <w:r w:rsidRPr="00D3062E">
        <w:t xml:space="preserve">                  $ref: 'TS29122_CommonData.yaml#/components/responses/default'</w:t>
      </w:r>
    </w:p>
    <w:p w14:paraId="71630910" w14:textId="77777777" w:rsidR="00311EA5" w:rsidRPr="00D3062E" w:rsidRDefault="00311EA5" w:rsidP="00311EA5">
      <w:pPr>
        <w:pStyle w:val="PL"/>
      </w:pPr>
    </w:p>
    <w:p w14:paraId="7F5F8FF6" w14:textId="77777777" w:rsidR="00311EA5" w:rsidRPr="00D3062E" w:rsidRDefault="00311EA5" w:rsidP="00311EA5">
      <w:pPr>
        <w:pStyle w:val="PL"/>
      </w:pPr>
      <w:r w:rsidRPr="00D3062E">
        <w:t xml:space="preserve">  /policies/delete:</w:t>
      </w:r>
    </w:p>
    <w:p w14:paraId="1022D8F7" w14:textId="77777777" w:rsidR="00311EA5" w:rsidRPr="00D3062E" w:rsidRDefault="00311EA5" w:rsidP="00311EA5">
      <w:pPr>
        <w:pStyle w:val="PL"/>
      </w:pPr>
      <w:r w:rsidRPr="00D3062E">
        <w:t xml:space="preserve">    post:</w:t>
      </w:r>
    </w:p>
    <w:p w14:paraId="23EA344E" w14:textId="77777777" w:rsidR="00311EA5" w:rsidRPr="00D3062E" w:rsidRDefault="00311EA5" w:rsidP="00311EA5">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6AE54D21" w14:textId="463FE153" w:rsidR="00311EA5" w:rsidRPr="00D3062E" w:rsidRDefault="00311EA5" w:rsidP="00311EA5">
      <w:pPr>
        <w:pStyle w:val="PL"/>
        <w:rPr>
          <w:rFonts w:cs="Courier New"/>
          <w:szCs w:val="16"/>
        </w:rPr>
      </w:pPr>
      <w:r w:rsidRPr="00D3062E">
        <w:rPr>
          <w:rFonts w:cs="Courier New"/>
          <w:szCs w:val="16"/>
        </w:rPr>
        <w:t xml:space="preserve">      operationId: Delete</w:t>
      </w:r>
      <w:r w:rsidRPr="00D3062E">
        <w:t>Policies</w:t>
      </w:r>
    </w:p>
    <w:p w14:paraId="79CCDF0D" w14:textId="77777777" w:rsidR="00311EA5" w:rsidRPr="00D3062E" w:rsidRDefault="00311EA5" w:rsidP="00311EA5">
      <w:pPr>
        <w:pStyle w:val="PL"/>
        <w:rPr>
          <w:rFonts w:cs="Courier New"/>
          <w:szCs w:val="16"/>
        </w:rPr>
      </w:pPr>
      <w:r w:rsidRPr="00D3062E">
        <w:rPr>
          <w:rFonts w:cs="Courier New"/>
          <w:szCs w:val="16"/>
        </w:rPr>
        <w:t xml:space="preserve">      tags:</w:t>
      </w:r>
    </w:p>
    <w:p w14:paraId="4395DD80" w14:textId="1BB3FADB" w:rsidR="00311EA5" w:rsidRPr="00D3062E" w:rsidRDefault="00311EA5" w:rsidP="00311EA5">
      <w:pPr>
        <w:pStyle w:val="PL"/>
        <w:rPr>
          <w:rFonts w:cs="Courier New"/>
          <w:szCs w:val="16"/>
        </w:rPr>
      </w:pPr>
      <w:r w:rsidRPr="00D3062E">
        <w:rPr>
          <w:rFonts w:cs="Courier New"/>
          <w:szCs w:val="16"/>
        </w:rPr>
        <w:t xml:space="preserve">        - Policy(ies) Deletion Request</w:t>
      </w:r>
    </w:p>
    <w:p w14:paraId="675F4101" w14:textId="77777777" w:rsidR="00311EA5" w:rsidRPr="00D3062E" w:rsidRDefault="00311EA5" w:rsidP="00311EA5">
      <w:pPr>
        <w:pStyle w:val="PL"/>
      </w:pPr>
      <w:r w:rsidRPr="00D3062E">
        <w:t xml:space="preserve">      requestBody:</w:t>
      </w:r>
    </w:p>
    <w:p w14:paraId="4C4DA478" w14:textId="77777777" w:rsidR="00311EA5" w:rsidRPr="00D3062E" w:rsidRDefault="00311EA5" w:rsidP="00311EA5">
      <w:pPr>
        <w:pStyle w:val="PL"/>
      </w:pPr>
      <w:r w:rsidRPr="00D3062E">
        <w:t xml:space="preserve">        required: true</w:t>
      </w:r>
    </w:p>
    <w:p w14:paraId="59AB7904" w14:textId="77777777" w:rsidR="00311EA5" w:rsidRPr="00D3062E" w:rsidRDefault="00311EA5" w:rsidP="00311EA5">
      <w:pPr>
        <w:pStyle w:val="PL"/>
      </w:pPr>
      <w:r w:rsidRPr="00D3062E">
        <w:t xml:space="preserve">        content:</w:t>
      </w:r>
    </w:p>
    <w:p w14:paraId="224E7E19" w14:textId="77777777" w:rsidR="00311EA5" w:rsidRPr="00D3062E" w:rsidRDefault="00311EA5" w:rsidP="00311EA5">
      <w:pPr>
        <w:pStyle w:val="PL"/>
      </w:pPr>
      <w:r w:rsidRPr="00D3062E">
        <w:t xml:space="preserve">          application/json:</w:t>
      </w:r>
    </w:p>
    <w:p w14:paraId="38485149" w14:textId="77777777" w:rsidR="00311EA5" w:rsidRPr="00D3062E" w:rsidRDefault="00311EA5" w:rsidP="00311EA5">
      <w:pPr>
        <w:pStyle w:val="PL"/>
      </w:pPr>
      <w:r w:rsidRPr="00D3062E">
        <w:t xml:space="preserve">            schema:</w:t>
      </w:r>
    </w:p>
    <w:p w14:paraId="49632CF1" w14:textId="77777777" w:rsidR="00311EA5" w:rsidRPr="00D3062E" w:rsidRDefault="00311EA5" w:rsidP="00311EA5">
      <w:pPr>
        <w:pStyle w:val="PL"/>
      </w:pPr>
      <w:r w:rsidRPr="00D3062E">
        <w:t xml:space="preserve">              $ref: '#/components/schemas/PolDeleteReq'</w:t>
      </w:r>
    </w:p>
    <w:p w14:paraId="7CC00811" w14:textId="77777777" w:rsidR="00311EA5" w:rsidRPr="00D3062E" w:rsidRDefault="00311EA5" w:rsidP="00311EA5">
      <w:pPr>
        <w:pStyle w:val="PL"/>
      </w:pPr>
      <w:r w:rsidRPr="00D3062E">
        <w:t xml:space="preserve">      responses:</w:t>
      </w:r>
    </w:p>
    <w:p w14:paraId="6E02714E" w14:textId="77777777" w:rsidR="00311EA5" w:rsidRPr="00D3062E" w:rsidRDefault="00311EA5" w:rsidP="00311EA5">
      <w:pPr>
        <w:pStyle w:val="PL"/>
      </w:pPr>
      <w:r w:rsidRPr="00D3062E">
        <w:t xml:space="preserve">        '200':</w:t>
      </w:r>
    </w:p>
    <w:p w14:paraId="6EC1A45C" w14:textId="77777777" w:rsidR="00311EA5" w:rsidRPr="00D3062E" w:rsidRDefault="00311EA5" w:rsidP="00311EA5">
      <w:pPr>
        <w:pStyle w:val="PL"/>
        <w:rPr>
          <w:lang w:eastAsia="zh-CN"/>
        </w:rPr>
      </w:pPr>
      <w:r w:rsidRPr="00D3062E">
        <w:t xml:space="preserve">          description: </w:t>
      </w:r>
      <w:r w:rsidRPr="00D3062E">
        <w:rPr>
          <w:lang w:eastAsia="zh-CN"/>
        </w:rPr>
        <w:t>&gt;</w:t>
      </w:r>
    </w:p>
    <w:p w14:paraId="15CB5456" w14:textId="644A8E04" w:rsidR="00311EA5" w:rsidRPr="00D3062E" w:rsidRDefault="00311EA5" w:rsidP="00311EA5">
      <w:pPr>
        <w:pStyle w:val="PL"/>
      </w:pPr>
      <w:r w:rsidRPr="00D3062E">
        <w:rPr>
          <w:lang w:eastAsia="es-ES"/>
        </w:rPr>
        <w:t xml:space="preserve">            </w:t>
      </w:r>
      <w:r w:rsidRPr="00D3062E">
        <w:t>OK. The Policy(ies) deletion request is successfully received and processed, and</w:t>
      </w:r>
    </w:p>
    <w:p w14:paraId="346F24E9" w14:textId="77777777" w:rsidR="00311EA5" w:rsidRPr="00D3062E" w:rsidRDefault="00311EA5" w:rsidP="00311EA5">
      <w:pPr>
        <w:pStyle w:val="PL"/>
      </w:pPr>
      <w:r w:rsidRPr="00D3062E">
        <w:t xml:space="preserve">            deletion related information shall be returned in the response body.</w:t>
      </w:r>
    </w:p>
    <w:p w14:paraId="26E7C4EE" w14:textId="77777777" w:rsidR="00311EA5" w:rsidRPr="00D3062E" w:rsidRDefault="00311EA5" w:rsidP="00311EA5">
      <w:pPr>
        <w:pStyle w:val="PL"/>
      </w:pPr>
      <w:r w:rsidRPr="00D3062E">
        <w:t xml:space="preserve">          content:</w:t>
      </w:r>
    </w:p>
    <w:p w14:paraId="247AA07A" w14:textId="77777777" w:rsidR="00311EA5" w:rsidRPr="00D3062E" w:rsidRDefault="00311EA5" w:rsidP="00311EA5">
      <w:pPr>
        <w:pStyle w:val="PL"/>
      </w:pPr>
      <w:r w:rsidRPr="00D3062E">
        <w:t xml:space="preserve">            application/json:</w:t>
      </w:r>
    </w:p>
    <w:p w14:paraId="0F6B1CC6" w14:textId="77777777" w:rsidR="00311EA5" w:rsidRPr="00D3062E" w:rsidRDefault="00311EA5" w:rsidP="00311EA5">
      <w:pPr>
        <w:pStyle w:val="PL"/>
      </w:pPr>
      <w:r w:rsidRPr="00D3062E">
        <w:t xml:space="preserve">              schema:</w:t>
      </w:r>
    </w:p>
    <w:p w14:paraId="1B3B911A" w14:textId="77777777" w:rsidR="00311EA5" w:rsidRPr="00D3062E" w:rsidRDefault="00311EA5" w:rsidP="00311EA5">
      <w:pPr>
        <w:pStyle w:val="PL"/>
        <w:rPr>
          <w:lang w:eastAsia="es-ES"/>
        </w:rPr>
      </w:pPr>
      <w:r w:rsidRPr="00D3062E">
        <w:rPr>
          <w:lang w:eastAsia="es-ES"/>
        </w:rPr>
        <w:t xml:space="preserve">                $ref: '#/components/schemas/</w:t>
      </w:r>
      <w:r w:rsidRPr="00D3062E">
        <w:t>PolDeleteResp</w:t>
      </w:r>
      <w:r w:rsidRPr="00D3062E">
        <w:rPr>
          <w:lang w:eastAsia="es-ES"/>
        </w:rPr>
        <w:t>'</w:t>
      </w:r>
    </w:p>
    <w:p w14:paraId="573A5CA0" w14:textId="77777777" w:rsidR="00311EA5" w:rsidRPr="00D3062E" w:rsidRDefault="00311EA5" w:rsidP="00311EA5">
      <w:pPr>
        <w:pStyle w:val="PL"/>
        <w:rPr>
          <w:lang w:eastAsia="es-ES"/>
        </w:rPr>
      </w:pPr>
      <w:r w:rsidRPr="00D3062E">
        <w:rPr>
          <w:lang w:eastAsia="es-ES"/>
        </w:rPr>
        <w:t xml:space="preserve">        '204':</w:t>
      </w:r>
    </w:p>
    <w:p w14:paraId="75003938"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24A0040B" w14:textId="77777777" w:rsidR="00311EA5" w:rsidRPr="00D3062E" w:rsidRDefault="00311EA5" w:rsidP="00311EA5">
      <w:pPr>
        <w:pStyle w:val="PL"/>
      </w:pPr>
      <w:r w:rsidRPr="00D3062E">
        <w:rPr>
          <w:lang w:eastAsia="es-ES"/>
        </w:rPr>
        <w:t xml:space="preserve">            No Content. </w:t>
      </w:r>
      <w:r w:rsidRPr="00D3062E">
        <w:t>The Policy(ies) deletion request is successfully received and processed, and</w:t>
      </w:r>
    </w:p>
    <w:p w14:paraId="29C7E6A6" w14:textId="77777777" w:rsidR="00311EA5" w:rsidRPr="00D3062E" w:rsidRDefault="00311EA5" w:rsidP="00311EA5">
      <w:pPr>
        <w:pStyle w:val="PL"/>
      </w:pPr>
      <w:r w:rsidRPr="00D3062E">
        <w:t xml:space="preserve">            no content is returned in the response body.</w:t>
      </w:r>
    </w:p>
    <w:p w14:paraId="74E8412C" w14:textId="77777777" w:rsidR="00311EA5" w:rsidRPr="00D3062E" w:rsidRDefault="00311EA5" w:rsidP="00311EA5">
      <w:pPr>
        <w:pStyle w:val="PL"/>
      </w:pPr>
      <w:r w:rsidRPr="00D3062E">
        <w:t xml:space="preserve">        '307':</w:t>
      </w:r>
    </w:p>
    <w:p w14:paraId="0D193125" w14:textId="77777777" w:rsidR="00311EA5" w:rsidRPr="00D3062E" w:rsidRDefault="00311EA5" w:rsidP="00311EA5">
      <w:pPr>
        <w:pStyle w:val="PL"/>
      </w:pPr>
      <w:r w:rsidRPr="00D3062E">
        <w:t xml:space="preserve">          $ref: 'TS29122_CommonData.yaml#/components/responses/307'</w:t>
      </w:r>
    </w:p>
    <w:p w14:paraId="1A7F0B2C" w14:textId="77777777" w:rsidR="00311EA5" w:rsidRPr="00D3062E" w:rsidRDefault="00311EA5" w:rsidP="00311EA5">
      <w:pPr>
        <w:pStyle w:val="PL"/>
      </w:pPr>
      <w:r w:rsidRPr="00D3062E">
        <w:t xml:space="preserve">        '308':</w:t>
      </w:r>
    </w:p>
    <w:p w14:paraId="16DC4957" w14:textId="77777777" w:rsidR="00311EA5" w:rsidRPr="00D3062E" w:rsidRDefault="00311EA5" w:rsidP="00311EA5">
      <w:pPr>
        <w:pStyle w:val="PL"/>
      </w:pPr>
      <w:r w:rsidRPr="00D3062E">
        <w:t xml:space="preserve">          $ref: 'TS29122_CommonData.yaml#/components/responses/308'</w:t>
      </w:r>
    </w:p>
    <w:p w14:paraId="1BF6447B" w14:textId="77777777" w:rsidR="00311EA5" w:rsidRPr="00D3062E" w:rsidRDefault="00311EA5" w:rsidP="00311EA5">
      <w:pPr>
        <w:pStyle w:val="PL"/>
      </w:pPr>
      <w:r w:rsidRPr="00D3062E">
        <w:t xml:space="preserve">        '400':</w:t>
      </w:r>
    </w:p>
    <w:p w14:paraId="51ADED29" w14:textId="77777777" w:rsidR="00311EA5" w:rsidRPr="00D3062E" w:rsidRDefault="00311EA5" w:rsidP="00311EA5">
      <w:pPr>
        <w:pStyle w:val="PL"/>
      </w:pPr>
      <w:r w:rsidRPr="00D3062E">
        <w:t xml:space="preserve">          $ref: 'TS29122_CommonData.yaml#/components/responses/400'</w:t>
      </w:r>
    </w:p>
    <w:p w14:paraId="18702CDE" w14:textId="77777777" w:rsidR="00311EA5" w:rsidRPr="00D3062E" w:rsidRDefault="00311EA5" w:rsidP="00311EA5">
      <w:pPr>
        <w:pStyle w:val="PL"/>
      </w:pPr>
      <w:r w:rsidRPr="00D3062E">
        <w:t xml:space="preserve">        '401':</w:t>
      </w:r>
    </w:p>
    <w:p w14:paraId="2275F480" w14:textId="77777777" w:rsidR="00311EA5" w:rsidRPr="00D3062E" w:rsidRDefault="00311EA5" w:rsidP="00311EA5">
      <w:pPr>
        <w:pStyle w:val="PL"/>
      </w:pPr>
      <w:r w:rsidRPr="00D3062E">
        <w:t xml:space="preserve">          $ref: 'TS29122_CommonData.yaml#/components/responses/401'</w:t>
      </w:r>
    </w:p>
    <w:p w14:paraId="2231A0A7" w14:textId="77777777" w:rsidR="00311EA5" w:rsidRPr="00D3062E" w:rsidRDefault="00311EA5" w:rsidP="00311EA5">
      <w:pPr>
        <w:pStyle w:val="PL"/>
      </w:pPr>
      <w:r w:rsidRPr="00D3062E">
        <w:t xml:space="preserve">        '403':</w:t>
      </w:r>
    </w:p>
    <w:p w14:paraId="64ECEB73" w14:textId="77777777" w:rsidR="00311EA5" w:rsidRPr="00D3062E" w:rsidRDefault="00311EA5" w:rsidP="00311EA5">
      <w:pPr>
        <w:pStyle w:val="PL"/>
      </w:pPr>
      <w:r w:rsidRPr="00D3062E">
        <w:t xml:space="preserve">          $ref: 'TS29122_CommonData.yaml#/components/responses/403'</w:t>
      </w:r>
    </w:p>
    <w:p w14:paraId="7011913D" w14:textId="77777777" w:rsidR="00311EA5" w:rsidRPr="00D3062E" w:rsidRDefault="00311EA5" w:rsidP="00311EA5">
      <w:pPr>
        <w:pStyle w:val="PL"/>
      </w:pPr>
      <w:r w:rsidRPr="00D3062E">
        <w:t xml:space="preserve">        '404':</w:t>
      </w:r>
    </w:p>
    <w:p w14:paraId="6CFDB1AA" w14:textId="77777777" w:rsidR="00311EA5" w:rsidRPr="00D3062E" w:rsidRDefault="00311EA5" w:rsidP="00311EA5">
      <w:pPr>
        <w:pStyle w:val="PL"/>
      </w:pPr>
      <w:r w:rsidRPr="00D3062E">
        <w:t xml:space="preserve">          $ref: 'TS29122_CommonData.yaml#/components/responses/404'</w:t>
      </w:r>
    </w:p>
    <w:p w14:paraId="5B95C529" w14:textId="77777777" w:rsidR="00311EA5" w:rsidRPr="00D3062E" w:rsidRDefault="00311EA5" w:rsidP="00311EA5">
      <w:pPr>
        <w:pStyle w:val="PL"/>
      </w:pPr>
      <w:r w:rsidRPr="00D3062E">
        <w:t xml:space="preserve">        '411':</w:t>
      </w:r>
    </w:p>
    <w:p w14:paraId="1BB9A038" w14:textId="77777777" w:rsidR="00311EA5" w:rsidRPr="00D3062E" w:rsidRDefault="00311EA5" w:rsidP="00311EA5">
      <w:pPr>
        <w:pStyle w:val="PL"/>
      </w:pPr>
      <w:r w:rsidRPr="00D3062E">
        <w:t xml:space="preserve">          $ref: 'TS29122_CommonData.yaml#/components/responses/411'</w:t>
      </w:r>
    </w:p>
    <w:p w14:paraId="3B445485" w14:textId="77777777" w:rsidR="00311EA5" w:rsidRPr="00D3062E" w:rsidRDefault="00311EA5" w:rsidP="00311EA5">
      <w:pPr>
        <w:pStyle w:val="PL"/>
      </w:pPr>
      <w:r w:rsidRPr="00D3062E">
        <w:t xml:space="preserve">        '413':</w:t>
      </w:r>
    </w:p>
    <w:p w14:paraId="476B336E" w14:textId="77777777" w:rsidR="00311EA5" w:rsidRPr="00D3062E" w:rsidRDefault="00311EA5" w:rsidP="00311EA5">
      <w:pPr>
        <w:pStyle w:val="PL"/>
      </w:pPr>
      <w:r w:rsidRPr="00D3062E">
        <w:t xml:space="preserve">          $ref: 'TS29122_CommonData.yaml#/components/responses/413'</w:t>
      </w:r>
    </w:p>
    <w:p w14:paraId="76A0D6E1" w14:textId="77777777" w:rsidR="00311EA5" w:rsidRPr="00D3062E" w:rsidRDefault="00311EA5" w:rsidP="00311EA5">
      <w:pPr>
        <w:pStyle w:val="PL"/>
      </w:pPr>
      <w:r w:rsidRPr="00D3062E">
        <w:t xml:space="preserve">        '415':</w:t>
      </w:r>
    </w:p>
    <w:p w14:paraId="1360605D" w14:textId="77777777" w:rsidR="00311EA5" w:rsidRPr="00D3062E" w:rsidRDefault="00311EA5" w:rsidP="00311EA5">
      <w:pPr>
        <w:pStyle w:val="PL"/>
      </w:pPr>
      <w:r w:rsidRPr="00D3062E">
        <w:t xml:space="preserve">          $ref: 'TS29122_CommonData.yaml#/components/responses/415'</w:t>
      </w:r>
    </w:p>
    <w:p w14:paraId="735D958A" w14:textId="77777777" w:rsidR="00311EA5" w:rsidRPr="00D3062E" w:rsidRDefault="00311EA5" w:rsidP="00311EA5">
      <w:pPr>
        <w:pStyle w:val="PL"/>
      </w:pPr>
      <w:r w:rsidRPr="00D3062E">
        <w:t xml:space="preserve">        '429':</w:t>
      </w:r>
    </w:p>
    <w:p w14:paraId="683ED374" w14:textId="77777777" w:rsidR="00311EA5" w:rsidRPr="00D3062E" w:rsidRDefault="00311EA5" w:rsidP="00311EA5">
      <w:pPr>
        <w:pStyle w:val="PL"/>
      </w:pPr>
      <w:r w:rsidRPr="00D3062E">
        <w:t xml:space="preserve">          $ref: 'TS29122_CommonData.yaml#/components/responses/429'</w:t>
      </w:r>
    </w:p>
    <w:p w14:paraId="4D4300F3" w14:textId="77777777" w:rsidR="00311EA5" w:rsidRPr="00D3062E" w:rsidRDefault="00311EA5" w:rsidP="00311EA5">
      <w:pPr>
        <w:pStyle w:val="PL"/>
      </w:pPr>
      <w:r w:rsidRPr="00D3062E">
        <w:t xml:space="preserve">        '500':</w:t>
      </w:r>
    </w:p>
    <w:p w14:paraId="1E885521" w14:textId="77777777" w:rsidR="00311EA5" w:rsidRPr="00D3062E" w:rsidRDefault="00311EA5" w:rsidP="00311EA5">
      <w:pPr>
        <w:pStyle w:val="PL"/>
      </w:pPr>
      <w:r w:rsidRPr="00D3062E">
        <w:t xml:space="preserve">          $ref: 'TS29122_CommonData.yaml#/components/responses/500'</w:t>
      </w:r>
    </w:p>
    <w:p w14:paraId="6F368736" w14:textId="77777777" w:rsidR="00311EA5" w:rsidRPr="00D3062E" w:rsidRDefault="00311EA5" w:rsidP="00311EA5">
      <w:pPr>
        <w:pStyle w:val="PL"/>
      </w:pPr>
      <w:r w:rsidRPr="00D3062E">
        <w:t xml:space="preserve">        '503':</w:t>
      </w:r>
    </w:p>
    <w:p w14:paraId="19EE139D" w14:textId="77777777" w:rsidR="00311EA5" w:rsidRPr="00D3062E" w:rsidRDefault="00311EA5" w:rsidP="00311EA5">
      <w:pPr>
        <w:pStyle w:val="PL"/>
      </w:pPr>
      <w:r w:rsidRPr="00D3062E">
        <w:t xml:space="preserve">          $ref: 'TS29122_CommonData.yaml#/components/responses/503'</w:t>
      </w:r>
    </w:p>
    <w:p w14:paraId="5D731E36" w14:textId="77777777" w:rsidR="00311EA5" w:rsidRPr="00D3062E" w:rsidRDefault="00311EA5" w:rsidP="00311EA5">
      <w:pPr>
        <w:pStyle w:val="PL"/>
      </w:pPr>
      <w:r w:rsidRPr="00D3062E">
        <w:t xml:space="preserve">        default:</w:t>
      </w:r>
    </w:p>
    <w:p w14:paraId="245AF5F4" w14:textId="77777777" w:rsidR="00311EA5" w:rsidRPr="00D3062E" w:rsidRDefault="00311EA5" w:rsidP="00311EA5">
      <w:pPr>
        <w:pStyle w:val="PL"/>
      </w:pPr>
      <w:r w:rsidRPr="00D3062E">
        <w:t xml:space="preserve">          $ref: 'TS29122_CommonData.yaml#/components/responses/default'</w:t>
      </w:r>
    </w:p>
    <w:p w14:paraId="509A608A" w14:textId="77777777" w:rsidR="00311EA5" w:rsidRPr="00D3062E" w:rsidRDefault="00311EA5" w:rsidP="00311EA5">
      <w:pPr>
        <w:pStyle w:val="PL"/>
      </w:pPr>
    </w:p>
    <w:p w14:paraId="4D76723D" w14:textId="77777777" w:rsidR="00311EA5" w:rsidRPr="00D3062E" w:rsidRDefault="00311EA5" w:rsidP="00311EA5">
      <w:pPr>
        <w:pStyle w:val="PL"/>
        <w:rPr>
          <w:lang w:eastAsia="es-ES"/>
        </w:rPr>
      </w:pPr>
      <w:r w:rsidRPr="00D3062E">
        <w:rPr>
          <w:lang w:eastAsia="es-ES"/>
        </w:rPr>
        <w:t xml:space="preserve">  /</w:t>
      </w:r>
      <w:r w:rsidRPr="00D3062E">
        <w:t>policies</w:t>
      </w:r>
      <w:r w:rsidRPr="00D3062E">
        <w:rPr>
          <w:lang w:eastAsia="es-ES"/>
        </w:rPr>
        <w:t>/{policyId}:</w:t>
      </w:r>
    </w:p>
    <w:p w14:paraId="54095B69" w14:textId="77777777" w:rsidR="00311EA5" w:rsidRPr="00D3062E" w:rsidRDefault="00311EA5" w:rsidP="00311EA5">
      <w:pPr>
        <w:pStyle w:val="PL"/>
        <w:rPr>
          <w:lang w:eastAsia="es-ES"/>
        </w:rPr>
      </w:pPr>
      <w:r w:rsidRPr="00D3062E">
        <w:rPr>
          <w:lang w:eastAsia="es-ES"/>
        </w:rPr>
        <w:t xml:space="preserve">    parameters:</w:t>
      </w:r>
    </w:p>
    <w:p w14:paraId="0604AF67" w14:textId="77777777" w:rsidR="00311EA5" w:rsidRPr="00D3062E" w:rsidRDefault="00311EA5" w:rsidP="00311EA5">
      <w:pPr>
        <w:pStyle w:val="PL"/>
        <w:rPr>
          <w:lang w:eastAsia="es-ES"/>
        </w:rPr>
      </w:pPr>
      <w:r w:rsidRPr="00D3062E">
        <w:rPr>
          <w:lang w:eastAsia="es-ES"/>
        </w:rPr>
        <w:t xml:space="preserve">      - name: policyId</w:t>
      </w:r>
    </w:p>
    <w:p w14:paraId="7CC9B73D" w14:textId="77777777" w:rsidR="00311EA5" w:rsidRPr="00D3062E" w:rsidRDefault="00311EA5" w:rsidP="00311EA5">
      <w:pPr>
        <w:pStyle w:val="PL"/>
        <w:rPr>
          <w:lang w:eastAsia="es-ES"/>
        </w:rPr>
      </w:pPr>
      <w:r w:rsidRPr="00D3062E">
        <w:rPr>
          <w:lang w:eastAsia="es-ES"/>
        </w:rPr>
        <w:t xml:space="preserve">        in: path</w:t>
      </w:r>
    </w:p>
    <w:p w14:paraId="6187A189" w14:textId="77777777" w:rsidR="00311EA5" w:rsidRPr="00D3062E" w:rsidRDefault="00311EA5" w:rsidP="00311EA5">
      <w:pPr>
        <w:pStyle w:val="PL"/>
        <w:rPr>
          <w:lang w:eastAsia="es-ES"/>
        </w:rPr>
      </w:pPr>
      <w:r w:rsidRPr="00D3062E">
        <w:rPr>
          <w:lang w:eastAsia="es-ES"/>
        </w:rPr>
        <w:t xml:space="preserve">        description: &gt;</w:t>
      </w:r>
    </w:p>
    <w:p w14:paraId="2B4CE0B5" w14:textId="77777777" w:rsidR="00311EA5" w:rsidRPr="00D3062E" w:rsidRDefault="00311EA5" w:rsidP="00311EA5">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3F5554B9" w14:textId="77777777" w:rsidR="00311EA5" w:rsidRPr="00D3062E" w:rsidRDefault="00311EA5" w:rsidP="00311EA5">
      <w:pPr>
        <w:pStyle w:val="PL"/>
        <w:rPr>
          <w:lang w:eastAsia="es-ES"/>
        </w:rPr>
      </w:pPr>
      <w:r w:rsidRPr="00D3062E">
        <w:rPr>
          <w:lang w:eastAsia="es-ES"/>
        </w:rPr>
        <w:t xml:space="preserve">        required: true</w:t>
      </w:r>
    </w:p>
    <w:p w14:paraId="47A0164C" w14:textId="77777777" w:rsidR="00311EA5" w:rsidRPr="00D3062E" w:rsidRDefault="00311EA5" w:rsidP="00311EA5">
      <w:pPr>
        <w:pStyle w:val="PL"/>
        <w:rPr>
          <w:lang w:eastAsia="es-ES"/>
        </w:rPr>
      </w:pPr>
      <w:r w:rsidRPr="00D3062E">
        <w:rPr>
          <w:lang w:eastAsia="es-ES"/>
        </w:rPr>
        <w:t xml:space="preserve">        schema:</w:t>
      </w:r>
    </w:p>
    <w:p w14:paraId="63843A53" w14:textId="77777777" w:rsidR="00311EA5" w:rsidRPr="00D3062E" w:rsidRDefault="00311EA5" w:rsidP="00311EA5">
      <w:pPr>
        <w:pStyle w:val="PL"/>
        <w:rPr>
          <w:lang w:eastAsia="es-ES"/>
        </w:rPr>
      </w:pPr>
      <w:r w:rsidRPr="00D3062E">
        <w:rPr>
          <w:lang w:eastAsia="es-ES"/>
        </w:rPr>
        <w:t xml:space="preserve">          type: string</w:t>
      </w:r>
    </w:p>
    <w:p w14:paraId="62BE5E63" w14:textId="77777777" w:rsidR="00311EA5" w:rsidRPr="00D3062E" w:rsidRDefault="00311EA5" w:rsidP="00311EA5">
      <w:pPr>
        <w:pStyle w:val="PL"/>
        <w:rPr>
          <w:lang w:eastAsia="es-ES"/>
        </w:rPr>
      </w:pPr>
    </w:p>
    <w:p w14:paraId="3C37ECCF" w14:textId="77777777" w:rsidR="00311EA5" w:rsidRPr="00D3062E" w:rsidRDefault="00311EA5" w:rsidP="00311EA5">
      <w:pPr>
        <w:pStyle w:val="PL"/>
        <w:rPr>
          <w:lang w:eastAsia="es-ES"/>
        </w:rPr>
      </w:pPr>
      <w:r w:rsidRPr="00D3062E">
        <w:rPr>
          <w:lang w:eastAsia="es-ES"/>
        </w:rPr>
        <w:t xml:space="preserve">    get:</w:t>
      </w:r>
    </w:p>
    <w:p w14:paraId="488489CE" w14:textId="77777777" w:rsidR="00311EA5" w:rsidRPr="00D3062E" w:rsidRDefault="00311EA5" w:rsidP="00311EA5">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1FA77E0D" w14:textId="1B370DB7" w:rsidR="00311EA5" w:rsidRPr="00D3062E" w:rsidRDefault="00311EA5" w:rsidP="00311EA5">
      <w:pPr>
        <w:pStyle w:val="PL"/>
        <w:rPr>
          <w:rFonts w:cs="Courier New"/>
          <w:szCs w:val="16"/>
        </w:rPr>
      </w:pPr>
      <w:r w:rsidRPr="00D3062E">
        <w:rPr>
          <w:rFonts w:cs="Courier New"/>
          <w:szCs w:val="16"/>
        </w:rPr>
        <w:t xml:space="preserve">      operationId: GetInd</w:t>
      </w:r>
      <w:r w:rsidRPr="00D3062E">
        <w:t>Policy</w:t>
      </w:r>
    </w:p>
    <w:p w14:paraId="779B86DF" w14:textId="77777777" w:rsidR="00311EA5" w:rsidRPr="00D3062E" w:rsidRDefault="00311EA5" w:rsidP="00311EA5">
      <w:pPr>
        <w:pStyle w:val="PL"/>
        <w:rPr>
          <w:rFonts w:cs="Courier New"/>
          <w:szCs w:val="16"/>
        </w:rPr>
      </w:pPr>
      <w:r w:rsidRPr="00D3062E">
        <w:rPr>
          <w:rFonts w:cs="Courier New"/>
          <w:szCs w:val="16"/>
        </w:rPr>
        <w:t xml:space="preserve">      tags:</w:t>
      </w:r>
    </w:p>
    <w:p w14:paraId="24920429"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10B66925" w14:textId="77777777" w:rsidR="00311EA5" w:rsidRPr="00D3062E" w:rsidRDefault="00311EA5" w:rsidP="00311EA5">
      <w:pPr>
        <w:pStyle w:val="PL"/>
        <w:rPr>
          <w:lang w:eastAsia="es-ES"/>
        </w:rPr>
      </w:pPr>
      <w:r w:rsidRPr="00D3062E">
        <w:rPr>
          <w:lang w:eastAsia="es-ES"/>
        </w:rPr>
        <w:t xml:space="preserve">      responses:</w:t>
      </w:r>
    </w:p>
    <w:p w14:paraId="40EC7886" w14:textId="77777777" w:rsidR="00311EA5" w:rsidRPr="00D3062E" w:rsidRDefault="00311EA5" w:rsidP="00311EA5">
      <w:pPr>
        <w:pStyle w:val="PL"/>
        <w:rPr>
          <w:lang w:eastAsia="es-ES"/>
        </w:rPr>
      </w:pPr>
      <w:r w:rsidRPr="00D3062E">
        <w:rPr>
          <w:lang w:eastAsia="es-ES"/>
        </w:rPr>
        <w:t xml:space="preserve">        '200':</w:t>
      </w:r>
    </w:p>
    <w:p w14:paraId="4AD87C7A" w14:textId="77777777" w:rsidR="00311EA5" w:rsidRPr="00D3062E" w:rsidRDefault="00311EA5" w:rsidP="00311EA5">
      <w:pPr>
        <w:pStyle w:val="PL"/>
        <w:rPr>
          <w:lang w:eastAsia="es-ES"/>
        </w:rPr>
      </w:pPr>
      <w:r w:rsidRPr="00D3062E">
        <w:rPr>
          <w:lang w:eastAsia="es-ES"/>
        </w:rPr>
        <w:t xml:space="preserve">          description: &gt;</w:t>
      </w:r>
    </w:p>
    <w:p w14:paraId="6E2C3F51" w14:textId="77777777" w:rsidR="00311EA5" w:rsidRPr="00D3062E" w:rsidRDefault="00311EA5" w:rsidP="00311EA5">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3285EEF4" w14:textId="77777777" w:rsidR="00311EA5" w:rsidRPr="00D3062E" w:rsidRDefault="00311EA5" w:rsidP="00311EA5">
      <w:pPr>
        <w:pStyle w:val="PL"/>
        <w:rPr>
          <w:lang w:eastAsia="es-ES"/>
        </w:rPr>
      </w:pPr>
      <w:r w:rsidRPr="00D3062E">
        <w:rPr>
          <w:lang w:eastAsia="es-ES"/>
        </w:rPr>
        <w:t xml:space="preserve">          content:</w:t>
      </w:r>
    </w:p>
    <w:p w14:paraId="572CC91A" w14:textId="77777777" w:rsidR="00311EA5" w:rsidRPr="00D3062E" w:rsidRDefault="00311EA5" w:rsidP="00311EA5">
      <w:pPr>
        <w:pStyle w:val="PL"/>
        <w:rPr>
          <w:lang w:eastAsia="es-ES"/>
        </w:rPr>
      </w:pPr>
      <w:r w:rsidRPr="00D3062E">
        <w:rPr>
          <w:lang w:eastAsia="es-ES"/>
        </w:rPr>
        <w:t xml:space="preserve">            application/json:</w:t>
      </w:r>
    </w:p>
    <w:p w14:paraId="6C2BC8B4" w14:textId="77777777" w:rsidR="00311EA5" w:rsidRPr="00D3062E" w:rsidRDefault="00311EA5" w:rsidP="00311EA5">
      <w:pPr>
        <w:pStyle w:val="PL"/>
        <w:rPr>
          <w:lang w:eastAsia="es-ES"/>
        </w:rPr>
      </w:pPr>
      <w:r w:rsidRPr="00D3062E">
        <w:rPr>
          <w:lang w:eastAsia="es-ES"/>
        </w:rPr>
        <w:t xml:space="preserve">              schema:</w:t>
      </w:r>
    </w:p>
    <w:p w14:paraId="66BF8E8F"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5DCCF6D0" w14:textId="77777777" w:rsidR="00311EA5" w:rsidRPr="00D3062E" w:rsidRDefault="00311EA5" w:rsidP="00311EA5">
      <w:pPr>
        <w:pStyle w:val="PL"/>
      </w:pPr>
      <w:r w:rsidRPr="00D3062E">
        <w:t xml:space="preserve">        '307':</w:t>
      </w:r>
    </w:p>
    <w:p w14:paraId="1B2574DD"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700F9F6" w14:textId="77777777" w:rsidR="00311EA5" w:rsidRPr="00D3062E" w:rsidRDefault="00311EA5" w:rsidP="00311EA5">
      <w:pPr>
        <w:pStyle w:val="PL"/>
      </w:pPr>
      <w:r w:rsidRPr="00D3062E">
        <w:t xml:space="preserve">        '308':</w:t>
      </w:r>
    </w:p>
    <w:p w14:paraId="4B820445"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55EAA3DB" w14:textId="77777777" w:rsidR="00311EA5" w:rsidRPr="00D3062E" w:rsidRDefault="00311EA5" w:rsidP="00311EA5">
      <w:pPr>
        <w:pStyle w:val="PL"/>
        <w:rPr>
          <w:lang w:eastAsia="es-ES"/>
        </w:rPr>
      </w:pPr>
      <w:r w:rsidRPr="00D3062E">
        <w:rPr>
          <w:lang w:eastAsia="es-ES"/>
        </w:rPr>
        <w:t xml:space="preserve">        '400':</w:t>
      </w:r>
    </w:p>
    <w:p w14:paraId="259CEBC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100D8490" w14:textId="77777777" w:rsidR="00311EA5" w:rsidRPr="00D3062E" w:rsidRDefault="00311EA5" w:rsidP="00311EA5">
      <w:pPr>
        <w:pStyle w:val="PL"/>
        <w:rPr>
          <w:lang w:eastAsia="es-ES"/>
        </w:rPr>
      </w:pPr>
      <w:r w:rsidRPr="00D3062E">
        <w:rPr>
          <w:lang w:eastAsia="es-ES"/>
        </w:rPr>
        <w:t xml:space="preserve">        '401':</w:t>
      </w:r>
    </w:p>
    <w:p w14:paraId="71A3514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217280F1" w14:textId="77777777" w:rsidR="00311EA5" w:rsidRPr="00D3062E" w:rsidRDefault="00311EA5" w:rsidP="00311EA5">
      <w:pPr>
        <w:pStyle w:val="PL"/>
        <w:rPr>
          <w:lang w:eastAsia="es-ES"/>
        </w:rPr>
      </w:pPr>
      <w:r w:rsidRPr="00D3062E">
        <w:rPr>
          <w:lang w:eastAsia="es-ES"/>
        </w:rPr>
        <w:t xml:space="preserve">        '403':</w:t>
      </w:r>
    </w:p>
    <w:p w14:paraId="40C9572C"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0722009D" w14:textId="77777777" w:rsidR="00311EA5" w:rsidRPr="00D3062E" w:rsidRDefault="00311EA5" w:rsidP="00311EA5">
      <w:pPr>
        <w:pStyle w:val="PL"/>
        <w:rPr>
          <w:lang w:eastAsia="es-ES"/>
        </w:rPr>
      </w:pPr>
      <w:r w:rsidRPr="00D3062E">
        <w:rPr>
          <w:lang w:eastAsia="es-ES"/>
        </w:rPr>
        <w:t xml:space="preserve">        '404':</w:t>
      </w:r>
    </w:p>
    <w:p w14:paraId="3E7E41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C9FF95E" w14:textId="77777777" w:rsidR="00311EA5" w:rsidRPr="00D3062E" w:rsidRDefault="00311EA5" w:rsidP="00311EA5">
      <w:pPr>
        <w:pStyle w:val="PL"/>
        <w:rPr>
          <w:lang w:eastAsia="es-ES"/>
        </w:rPr>
      </w:pPr>
      <w:r w:rsidRPr="00D3062E">
        <w:rPr>
          <w:lang w:eastAsia="es-ES"/>
        </w:rPr>
        <w:t xml:space="preserve">        '406':</w:t>
      </w:r>
    </w:p>
    <w:p w14:paraId="702E42AB"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9C08AD0" w14:textId="77777777" w:rsidR="00311EA5" w:rsidRPr="00D3062E" w:rsidRDefault="00311EA5" w:rsidP="00311EA5">
      <w:pPr>
        <w:pStyle w:val="PL"/>
        <w:rPr>
          <w:lang w:eastAsia="es-ES"/>
        </w:rPr>
      </w:pPr>
      <w:r w:rsidRPr="00D3062E">
        <w:rPr>
          <w:lang w:eastAsia="es-ES"/>
        </w:rPr>
        <w:t xml:space="preserve">        '429':</w:t>
      </w:r>
    </w:p>
    <w:p w14:paraId="2A9A2E99"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77FA5FAC" w14:textId="77777777" w:rsidR="00311EA5" w:rsidRPr="00D3062E" w:rsidRDefault="00311EA5" w:rsidP="00311EA5">
      <w:pPr>
        <w:pStyle w:val="PL"/>
        <w:rPr>
          <w:lang w:eastAsia="es-ES"/>
        </w:rPr>
      </w:pPr>
      <w:r w:rsidRPr="00D3062E">
        <w:rPr>
          <w:lang w:eastAsia="es-ES"/>
        </w:rPr>
        <w:t xml:space="preserve">        '500':</w:t>
      </w:r>
    </w:p>
    <w:p w14:paraId="5B353D3F"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247B8C28" w14:textId="77777777" w:rsidR="00311EA5" w:rsidRPr="00D3062E" w:rsidRDefault="00311EA5" w:rsidP="00311EA5">
      <w:pPr>
        <w:pStyle w:val="PL"/>
        <w:rPr>
          <w:lang w:eastAsia="es-ES"/>
        </w:rPr>
      </w:pPr>
      <w:r w:rsidRPr="00D3062E">
        <w:rPr>
          <w:lang w:eastAsia="es-ES"/>
        </w:rPr>
        <w:t xml:space="preserve">        '503':</w:t>
      </w:r>
    </w:p>
    <w:p w14:paraId="32BC8E15"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06A39446" w14:textId="77777777" w:rsidR="00311EA5" w:rsidRPr="00D3062E" w:rsidRDefault="00311EA5" w:rsidP="00311EA5">
      <w:pPr>
        <w:pStyle w:val="PL"/>
        <w:rPr>
          <w:lang w:eastAsia="es-ES"/>
        </w:rPr>
      </w:pPr>
      <w:r w:rsidRPr="00D3062E">
        <w:rPr>
          <w:lang w:eastAsia="es-ES"/>
        </w:rPr>
        <w:t xml:space="preserve">        default:</w:t>
      </w:r>
    </w:p>
    <w:p w14:paraId="4C7BF056"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9BFE1D7" w14:textId="77777777" w:rsidR="00311EA5" w:rsidRPr="00D3062E" w:rsidRDefault="00311EA5" w:rsidP="00311EA5">
      <w:pPr>
        <w:pStyle w:val="PL"/>
        <w:rPr>
          <w:lang w:eastAsia="es-ES"/>
        </w:rPr>
      </w:pPr>
    </w:p>
    <w:p w14:paraId="6147E3B3" w14:textId="77777777" w:rsidR="00311EA5" w:rsidRPr="00D3062E" w:rsidRDefault="00311EA5" w:rsidP="00311EA5">
      <w:pPr>
        <w:pStyle w:val="PL"/>
        <w:rPr>
          <w:lang w:eastAsia="es-ES"/>
        </w:rPr>
      </w:pPr>
      <w:r w:rsidRPr="00D3062E">
        <w:rPr>
          <w:lang w:eastAsia="es-ES"/>
        </w:rPr>
        <w:t xml:space="preserve">    put:</w:t>
      </w:r>
    </w:p>
    <w:p w14:paraId="1DF727C4"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2DBD4699" w14:textId="2A15EC4A" w:rsidR="00311EA5" w:rsidRPr="00D3062E" w:rsidRDefault="00311EA5" w:rsidP="00311EA5">
      <w:pPr>
        <w:pStyle w:val="PL"/>
        <w:rPr>
          <w:rFonts w:cs="Courier New"/>
          <w:szCs w:val="16"/>
        </w:rPr>
      </w:pPr>
      <w:r w:rsidRPr="00D3062E">
        <w:rPr>
          <w:rFonts w:cs="Courier New"/>
          <w:szCs w:val="16"/>
        </w:rPr>
        <w:t xml:space="preserve">      operationId: UpdateInd</w:t>
      </w:r>
      <w:r w:rsidRPr="00D3062E">
        <w:t>DPolicy</w:t>
      </w:r>
    </w:p>
    <w:p w14:paraId="514A1E7E" w14:textId="77777777" w:rsidR="00311EA5" w:rsidRPr="00D3062E" w:rsidRDefault="00311EA5" w:rsidP="00311EA5">
      <w:pPr>
        <w:pStyle w:val="PL"/>
        <w:rPr>
          <w:rFonts w:cs="Courier New"/>
          <w:szCs w:val="16"/>
        </w:rPr>
      </w:pPr>
      <w:r w:rsidRPr="00D3062E">
        <w:rPr>
          <w:rFonts w:cs="Courier New"/>
          <w:szCs w:val="16"/>
        </w:rPr>
        <w:t xml:space="preserve">      tags:</w:t>
      </w:r>
    </w:p>
    <w:p w14:paraId="2380A97B"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19F2A821" w14:textId="77777777" w:rsidR="00311EA5" w:rsidRPr="00D3062E" w:rsidRDefault="00311EA5" w:rsidP="00311EA5">
      <w:pPr>
        <w:pStyle w:val="PL"/>
      </w:pPr>
      <w:r w:rsidRPr="00D3062E">
        <w:t xml:space="preserve">      requestBody:</w:t>
      </w:r>
    </w:p>
    <w:p w14:paraId="0D28C8AB" w14:textId="77777777" w:rsidR="00311EA5" w:rsidRPr="00D3062E" w:rsidRDefault="00311EA5" w:rsidP="00311EA5">
      <w:pPr>
        <w:pStyle w:val="PL"/>
      </w:pPr>
      <w:r w:rsidRPr="00D3062E">
        <w:t xml:space="preserve">        required: true</w:t>
      </w:r>
    </w:p>
    <w:p w14:paraId="70A6F0F4" w14:textId="77777777" w:rsidR="00311EA5" w:rsidRPr="00D3062E" w:rsidRDefault="00311EA5" w:rsidP="00311EA5">
      <w:pPr>
        <w:pStyle w:val="PL"/>
      </w:pPr>
      <w:r w:rsidRPr="00D3062E">
        <w:t xml:space="preserve">        content:</w:t>
      </w:r>
    </w:p>
    <w:p w14:paraId="4F76C09E" w14:textId="77777777" w:rsidR="00311EA5" w:rsidRPr="00D3062E" w:rsidRDefault="00311EA5" w:rsidP="00311EA5">
      <w:pPr>
        <w:pStyle w:val="PL"/>
      </w:pPr>
      <w:r w:rsidRPr="00D3062E">
        <w:t xml:space="preserve">          application/json:</w:t>
      </w:r>
    </w:p>
    <w:p w14:paraId="19C85088" w14:textId="77777777" w:rsidR="00311EA5" w:rsidRPr="00D3062E" w:rsidRDefault="00311EA5" w:rsidP="00311EA5">
      <w:pPr>
        <w:pStyle w:val="PL"/>
      </w:pPr>
      <w:r w:rsidRPr="00D3062E">
        <w:t xml:space="preserve">            schema:</w:t>
      </w:r>
    </w:p>
    <w:p w14:paraId="34C630CC"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324ACF36" w14:textId="77777777" w:rsidR="00311EA5" w:rsidRPr="00D3062E" w:rsidRDefault="00311EA5" w:rsidP="00311EA5">
      <w:pPr>
        <w:pStyle w:val="PL"/>
        <w:rPr>
          <w:lang w:eastAsia="es-ES"/>
        </w:rPr>
      </w:pPr>
      <w:r w:rsidRPr="00D3062E">
        <w:rPr>
          <w:lang w:eastAsia="es-ES"/>
        </w:rPr>
        <w:t xml:space="preserve">      responses:</w:t>
      </w:r>
    </w:p>
    <w:p w14:paraId="7AFC20EE" w14:textId="77777777" w:rsidR="00311EA5" w:rsidRPr="00D3062E" w:rsidRDefault="00311EA5" w:rsidP="00311EA5">
      <w:pPr>
        <w:pStyle w:val="PL"/>
      </w:pPr>
      <w:r w:rsidRPr="00D3062E">
        <w:t xml:space="preserve">        '200':</w:t>
      </w:r>
    </w:p>
    <w:p w14:paraId="35885441" w14:textId="77777777" w:rsidR="00311EA5" w:rsidRPr="00D3062E" w:rsidRDefault="00311EA5" w:rsidP="00311EA5">
      <w:pPr>
        <w:pStyle w:val="PL"/>
        <w:rPr>
          <w:lang w:eastAsia="zh-CN"/>
        </w:rPr>
      </w:pPr>
      <w:r w:rsidRPr="00D3062E">
        <w:t xml:space="preserve">          description: </w:t>
      </w:r>
      <w:r w:rsidRPr="00D3062E">
        <w:rPr>
          <w:lang w:eastAsia="zh-CN"/>
        </w:rPr>
        <w:t>&gt;</w:t>
      </w:r>
    </w:p>
    <w:p w14:paraId="4A151CF3"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2704803A" w14:textId="26169F50" w:rsidR="00311EA5" w:rsidRPr="00D3062E" w:rsidRDefault="00311EA5" w:rsidP="00311EA5">
      <w:pPr>
        <w:pStyle w:val="PL"/>
      </w:pPr>
      <w:r w:rsidRPr="00D3062E">
        <w:t xml:space="preserve">            of the updated resource shall be returned in the response body.</w:t>
      </w:r>
    </w:p>
    <w:p w14:paraId="72B804C3" w14:textId="77777777" w:rsidR="00311EA5" w:rsidRPr="00D3062E" w:rsidRDefault="00311EA5" w:rsidP="00311EA5">
      <w:pPr>
        <w:pStyle w:val="PL"/>
      </w:pPr>
      <w:r w:rsidRPr="00D3062E">
        <w:t xml:space="preserve">          content:</w:t>
      </w:r>
    </w:p>
    <w:p w14:paraId="189BA8EC" w14:textId="77777777" w:rsidR="00311EA5" w:rsidRPr="00D3062E" w:rsidRDefault="00311EA5" w:rsidP="00311EA5">
      <w:pPr>
        <w:pStyle w:val="PL"/>
      </w:pPr>
      <w:r w:rsidRPr="00D3062E">
        <w:t xml:space="preserve">            application/json:</w:t>
      </w:r>
    </w:p>
    <w:p w14:paraId="26AC37C8" w14:textId="77777777" w:rsidR="00311EA5" w:rsidRPr="00D3062E" w:rsidRDefault="00311EA5" w:rsidP="00311EA5">
      <w:pPr>
        <w:pStyle w:val="PL"/>
      </w:pPr>
      <w:r w:rsidRPr="00D3062E">
        <w:t xml:space="preserve">              schema:</w:t>
      </w:r>
    </w:p>
    <w:p w14:paraId="37E4C986"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5F13F9A9" w14:textId="77777777" w:rsidR="00311EA5" w:rsidRPr="00D3062E" w:rsidRDefault="00311EA5" w:rsidP="00311EA5">
      <w:pPr>
        <w:pStyle w:val="PL"/>
        <w:rPr>
          <w:lang w:eastAsia="es-ES"/>
        </w:rPr>
      </w:pPr>
      <w:r w:rsidRPr="00D3062E">
        <w:rPr>
          <w:lang w:eastAsia="es-ES"/>
        </w:rPr>
        <w:t xml:space="preserve">        '204':</w:t>
      </w:r>
    </w:p>
    <w:p w14:paraId="1C5DBC63"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5310DC55"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48E195D3" w14:textId="77777777" w:rsidR="00311EA5" w:rsidRPr="00D3062E" w:rsidRDefault="00311EA5" w:rsidP="00311EA5">
      <w:pPr>
        <w:pStyle w:val="PL"/>
      </w:pPr>
      <w:r w:rsidRPr="00D3062E">
        <w:t xml:space="preserve">            content is returned in the response body.</w:t>
      </w:r>
    </w:p>
    <w:p w14:paraId="113D9D8A" w14:textId="77777777" w:rsidR="00311EA5" w:rsidRPr="00D3062E" w:rsidRDefault="00311EA5" w:rsidP="00311EA5">
      <w:pPr>
        <w:pStyle w:val="PL"/>
      </w:pPr>
      <w:r w:rsidRPr="00D3062E">
        <w:t xml:space="preserve">        '307':</w:t>
      </w:r>
    </w:p>
    <w:p w14:paraId="03D1817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17606CE7" w14:textId="77777777" w:rsidR="00311EA5" w:rsidRPr="00D3062E" w:rsidRDefault="00311EA5" w:rsidP="00311EA5">
      <w:pPr>
        <w:pStyle w:val="PL"/>
      </w:pPr>
      <w:r w:rsidRPr="00D3062E">
        <w:t xml:space="preserve">        '308':</w:t>
      </w:r>
    </w:p>
    <w:p w14:paraId="693E9602"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210DBE7E" w14:textId="77777777" w:rsidR="00311EA5" w:rsidRPr="00D3062E" w:rsidRDefault="00311EA5" w:rsidP="00311EA5">
      <w:pPr>
        <w:pStyle w:val="PL"/>
        <w:rPr>
          <w:lang w:eastAsia="es-ES"/>
        </w:rPr>
      </w:pPr>
      <w:r w:rsidRPr="00D3062E">
        <w:rPr>
          <w:lang w:eastAsia="es-ES"/>
        </w:rPr>
        <w:t xml:space="preserve">        '400':</w:t>
      </w:r>
    </w:p>
    <w:p w14:paraId="2751B39A"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0463EDE5" w14:textId="77777777" w:rsidR="00311EA5" w:rsidRPr="00D3062E" w:rsidRDefault="00311EA5" w:rsidP="00311EA5">
      <w:pPr>
        <w:pStyle w:val="PL"/>
        <w:rPr>
          <w:lang w:eastAsia="es-ES"/>
        </w:rPr>
      </w:pPr>
      <w:r w:rsidRPr="00D3062E">
        <w:rPr>
          <w:lang w:eastAsia="es-ES"/>
        </w:rPr>
        <w:t xml:space="preserve">        '401':</w:t>
      </w:r>
    </w:p>
    <w:p w14:paraId="08AA2098"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01B115C1" w14:textId="77777777" w:rsidR="00311EA5" w:rsidRPr="00D3062E" w:rsidRDefault="00311EA5" w:rsidP="00311EA5">
      <w:pPr>
        <w:pStyle w:val="PL"/>
        <w:rPr>
          <w:lang w:eastAsia="es-ES"/>
        </w:rPr>
      </w:pPr>
      <w:r w:rsidRPr="00D3062E">
        <w:rPr>
          <w:lang w:eastAsia="es-ES"/>
        </w:rPr>
        <w:t xml:space="preserve">        '403':</w:t>
      </w:r>
    </w:p>
    <w:p w14:paraId="019C38E0"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613E9FD9" w14:textId="77777777" w:rsidR="00311EA5" w:rsidRPr="00D3062E" w:rsidRDefault="00311EA5" w:rsidP="00311EA5">
      <w:pPr>
        <w:pStyle w:val="PL"/>
        <w:rPr>
          <w:lang w:eastAsia="es-ES"/>
        </w:rPr>
      </w:pPr>
      <w:r w:rsidRPr="00D3062E">
        <w:rPr>
          <w:lang w:eastAsia="es-ES"/>
        </w:rPr>
        <w:t xml:space="preserve">        '404':</w:t>
      </w:r>
    </w:p>
    <w:p w14:paraId="3A873AB1"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70E3707D" w14:textId="77777777" w:rsidR="00311EA5" w:rsidRPr="00D3062E" w:rsidRDefault="00311EA5" w:rsidP="00311EA5">
      <w:pPr>
        <w:pStyle w:val="PL"/>
        <w:rPr>
          <w:lang w:eastAsia="es-ES"/>
        </w:rPr>
      </w:pPr>
      <w:r w:rsidRPr="00D3062E">
        <w:rPr>
          <w:lang w:eastAsia="es-ES"/>
        </w:rPr>
        <w:t xml:space="preserve">        '406':</w:t>
      </w:r>
    </w:p>
    <w:p w14:paraId="605F6398"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467CA58B" w14:textId="77777777" w:rsidR="00311EA5" w:rsidRPr="00D3062E" w:rsidRDefault="00311EA5" w:rsidP="00311EA5">
      <w:pPr>
        <w:pStyle w:val="PL"/>
        <w:rPr>
          <w:lang w:eastAsia="es-ES"/>
        </w:rPr>
      </w:pPr>
      <w:r w:rsidRPr="00D3062E">
        <w:rPr>
          <w:lang w:eastAsia="es-ES"/>
        </w:rPr>
        <w:t xml:space="preserve">        '429':</w:t>
      </w:r>
    </w:p>
    <w:p w14:paraId="36E7B1D8"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719E77F8" w14:textId="77777777" w:rsidR="00311EA5" w:rsidRPr="00D3062E" w:rsidRDefault="00311EA5" w:rsidP="00311EA5">
      <w:pPr>
        <w:pStyle w:val="PL"/>
        <w:rPr>
          <w:lang w:eastAsia="es-ES"/>
        </w:rPr>
      </w:pPr>
      <w:r w:rsidRPr="00D3062E">
        <w:rPr>
          <w:lang w:eastAsia="es-ES"/>
        </w:rPr>
        <w:t xml:space="preserve">        '500':</w:t>
      </w:r>
    </w:p>
    <w:p w14:paraId="676D5064"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67B1EA5C" w14:textId="77777777" w:rsidR="00311EA5" w:rsidRPr="00D3062E" w:rsidRDefault="00311EA5" w:rsidP="00311EA5">
      <w:pPr>
        <w:pStyle w:val="PL"/>
        <w:rPr>
          <w:lang w:eastAsia="es-ES"/>
        </w:rPr>
      </w:pPr>
      <w:r w:rsidRPr="00D3062E">
        <w:rPr>
          <w:lang w:eastAsia="es-ES"/>
        </w:rPr>
        <w:t xml:space="preserve">        '503':</w:t>
      </w:r>
    </w:p>
    <w:p w14:paraId="2F78CA0D"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47EC2D83" w14:textId="77777777" w:rsidR="00311EA5" w:rsidRPr="00D3062E" w:rsidRDefault="00311EA5" w:rsidP="00311EA5">
      <w:pPr>
        <w:pStyle w:val="PL"/>
        <w:rPr>
          <w:lang w:eastAsia="es-ES"/>
        </w:rPr>
      </w:pPr>
      <w:r w:rsidRPr="00D3062E">
        <w:rPr>
          <w:lang w:eastAsia="es-ES"/>
        </w:rPr>
        <w:t xml:space="preserve">        default:</w:t>
      </w:r>
    </w:p>
    <w:p w14:paraId="4A9ADDCB"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323BA178" w14:textId="77777777" w:rsidR="00311EA5" w:rsidRPr="00D3062E" w:rsidRDefault="00311EA5" w:rsidP="00311EA5">
      <w:pPr>
        <w:pStyle w:val="PL"/>
        <w:rPr>
          <w:lang w:eastAsia="es-ES"/>
        </w:rPr>
      </w:pPr>
    </w:p>
    <w:p w14:paraId="34AE4193" w14:textId="77777777" w:rsidR="00311EA5" w:rsidRPr="00D3062E" w:rsidRDefault="00311EA5" w:rsidP="00311EA5">
      <w:pPr>
        <w:pStyle w:val="PL"/>
        <w:rPr>
          <w:lang w:eastAsia="es-ES"/>
        </w:rPr>
      </w:pPr>
      <w:r w:rsidRPr="00D3062E">
        <w:rPr>
          <w:lang w:eastAsia="es-ES"/>
        </w:rPr>
        <w:t xml:space="preserve">    patch:</w:t>
      </w:r>
    </w:p>
    <w:p w14:paraId="1C167B19"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257D27A1" w14:textId="4CEA7E07" w:rsidR="00311EA5" w:rsidRPr="00D3062E" w:rsidRDefault="00311EA5" w:rsidP="00311EA5">
      <w:pPr>
        <w:pStyle w:val="PL"/>
        <w:rPr>
          <w:rFonts w:cs="Courier New"/>
          <w:szCs w:val="16"/>
        </w:rPr>
      </w:pPr>
      <w:r w:rsidRPr="00D3062E">
        <w:rPr>
          <w:rFonts w:cs="Courier New"/>
          <w:szCs w:val="16"/>
        </w:rPr>
        <w:t xml:space="preserve">      operationId: ModifyInd</w:t>
      </w:r>
      <w:r w:rsidRPr="00D3062E">
        <w:t>Policy</w:t>
      </w:r>
    </w:p>
    <w:p w14:paraId="4D661225" w14:textId="77777777" w:rsidR="00311EA5" w:rsidRPr="00D3062E" w:rsidRDefault="00311EA5" w:rsidP="00311EA5">
      <w:pPr>
        <w:pStyle w:val="PL"/>
        <w:rPr>
          <w:rFonts w:cs="Courier New"/>
          <w:szCs w:val="16"/>
        </w:rPr>
      </w:pPr>
      <w:r w:rsidRPr="00D3062E">
        <w:rPr>
          <w:rFonts w:cs="Courier New"/>
          <w:szCs w:val="16"/>
        </w:rPr>
        <w:t xml:space="preserve">      tags:</w:t>
      </w:r>
    </w:p>
    <w:p w14:paraId="5FD2FA4B"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3BD8FBD1" w14:textId="77777777" w:rsidR="00311EA5" w:rsidRPr="00D3062E" w:rsidRDefault="00311EA5" w:rsidP="00311EA5">
      <w:pPr>
        <w:pStyle w:val="PL"/>
      </w:pPr>
      <w:r w:rsidRPr="00D3062E">
        <w:t xml:space="preserve">      requestBody:</w:t>
      </w:r>
    </w:p>
    <w:p w14:paraId="0E416256" w14:textId="77777777" w:rsidR="00311EA5" w:rsidRPr="00D3062E" w:rsidRDefault="00311EA5" w:rsidP="00311EA5">
      <w:pPr>
        <w:pStyle w:val="PL"/>
      </w:pPr>
      <w:r w:rsidRPr="00D3062E">
        <w:t xml:space="preserve">        required: true</w:t>
      </w:r>
    </w:p>
    <w:p w14:paraId="7D6635CF" w14:textId="77777777" w:rsidR="00311EA5" w:rsidRPr="00D3062E" w:rsidRDefault="00311EA5" w:rsidP="00311EA5">
      <w:pPr>
        <w:pStyle w:val="PL"/>
      </w:pPr>
      <w:r w:rsidRPr="00D3062E">
        <w:t xml:space="preserve">        content:</w:t>
      </w:r>
    </w:p>
    <w:p w14:paraId="552B4BB8" w14:textId="77777777" w:rsidR="00311EA5" w:rsidRPr="00D3062E" w:rsidRDefault="00311EA5" w:rsidP="00311EA5">
      <w:pPr>
        <w:pStyle w:val="PL"/>
        <w:rPr>
          <w:lang w:val="en-US"/>
        </w:rPr>
      </w:pPr>
      <w:r w:rsidRPr="00D3062E">
        <w:rPr>
          <w:lang w:val="en-US"/>
        </w:rPr>
        <w:t xml:space="preserve">          application/merge-patch+json:</w:t>
      </w:r>
    </w:p>
    <w:p w14:paraId="7904C60E" w14:textId="77777777" w:rsidR="00311EA5" w:rsidRPr="00D3062E" w:rsidRDefault="00311EA5" w:rsidP="00311EA5">
      <w:pPr>
        <w:pStyle w:val="PL"/>
      </w:pPr>
      <w:r w:rsidRPr="00D3062E">
        <w:t xml:space="preserve">            schema:</w:t>
      </w:r>
    </w:p>
    <w:p w14:paraId="472EFCB9" w14:textId="77777777" w:rsidR="00311EA5" w:rsidRPr="00D3062E" w:rsidRDefault="00311EA5" w:rsidP="00311EA5">
      <w:pPr>
        <w:pStyle w:val="PL"/>
        <w:rPr>
          <w:lang w:eastAsia="es-ES"/>
        </w:rPr>
      </w:pPr>
      <w:r w:rsidRPr="00D3062E">
        <w:rPr>
          <w:lang w:eastAsia="es-ES"/>
        </w:rPr>
        <w:t xml:space="preserve">              $ref: '#/components/schemas/</w:t>
      </w:r>
      <w:r w:rsidRPr="00D3062E">
        <w:t>PolicyPatch</w:t>
      </w:r>
      <w:r w:rsidRPr="00D3062E">
        <w:rPr>
          <w:lang w:eastAsia="es-ES"/>
        </w:rPr>
        <w:t>'</w:t>
      </w:r>
    </w:p>
    <w:p w14:paraId="70A225F0" w14:textId="77777777" w:rsidR="00311EA5" w:rsidRPr="00D3062E" w:rsidRDefault="00311EA5" w:rsidP="00311EA5">
      <w:pPr>
        <w:pStyle w:val="PL"/>
        <w:rPr>
          <w:lang w:eastAsia="es-ES"/>
        </w:rPr>
      </w:pPr>
      <w:r w:rsidRPr="00D3062E">
        <w:rPr>
          <w:lang w:eastAsia="es-ES"/>
        </w:rPr>
        <w:t xml:space="preserve">      responses:</w:t>
      </w:r>
    </w:p>
    <w:p w14:paraId="17965523" w14:textId="77777777" w:rsidR="00311EA5" w:rsidRPr="00D3062E" w:rsidRDefault="00311EA5" w:rsidP="00311EA5">
      <w:pPr>
        <w:pStyle w:val="PL"/>
      </w:pPr>
      <w:r w:rsidRPr="00D3062E">
        <w:t xml:space="preserve">        '200':</w:t>
      </w:r>
    </w:p>
    <w:p w14:paraId="7D4CD762" w14:textId="77777777" w:rsidR="00311EA5" w:rsidRPr="00D3062E" w:rsidRDefault="00311EA5" w:rsidP="00311EA5">
      <w:pPr>
        <w:pStyle w:val="PL"/>
        <w:rPr>
          <w:lang w:eastAsia="zh-CN"/>
        </w:rPr>
      </w:pPr>
      <w:r w:rsidRPr="00D3062E">
        <w:t xml:space="preserve">          description: </w:t>
      </w:r>
      <w:r w:rsidRPr="00D3062E">
        <w:rPr>
          <w:lang w:eastAsia="zh-CN"/>
        </w:rPr>
        <w:t>&gt;</w:t>
      </w:r>
    </w:p>
    <w:p w14:paraId="07EFC93C"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1507B560" w14:textId="5AF1B4B3" w:rsidR="00311EA5" w:rsidRPr="00D3062E" w:rsidRDefault="00311EA5" w:rsidP="00311EA5">
      <w:pPr>
        <w:pStyle w:val="PL"/>
      </w:pPr>
      <w:r w:rsidRPr="00D3062E">
        <w:t xml:space="preserve">            of the updated resource shall be returned in the response body.</w:t>
      </w:r>
    </w:p>
    <w:p w14:paraId="63C5EEA7" w14:textId="77777777" w:rsidR="00311EA5" w:rsidRPr="00D3062E" w:rsidRDefault="00311EA5" w:rsidP="00311EA5">
      <w:pPr>
        <w:pStyle w:val="PL"/>
      </w:pPr>
      <w:r w:rsidRPr="00D3062E">
        <w:t xml:space="preserve">          content:</w:t>
      </w:r>
    </w:p>
    <w:p w14:paraId="3B616126" w14:textId="77777777" w:rsidR="00311EA5" w:rsidRPr="00D3062E" w:rsidRDefault="00311EA5" w:rsidP="00311EA5">
      <w:pPr>
        <w:pStyle w:val="PL"/>
      </w:pPr>
      <w:r w:rsidRPr="00D3062E">
        <w:t xml:space="preserve">            application/json:</w:t>
      </w:r>
    </w:p>
    <w:p w14:paraId="21D8B889" w14:textId="77777777" w:rsidR="00311EA5" w:rsidRPr="00D3062E" w:rsidRDefault="00311EA5" w:rsidP="00311EA5">
      <w:pPr>
        <w:pStyle w:val="PL"/>
      </w:pPr>
      <w:r w:rsidRPr="00D3062E">
        <w:t xml:space="preserve">              schema:</w:t>
      </w:r>
    </w:p>
    <w:p w14:paraId="122C2F6C"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4423F8EF" w14:textId="77777777" w:rsidR="00311EA5" w:rsidRPr="00D3062E" w:rsidRDefault="00311EA5" w:rsidP="00311EA5">
      <w:pPr>
        <w:pStyle w:val="PL"/>
        <w:rPr>
          <w:lang w:eastAsia="es-ES"/>
        </w:rPr>
      </w:pPr>
      <w:r w:rsidRPr="00D3062E">
        <w:rPr>
          <w:lang w:eastAsia="es-ES"/>
        </w:rPr>
        <w:t xml:space="preserve">        '204':</w:t>
      </w:r>
    </w:p>
    <w:p w14:paraId="3311B33B"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4915A012"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5DAAB0DF" w14:textId="77777777" w:rsidR="00311EA5" w:rsidRPr="00D3062E" w:rsidRDefault="00311EA5" w:rsidP="00311EA5">
      <w:pPr>
        <w:pStyle w:val="PL"/>
      </w:pPr>
      <w:r w:rsidRPr="00D3062E">
        <w:t xml:space="preserve">            content is returned in the response body.</w:t>
      </w:r>
    </w:p>
    <w:p w14:paraId="78504F26" w14:textId="77777777" w:rsidR="00311EA5" w:rsidRPr="00D3062E" w:rsidRDefault="00311EA5" w:rsidP="00311EA5">
      <w:pPr>
        <w:pStyle w:val="PL"/>
      </w:pPr>
      <w:r w:rsidRPr="00D3062E">
        <w:t xml:space="preserve">        '307':</w:t>
      </w:r>
    </w:p>
    <w:p w14:paraId="3BF95379"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67042DBC" w14:textId="77777777" w:rsidR="00311EA5" w:rsidRPr="00D3062E" w:rsidRDefault="00311EA5" w:rsidP="00311EA5">
      <w:pPr>
        <w:pStyle w:val="PL"/>
      </w:pPr>
      <w:r w:rsidRPr="00D3062E">
        <w:t xml:space="preserve">        '308':</w:t>
      </w:r>
    </w:p>
    <w:p w14:paraId="265B6AE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1C20DF16" w14:textId="77777777" w:rsidR="00311EA5" w:rsidRPr="00D3062E" w:rsidRDefault="00311EA5" w:rsidP="00311EA5">
      <w:pPr>
        <w:pStyle w:val="PL"/>
        <w:rPr>
          <w:lang w:eastAsia="es-ES"/>
        </w:rPr>
      </w:pPr>
      <w:r w:rsidRPr="00D3062E">
        <w:rPr>
          <w:lang w:eastAsia="es-ES"/>
        </w:rPr>
        <w:t xml:space="preserve">        '400':</w:t>
      </w:r>
    </w:p>
    <w:p w14:paraId="341B0731"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0BEF9F1F" w14:textId="77777777" w:rsidR="00311EA5" w:rsidRPr="00D3062E" w:rsidRDefault="00311EA5" w:rsidP="00311EA5">
      <w:pPr>
        <w:pStyle w:val="PL"/>
        <w:rPr>
          <w:lang w:eastAsia="es-ES"/>
        </w:rPr>
      </w:pPr>
      <w:r w:rsidRPr="00D3062E">
        <w:rPr>
          <w:lang w:eastAsia="es-ES"/>
        </w:rPr>
        <w:t xml:space="preserve">        '401':</w:t>
      </w:r>
    </w:p>
    <w:p w14:paraId="02B82435"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6D51C4B7" w14:textId="77777777" w:rsidR="00311EA5" w:rsidRPr="00D3062E" w:rsidRDefault="00311EA5" w:rsidP="00311EA5">
      <w:pPr>
        <w:pStyle w:val="PL"/>
        <w:rPr>
          <w:lang w:eastAsia="es-ES"/>
        </w:rPr>
      </w:pPr>
      <w:r w:rsidRPr="00D3062E">
        <w:rPr>
          <w:lang w:eastAsia="es-ES"/>
        </w:rPr>
        <w:t xml:space="preserve">        '403':</w:t>
      </w:r>
    </w:p>
    <w:p w14:paraId="74F49AE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66E7EC48" w14:textId="77777777" w:rsidR="00311EA5" w:rsidRPr="00D3062E" w:rsidRDefault="00311EA5" w:rsidP="00311EA5">
      <w:pPr>
        <w:pStyle w:val="PL"/>
        <w:rPr>
          <w:lang w:eastAsia="es-ES"/>
        </w:rPr>
      </w:pPr>
      <w:r w:rsidRPr="00D3062E">
        <w:rPr>
          <w:lang w:eastAsia="es-ES"/>
        </w:rPr>
        <w:t xml:space="preserve">        '404':</w:t>
      </w:r>
    </w:p>
    <w:p w14:paraId="6A6067EF"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F803D9A" w14:textId="77777777" w:rsidR="00311EA5" w:rsidRPr="00D3062E" w:rsidRDefault="00311EA5" w:rsidP="00311EA5">
      <w:pPr>
        <w:pStyle w:val="PL"/>
        <w:rPr>
          <w:lang w:eastAsia="es-ES"/>
        </w:rPr>
      </w:pPr>
      <w:r w:rsidRPr="00D3062E">
        <w:rPr>
          <w:lang w:eastAsia="es-ES"/>
        </w:rPr>
        <w:t xml:space="preserve">        '406':</w:t>
      </w:r>
    </w:p>
    <w:p w14:paraId="45C80780"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25D48913" w14:textId="77777777" w:rsidR="00311EA5" w:rsidRPr="00D3062E" w:rsidRDefault="00311EA5" w:rsidP="00311EA5">
      <w:pPr>
        <w:pStyle w:val="PL"/>
        <w:rPr>
          <w:lang w:eastAsia="es-ES"/>
        </w:rPr>
      </w:pPr>
      <w:r w:rsidRPr="00D3062E">
        <w:rPr>
          <w:lang w:eastAsia="es-ES"/>
        </w:rPr>
        <w:t xml:space="preserve">        '429':</w:t>
      </w:r>
    </w:p>
    <w:p w14:paraId="659B73FE"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17BDCC2A" w14:textId="77777777" w:rsidR="00311EA5" w:rsidRPr="00D3062E" w:rsidRDefault="00311EA5" w:rsidP="00311EA5">
      <w:pPr>
        <w:pStyle w:val="PL"/>
        <w:rPr>
          <w:lang w:eastAsia="es-ES"/>
        </w:rPr>
      </w:pPr>
      <w:r w:rsidRPr="00D3062E">
        <w:rPr>
          <w:lang w:eastAsia="es-ES"/>
        </w:rPr>
        <w:t xml:space="preserve">        '500':</w:t>
      </w:r>
    </w:p>
    <w:p w14:paraId="674E2885"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3C75582C" w14:textId="77777777" w:rsidR="00311EA5" w:rsidRPr="00D3062E" w:rsidRDefault="00311EA5" w:rsidP="00311EA5">
      <w:pPr>
        <w:pStyle w:val="PL"/>
        <w:rPr>
          <w:lang w:eastAsia="es-ES"/>
        </w:rPr>
      </w:pPr>
      <w:r w:rsidRPr="00D3062E">
        <w:rPr>
          <w:lang w:eastAsia="es-ES"/>
        </w:rPr>
        <w:t xml:space="preserve">        '503':</w:t>
      </w:r>
    </w:p>
    <w:p w14:paraId="7CC4725D"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17644695" w14:textId="77777777" w:rsidR="00311EA5" w:rsidRPr="00D3062E" w:rsidRDefault="00311EA5" w:rsidP="00311EA5">
      <w:pPr>
        <w:pStyle w:val="PL"/>
        <w:rPr>
          <w:lang w:eastAsia="es-ES"/>
        </w:rPr>
      </w:pPr>
      <w:r w:rsidRPr="00D3062E">
        <w:rPr>
          <w:lang w:eastAsia="es-ES"/>
        </w:rPr>
        <w:t xml:space="preserve">        default:</w:t>
      </w:r>
    </w:p>
    <w:p w14:paraId="7CF49213"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D94DBD6" w14:textId="77777777" w:rsidR="00311EA5" w:rsidRPr="00D3062E" w:rsidRDefault="00311EA5" w:rsidP="00311EA5">
      <w:pPr>
        <w:pStyle w:val="PL"/>
      </w:pPr>
    </w:p>
    <w:p w14:paraId="62C2812C" w14:textId="77777777" w:rsidR="00311EA5" w:rsidRPr="00D3062E" w:rsidRDefault="00311EA5" w:rsidP="00311EA5">
      <w:pPr>
        <w:pStyle w:val="PL"/>
      </w:pPr>
      <w:r w:rsidRPr="00D3062E">
        <w:t xml:space="preserve">  /subscriptions:</w:t>
      </w:r>
    </w:p>
    <w:p w14:paraId="5AE26C6B" w14:textId="77777777" w:rsidR="00311EA5" w:rsidRPr="00D3062E" w:rsidRDefault="00311EA5" w:rsidP="00311EA5">
      <w:pPr>
        <w:pStyle w:val="PL"/>
      </w:pPr>
      <w:r w:rsidRPr="00D3062E">
        <w:t xml:space="preserve">    post:</w:t>
      </w:r>
    </w:p>
    <w:p w14:paraId="3B66333E" w14:textId="77777777" w:rsidR="00311EA5" w:rsidRPr="00D3062E" w:rsidRDefault="00311EA5" w:rsidP="00311EA5">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5AC89A5A" w14:textId="77777777" w:rsidR="00311EA5" w:rsidRPr="00D3062E" w:rsidRDefault="00311EA5" w:rsidP="00311EA5">
      <w:pPr>
        <w:pStyle w:val="PL"/>
        <w:rPr>
          <w:rFonts w:cs="Courier New"/>
          <w:szCs w:val="16"/>
        </w:rPr>
      </w:pPr>
      <w:r w:rsidRPr="00D3062E">
        <w:rPr>
          <w:rFonts w:cs="Courier New"/>
          <w:szCs w:val="16"/>
        </w:rPr>
        <w:t xml:space="preserve">      operationId: Create</w:t>
      </w:r>
      <w:r w:rsidRPr="00D3062E">
        <w:t>PolUsageSubsc</w:t>
      </w:r>
    </w:p>
    <w:p w14:paraId="5CD65DD0" w14:textId="77777777" w:rsidR="00311EA5" w:rsidRPr="00D3062E" w:rsidRDefault="00311EA5" w:rsidP="00311EA5">
      <w:pPr>
        <w:pStyle w:val="PL"/>
        <w:rPr>
          <w:rFonts w:cs="Courier New"/>
          <w:szCs w:val="16"/>
        </w:rPr>
      </w:pPr>
      <w:r w:rsidRPr="00D3062E">
        <w:rPr>
          <w:rFonts w:cs="Courier New"/>
          <w:szCs w:val="16"/>
        </w:rPr>
        <w:t xml:space="preserve">      tags:</w:t>
      </w:r>
    </w:p>
    <w:p w14:paraId="26D9DCB7" w14:textId="77777777" w:rsidR="00311EA5" w:rsidRPr="00D3062E" w:rsidRDefault="00311EA5" w:rsidP="00311EA5">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0EF51E64" w14:textId="77777777" w:rsidR="00311EA5" w:rsidRPr="00D3062E" w:rsidRDefault="00311EA5" w:rsidP="00311EA5">
      <w:pPr>
        <w:pStyle w:val="PL"/>
      </w:pPr>
      <w:r w:rsidRPr="00D3062E">
        <w:t xml:space="preserve">      requestBody:</w:t>
      </w:r>
    </w:p>
    <w:p w14:paraId="6C9BA7DC" w14:textId="77777777" w:rsidR="00311EA5" w:rsidRPr="00D3062E" w:rsidRDefault="00311EA5" w:rsidP="00311EA5">
      <w:pPr>
        <w:pStyle w:val="PL"/>
      </w:pPr>
      <w:r w:rsidRPr="00D3062E">
        <w:t xml:space="preserve">        required: true</w:t>
      </w:r>
    </w:p>
    <w:p w14:paraId="2A839258" w14:textId="77777777" w:rsidR="00311EA5" w:rsidRPr="00D3062E" w:rsidRDefault="00311EA5" w:rsidP="00311EA5">
      <w:pPr>
        <w:pStyle w:val="PL"/>
      </w:pPr>
      <w:r w:rsidRPr="00D3062E">
        <w:t xml:space="preserve">        content:</w:t>
      </w:r>
    </w:p>
    <w:p w14:paraId="1491F158" w14:textId="77777777" w:rsidR="00311EA5" w:rsidRPr="00D3062E" w:rsidRDefault="00311EA5" w:rsidP="00311EA5">
      <w:pPr>
        <w:pStyle w:val="PL"/>
      </w:pPr>
      <w:r w:rsidRPr="00D3062E">
        <w:t xml:space="preserve">          application/json:</w:t>
      </w:r>
    </w:p>
    <w:p w14:paraId="3DE4795D" w14:textId="77777777" w:rsidR="00311EA5" w:rsidRPr="00D3062E" w:rsidRDefault="00311EA5" w:rsidP="00311EA5">
      <w:pPr>
        <w:pStyle w:val="PL"/>
      </w:pPr>
      <w:r w:rsidRPr="00D3062E">
        <w:t xml:space="preserve">            schema:</w:t>
      </w:r>
    </w:p>
    <w:p w14:paraId="0110A7B3" w14:textId="77777777" w:rsidR="00311EA5" w:rsidRPr="00D3062E" w:rsidRDefault="00311EA5" w:rsidP="00311EA5">
      <w:pPr>
        <w:pStyle w:val="PL"/>
      </w:pPr>
      <w:r w:rsidRPr="00D3062E">
        <w:t xml:space="preserve">              $ref: '#/components/schemas/PolUsageSubsc'</w:t>
      </w:r>
    </w:p>
    <w:p w14:paraId="76FE395E" w14:textId="77777777" w:rsidR="00311EA5" w:rsidRPr="00D3062E" w:rsidRDefault="00311EA5" w:rsidP="00311EA5">
      <w:pPr>
        <w:pStyle w:val="PL"/>
      </w:pPr>
      <w:r w:rsidRPr="00D3062E">
        <w:t xml:space="preserve">      responses:</w:t>
      </w:r>
    </w:p>
    <w:p w14:paraId="11EBC5F6" w14:textId="77777777" w:rsidR="00311EA5" w:rsidRPr="00D3062E" w:rsidRDefault="00311EA5" w:rsidP="00311EA5">
      <w:pPr>
        <w:pStyle w:val="PL"/>
      </w:pPr>
      <w:r w:rsidRPr="00D3062E">
        <w:t xml:space="preserve">        '201':</w:t>
      </w:r>
    </w:p>
    <w:p w14:paraId="1D16224C" w14:textId="77777777" w:rsidR="00311EA5" w:rsidRPr="00D3062E" w:rsidRDefault="00311EA5" w:rsidP="00311EA5">
      <w:pPr>
        <w:pStyle w:val="PL"/>
        <w:rPr>
          <w:lang w:eastAsia="zh-CN"/>
        </w:rPr>
      </w:pPr>
      <w:r w:rsidRPr="00D3062E">
        <w:t xml:space="preserve">          description: </w:t>
      </w:r>
      <w:r w:rsidRPr="00D3062E">
        <w:rPr>
          <w:lang w:eastAsia="zh-CN"/>
        </w:rPr>
        <w:t>&gt;</w:t>
      </w:r>
    </w:p>
    <w:p w14:paraId="752E6C5D" w14:textId="77777777" w:rsidR="00311EA5" w:rsidRPr="00D3062E" w:rsidRDefault="00311EA5" w:rsidP="00311EA5">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110012D1" w14:textId="77777777" w:rsidR="00311EA5" w:rsidRPr="00D3062E" w:rsidRDefault="00311EA5" w:rsidP="00311EA5">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4ADE861C" w14:textId="77777777" w:rsidR="00311EA5" w:rsidRPr="00D3062E" w:rsidRDefault="00311EA5" w:rsidP="00311EA5">
      <w:pPr>
        <w:pStyle w:val="PL"/>
      </w:pPr>
      <w:r w:rsidRPr="00D3062E">
        <w:t xml:space="preserve">          content:</w:t>
      </w:r>
    </w:p>
    <w:p w14:paraId="55CBC420" w14:textId="77777777" w:rsidR="00311EA5" w:rsidRPr="00D3062E" w:rsidRDefault="00311EA5" w:rsidP="00311EA5">
      <w:pPr>
        <w:pStyle w:val="PL"/>
      </w:pPr>
      <w:r w:rsidRPr="00D3062E">
        <w:t xml:space="preserve">            application/json:</w:t>
      </w:r>
    </w:p>
    <w:p w14:paraId="052FE54E" w14:textId="77777777" w:rsidR="00311EA5" w:rsidRPr="00D3062E" w:rsidRDefault="00311EA5" w:rsidP="00311EA5">
      <w:pPr>
        <w:pStyle w:val="PL"/>
      </w:pPr>
      <w:r w:rsidRPr="00D3062E">
        <w:t xml:space="preserve">              schema:</w:t>
      </w:r>
    </w:p>
    <w:p w14:paraId="197CA779" w14:textId="77777777" w:rsidR="00311EA5" w:rsidRPr="00D3062E" w:rsidRDefault="00311EA5" w:rsidP="00311EA5">
      <w:pPr>
        <w:pStyle w:val="PL"/>
      </w:pPr>
      <w:r w:rsidRPr="00D3062E">
        <w:t xml:space="preserve">                $ref: '#/components/schemas/PolUsageSubsc'</w:t>
      </w:r>
    </w:p>
    <w:p w14:paraId="5E318108" w14:textId="77777777" w:rsidR="00311EA5" w:rsidRPr="00D3062E" w:rsidRDefault="00311EA5" w:rsidP="00311EA5">
      <w:pPr>
        <w:pStyle w:val="PL"/>
      </w:pPr>
      <w:r w:rsidRPr="00D3062E">
        <w:t xml:space="preserve">          headers:</w:t>
      </w:r>
    </w:p>
    <w:p w14:paraId="2C2FF2F7" w14:textId="77777777" w:rsidR="00311EA5" w:rsidRPr="00D3062E" w:rsidRDefault="00311EA5" w:rsidP="00311EA5">
      <w:pPr>
        <w:pStyle w:val="PL"/>
      </w:pPr>
      <w:r w:rsidRPr="00D3062E">
        <w:t xml:space="preserve">            Location:</w:t>
      </w:r>
    </w:p>
    <w:p w14:paraId="4688A627" w14:textId="77777777" w:rsidR="00311EA5" w:rsidRPr="00D3062E" w:rsidRDefault="00311EA5" w:rsidP="00311EA5">
      <w:pPr>
        <w:pStyle w:val="PL"/>
        <w:rPr>
          <w:lang w:eastAsia="zh-CN"/>
        </w:rPr>
      </w:pPr>
      <w:r w:rsidRPr="00D3062E">
        <w:t xml:space="preserve">              description: </w:t>
      </w:r>
      <w:r w:rsidRPr="00D3062E">
        <w:rPr>
          <w:lang w:eastAsia="zh-CN"/>
        </w:rPr>
        <w:t>&gt;</w:t>
      </w:r>
    </w:p>
    <w:p w14:paraId="035AF765" w14:textId="77777777" w:rsidR="00311EA5" w:rsidRPr="00D3062E" w:rsidRDefault="00311EA5" w:rsidP="00311EA5">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53D18D45" w14:textId="77777777" w:rsidR="00311EA5" w:rsidRPr="00D3062E" w:rsidRDefault="00311EA5" w:rsidP="00311EA5">
      <w:pPr>
        <w:pStyle w:val="PL"/>
      </w:pPr>
      <w:r w:rsidRPr="00D3062E">
        <w:t xml:space="preserve">              required: true</w:t>
      </w:r>
    </w:p>
    <w:p w14:paraId="29257705" w14:textId="77777777" w:rsidR="00311EA5" w:rsidRPr="00D3062E" w:rsidRDefault="00311EA5" w:rsidP="00311EA5">
      <w:pPr>
        <w:pStyle w:val="PL"/>
      </w:pPr>
      <w:r w:rsidRPr="00D3062E">
        <w:t xml:space="preserve">              schema:</w:t>
      </w:r>
    </w:p>
    <w:p w14:paraId="1D53C453" w14:textId="77777777" w:rsidR="00311EA5" w:rsidRPr="00D3062E" w:rsidRDefault="00311EA5" w:rsidP="00311EA5">
      <w:pPr>
        <w:pStyle w:val="PL"/>
      </w:pPr>
      <w:r w:rsidRPr="00D3062E">
        <w:t xml:space="preserve">                type: string</w:t>
      </w:r>
    </w:p>
    <w:p w14:paraId="319F5EE6" w14:textId="77777777" w:rsidR="00311EA5" w:rsidRPr="00D3062E" w:rsidRDefault="00311EA5" w:rsidP="00311EA5">
      <w:pPr>
        <w:pStyle w:val="PL"/>
      </w:pPr>
      <w:r w:rsidRPr="00D3062E">
        <w:t xml:space="preserve">        '400':</w:t>
      </w:r>
    </w:p>
    <w:p w14:paraId="4A08609D" w14:textId="77777777" w:rsidR="00311EA5" w:rsidRPr="00D3062E" w:rsidRDefault="00311EA5" w:rsidP="00311EA5">
      <w:pPr>
        <w:pStyle w:val="PL"/>
      </w:pPr>
      <w:r w:rsidRPr="00D3062E">
        <w:t xml:space="preserve">          $ref: 'TS29122_CommonData.yaml#/components/responses/400'</w:t>
      </w:r>
    </w:p>
    <w:p w14:paraId="3E6F56AE" w14:textId="77777777" w:rsidR="00311EA5" w:rsidRPr="00D3062E" w:rsidRDefault="00311EA5" w:rsidP="00311EA5">
      <w:pPr>
        <w:pStyle w:val="PL"/>
      </w:pPr>
      <w:r w:rsidRPr="00D3062E">
        <w:t xml:space="preserve">        '401':</w:t>
      </w:r>
    </w:p>
    <w:p w14:paraId="505D1D6A" w14:textId="77777777" w:rsidR="00311EA5" w:rsidRPr="00D3062E" w:rsidRDefault="00311EA5" w:rsidP="00311EA5">
      <w:pPr>
        <w:pStyle w:val="PL"/>
      </w:pPr>
      <w:r w:rsidRPr="00D3062E">
        <w:t xml:space="preserve">          $ref: 'TS29122_CommonData.yaml#/components/responses/401'</w:t>
      </w:r>
    </w:p>
    <w:p w14:paraId="1F3E3AEF" w14:textId="77777777" w:rsidR="00311EA5" w:rsidRPr="00D3062E" w:rsidRDefault="00311EA5" w:rsidP="00311EA5">
      <w:pPr>
        <w:pStyle w:val="PL"/>
      </w:pPr>
      <w:r w:rsidRPr="00D3062E">
        <w:t xml:space="preserve">        '403':</w:t>
      </w:r>
    </w:p>
    <w:p w14:paraId="3167AAFB" w14:textId="77777777" w:rsidR="00311EA5" w:rsidRPr="00D3062E" w:rsidRDefault="00311EA5" w:rsidP="00311EA5">
      <w:pPr>
        <w:pStyle w:val="PL"/>
      </w:pPr>
      <w:r w:rsidRPr="00D3062E">
        <w:t xml:space="preserve">          $ref: 'TS29122_CommonData.yaml#/components/responses/403'</w:t>
      </w:r>
    </w:p>
    <w:p w14:paraId="711735F3" w14:textId="77777777" w:rsidR="00311EA5" w:rsidRPr="00D3062E" w:rsidRDefault="00311EA5" w:rsidP="00311EA5">
      <w:pPr>
        <w:pStyle w:val="PL"/>
      </w:pPr>
      <w:r w:rsidRPr="00D3062E">
        <w:t xml:space="preserve">        '404':</w:t>
      </w:r>
    </w:p>
    <w:p w14:paraId="227D9228" w14:textId="77777777" w:rsidR="00311EA5" w:rsidRPr="00D3062E" w:rsidRDefault="00311EA5" w:rsidP="00311EA5">
      <w:pPr>
        <w:pStyle w:val="PL"/>
      </w:pPr>
      <w:r w:rsidRPr="00D3062E">
        <w:t xml:space="preserve">          $ref: 'TS29122_CommonData.yaml#/components/responses/404'</w:t>
      </w:r>
    </w:p>
    <w:p w14:paraId="465CCB24" w14:textId="77777777" w:rsidR="00311EA5" w:rsidRPr="00D3062E" w:rsidRDefault="00311EA5" w:rsidP="00311EA5">
      <w:pPr>
        <w:pStyle w:val="PL"/>
      </w:pPr>
      <w:r w:rsidRPr="00D3062E">
        <w:t xml:space="preserve">        '411':</w:t>
      </w:r>
    </w:p>
    <w:p w14:paraId="70EA1046" w14:textId="77777777" w:rsidR="00311EA5" w:rsidRPr="00D3062E" w:rsidRDefault="00311EA5" w:rsidP="00311EA5">
      <w:pPr>
        <w:pStyle w:val="PL"/>
      </w:pPr>
      <w:r w:rsidRPr="00D3062E">
        <w:t xml:space="preserve">          $ref: 'TS29122_CommonData.yaml#/components/responses/411'</w:t>
      </w:r>
    </w:p>
    <w:p w14:paraId="5E7F325B" w14:textId="77777777" w:rsidR="00311EA5" w:rsidRPr="00D3062E" w:rsidRDefault="00311EA5" w:rsidP="00311EA5">
      <w:pPr>
        <w:pStyle w:val="PL"/>
      </w:pPr>
      <w:r w:rsidRPr="00D3062E">
        <w:t xml:space="preserve">        '413':</w:t>
      </w:r>
    </w:p>
    <w:p w14:paraId="50BBC0AC" w14:textId="77777777" w:rsidR="00311EA5" w:rsidRPr="00D3062E" w:rsidRDefault="00311EA5" w:rsidP="00311EA5">
      <w:pPr>
        <w:pStyle w:val="PL"/>
      </w:pPr>
      <w:r w:rsidRPr="00D3062E">
        <w:t xml:space="preserve">          $ref: 'TS29122_CommonData.yaml#/components/responses/413'</w:t>
      </w:r>
    </w:p>
    <w:p w14:paraId="4DDB6ABD" w14:textId="77777777" w:rsidR="00311EA5" w:rsidRPr="00D3062E" w:rsidRDefault="00311EA5" w:rsidP="00311EA5">
      <w:pPr>
        <w:pStyle w:val="PL"/>
      </w:pPr>
      <w:r w:rsidRPr="00D3062E">
        <w:t xml:space="preserve">        '415':</w:t>
      </w:r>
    </w:p>
    <w:p w14:paraId="759AAFD8" w14:textId="77777777" w:rsidR="00311EA5" w:rsidRPr="00D3062E" w:rsidRDefault="00311EA5" w:rsidP="00311EA5">
      <w:pPr>
        <w:pStyle w:val="PL"/>
      </w:pPr>
      <w:r w:rsidRPr="00D3062E">
        <w:t xml:space="preserve">          $ref: 'TS29122_CommonData.yaml#/components/responses/415'</w:t>
      </w:r>
    </w:p>
    <w:p w14:paraId="4A58F3D8" w14:textId="77777777" w:rsidR="00311EA5" w:rsidRPr="00D3062E" w:rsidRDefault="00311EA5" w:rsidP="00311EA5">
      <w:pPr>
        <w:pStyle w:val="PL"/>
      </w:pPr>
      <w:r w:rsidRPr="00D3062E">
        <w:t xml:space="preserve">        '429':</w:t>
      </w:r>
    </w:p>
    <w:p w14:paraId="518F8168" w14:textId="77777777" w:rsidR="00311EA5" w:rsidRPr="00D3062E" w:rsidRDefault="00311EA5" w:rsidP="00311EA5">
      <w:pPr>
        <w:pStyle w:val="PL"/>
      </w:pPr>
      <w:r w:rsidRPr="00D3062E">
        <w:t xml:space="preserve">          $ref: 'TS29122_CommonData.yaml#/components/responses/429'</w:t>
      </w:r>
    </w:p>
    <w:p w14:paraId="096447C1" w14:textId="77777777" w:rsidR="00311EA5" w:rsidRPr="00D3062E" w:rsidRDefault="00311EA5" w:rsidP="00311EA5">
      <w:pPr>
        <w:pStyle w:val="PL"/>
      </w:pPr>
      <w:r w:rsidRPr="00D3062E">
        <w:t xml:space="preserve">        '500':</w:t>
      </w:r>
    </w:p>
    <w:p w14:paraId="672169D6" w14:textId="77777777" w:rsidR="00311EA5" w:rsidRPr="00D3062E" w:rsidRDefault="00311EA5" w:rsidP="00311EA5">
      <w:pPr>
        <w:pStyle w:val="PL"/>
      </w:pPr>
      <w:r w:rsidRPr="00D3062E">
        <w:t xml:space="preserve">          $ref: 'TS29122_CommonData.yaml#/components/responses/500'</w:t>
      </w:r>
    </w:p>
    <w:p w14:paraId="07E635D3" w14:textId="77777777" w:rsidR="00311EA5" w:rsidRPr="00D3062E" w:rsidRDefault="00311EA5" w:rsidP="00311EA5">
      <w:pPr>
        <w:pStyle w:val="PL"/>
      </w:pPr>
      <w:r w:rsidRPr="00D3062E">
        <w:t xml:space="preserve">        '503':</w:t>
      </w:r>
    </w:p>
    <w:p w14:paraId="25AB9587" w14:textId="77777777" w:rsidR="00311EA5" w:rsidRPr="00D3062E" w:rsidRDefault="00311EA5" w:rsidP="00311EA5">
      <w:pPr>
        <w:pStyle w:val="PL"/>
      </w:pPr>
      <w:r w:rsidRPr="00D3062E">
        <w:t xml:space="preserve">          $ref: 'TS29122_CommonData.yaml#/components/responses/503'</w:t>
      </w:r>
    </w:p>
    <w:p w14:paraId="42942686" w14:textId="77777777" w:rsidR="00311EA5" w:rsidRPr="00D3062E" w:rsidRDefault="00311EA5" w:rsidP="00311EA5">
      <w:pPr>
        <w:pStyle w:val="PL"/>
      </w:pPr>
      <w:r w:rsidRPr="00D3062E">
        <w:t xml:space="preserve">        default:</w:t>
      </w:r>
    </w:p>
    <w:p w14:paraId="4896AB49" w14:textId="77777777" w:rsidR="00311EA5" w:rsidRPr="00D3062E" w:rsidRDefault="00311EA5" w:rsidP="00311EA5">
      <w:pPr>
        <w:pStyle w:val="PL"/>
      </w:pPr>
      <w:r w:rsidRPr="00D3062E">
        <w:t xml:space="preserve">          $ref: 'TS29122_CommonData.yaml#/components/responses/default'</w:t>
      </w:r>
    </w:p>
    <w:p w14:paraId="5735E9BB" w14:textId="77777777" w:rsidR="00311EA5" w:rsidRPr="00D3062E" w:rsidRDefault="00311EA5" w:rsidP="00311EA5">
      <w:pPr>
        <w:pStyle w:val="PL"/>
      </w:pPr>
      <w:r w:rsidRPr="00D3062E">
        <w:t xml:space="preserve">      callbacks:</w:t>
      </w:r>
    </w:p>
    <w:p w14:paraId="4A549F72" w14:textId="77777777" w:rsidR="00311EA5" w:rsidRPr="00D3062E" w:rsidRDefault="00311EA5" w:rsidP="00311EA5">
      <w:pPr>
        <w:pStyle w:val="PL"/>
      </w:pPr>
      <w:r w:rsidRPr="00D3062E">
        <w:t xml:space="preserve">        PolUsageNotif:</w:t>
      </w:r>
    </w:p>
    <w:p w14:paraId="2B75C390" w14:textId="77777777" w:rsidR="00311EA5" w:rsidRPr="00D3062E" w:rsidRDefault="00311EA5" w:rsidP="00311EA5">
      <w:pPr>
        <w:pStyle w:val="PL"/>
      </w:pPr>
      <w:r w:rsidRPr="00D3062E">
        <w:t xml:space="preserve">          '{$request.body#/notifUri}':</w:t>
      </w:r>
    </w:p>
    <w:p w14:paraId="5FDC3B69" w14:textId="77777777" w:rsidR="00311EA5" w:rsidRPr="00D3062E" w:rsidRDefault="00311EA5" w:rsidP="00311EA5">
      <w:pPr>
        <w:pStyle w:val="PL"/>
      </w:pPr>
      <w:r w:rsidRPr="00D3062E">
        <w:t xml:space="preserve">            post:</w:t>
      </w:r>
    </w:p>
    <w:p w14:paraId="1EE00BA8" w14:textId="77777777" w:rsidR="00311EA5" w:rsidRPr="00D3062E" w:rsidRDefault="00311EA5" w:rsidP="00311EA5">
      <w:pPr>
        <w:pStyle w:val="PL"/>
      </w:pPr>
      <w:r w:rsidRPr="00D3062E">
        <w:t xml:space="preserve">              requestBody:</w:t>
      </w:r>
    </w:p>
    <w:p w14:paraId="142BDDB6" w14:textId="77777777" w:rsidR="00311EA5" w:rsidRPr="00D3062E" w:rsidRDefault="00311EA5" w:rsidP="00311EA5">
      <w:pPr>
        <w:pStyle w:val="PL"/>
      </w:pPr>
      <w:r w:rsidRPr="00D3062E">
        <w:t xml:space="preserve">                required: true</w:t>
      </w:r>
    </w:p>
    <w:p w14:paraId="71E55300" w14:textId="77777777" w:rsidR="00311EA5" w:rsidRPr="00D3062E" w:rsidRDefault="00311EA5" w:rsidP="00311EA5">
      <w:pPr>
        <w:pStyle w:val="PL"/>
      </w:pPr>
      <w:r w:rsidRPr="00D3062E">
        <w:t xml:space="preserve">                content:</w:t>
      </w:r>
    </w:p>
    <w:p w14:paraId="05AE1692" w14:textId="77777777" w:rsidR="00311EA5" w:rsidRPr="00D3062E" w:rsidRDefault="00311EA5" w:rsidP="00311EA5">
      <w:pPr>
        <w:pStyle w:val="PL"/>
      </w:pPr>
      <w:r w:rsidRPr="00D3062E">
        <w:t xml:space="preserve">                  application/json:</w:t>
      </w:r>
    </w:p>
    <w:p w14:paraId="02A4A45A" w14:textId="77777777" w:rsidR="00311EA5" w:rsidRPr="00D3062E" w:rsidRDefault="00311EA5" w:rsidP="00311EA5">
      <w:pPr>
        <w:pStyle w:val="PL"/>
      </w:pPr>
      <w:r w:rsidRPr="00D3062E">
        <w:t xml:space="preserve">                    schema:</w:t>
      </w:r>
    </w:p>
    <w:p w14:paraId="0141C4D9" w14:textId="77777777" w:rsidR="00311EA5" w:rsidRPr="00D3062E" w:rsidRDefault="00311EA5" w:rsidP="00311EA5">
      <w:pPr>
        <w:pStyle w:val="PL"/>
      </w:pPr>
      <w:r w:rsidRPr="00D3062E">
        <w:t xml:space="preserve">                      $ref: '#/components/schemas/PolUsageNotif'</w:t>
      </w:r>
    </w:p>
    <w:p w14:paraId="53297C7E" w14:textId="77777777" w:rsidR="00311EA5" w:rsidRPr="00D3062E" w:rsidRDefault="00311EA5" w:rsidP="00311EA5">
      <w:pPr>
        <w:pStyle w:val="PL"/>
      </w:pPr>
      <w:r w:rsidRPr="00D3062E">
        <w:t xml:space="preserve">              responses:</w:t>
      </w:r>
    </w:p>
    <w:p w14:paraId="7999DF6E" w14:textId="77777777" w:rsidR="00311EA5" w:rsidRPr="00D3062E" w:rsidRDefault="00311EA5" w:rsidP="00311EA5">
      <w:pPr>
        <w:pStyle w:val="PL"/>
      </w:pPr>
      <w:r w:rsidRPr="00D3062E">
        <w:t xml:space="preserve">                '204':</w:t>
      </w:r>
    </w:p>
    <w:p w14:paraId="1F1D811D" w14:textId="77777777" w:rsidR="00311EA5" w:rsidRPr="00D3062E" w:rsidRDefault="00311EA5" w:rsidP="00311EA5">
      <w:pPr>
        <w:pStyle w:val="PL"/>
        <w:rPr>
          <w:lang w:eastAsia="zh-CN"/>
        </w:rPr>
      </w:pPr>
      <w:r w:rsidRPr="00D3062E">
        <w:t xml:space="preserve">                  description: </w:t>
      </w:r>
      <w:r w:rsidRPr="00D3062E">
        <w:rPr>
          <w:lang w:eastAsia="zh-CN"/>
        </w:rPr>
        <w:t>&gt;</w:t>
      </w:r>
    </w:p>
    <w:p w14:paraId="49EEFCA4" w14:textId="77777777" w:rsidR="00311EA5" w:rsidRPr="00D3062E" w:rsidRDefault="00311EA5" w:rsidP="00311EA5">
      <w:pPr>
        <w:pStyle w:val="PL"/>
      </w:pPr>
      <w:r w:rsidRPr="00D3062E">
        <w:t xml:space="preserve">                    No Content. The </w:t>
      </w:r>
      <w:r w:rsidRPr="00D3062E">
        <w:rPr>
          <w:rFonts w:eastAsia="等线"/>
        </w:rPr>
        <w:t>Policy Usage</w:t>
      </w:r>
      <w:r w:rsidRPr="00D3062E">
        <w:t xml:space="preserve"> Notification is successfully received and</w:t>
      </w:r>
    </w:p>
    <w:p w14:paraId="705F07E0" w14:textId="77777777" w:rsidR="00311EA5" w:rsidRPr="00D3062E" w:rsidRDefault="00311EA5" w:rsidP="00311EA5">
      <w:pPr>
        <w:pStyle w:val="PL"/>
      </w:pPr>
      <w:r w:rsidRPr="00D3062E">
        <w:t xml:space="preserve">                    acknowledged.</w:t>
      </w:r>
    </w:p>
    <w:p w14:paraId="08BE1696" w14:textId="77777777" w:rsidR="00311EA5" w:rsidRPr="00D3062E" w:rsidRDefault="00311EA5" w:rsidP="00311EA5">
      <w:pPr>
        <w:pStyle w:val="PL"/>
      </w:pPr>
      <w:r w:rsidRPr="00D3062E">
        <w:t xml:space="preserve">                '307':</w:t>
      </w:r>
    </w:p>
    <w:p w14:paraId="7F7535DB"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EA009B2" w14:textId="77777777" w:rsidR="00311EA5" w:rsidRPr="00D3062E" w:rsidRDefault="00311EA5" w:rsidP="00311EA5">
      <w:pPr>
        <w:pStyle w:val="PL"/>
      </w:pPr>
      <w:r w:rsidRPr="00D3062E">
        <w:t xml:space="preserve">                '308':</w:t>
      </w:r>
    </w:p>
    <w:p w14:paraId="6CA0C44F"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6E97F1F3" w14:textId="77777777" w:rsidR="00311EA5" w:rsidRPr="00D3062E" w:rsidRDefault="00311EA5" w:rsidP="00311EA5">
      <w:pPr>
        <w:pStyle w:val="PL"/>
      </w:pPr>
      <w:r w:rsidRPr="00D3062E">
        <w:t xml:space="preserve">                '400':</w:t>
      </w:r>
    </w:p>
    <w:p w14:paraId="5629DCCE" w14:textId="77777777" w:rsidR="00311EA5" w:rsidRPr="00D3062E" w:rsidRDefault="00311EA5" w:rsidP="00311EA5">
      <w:pPr>
        <w:pStyle w:val="PL"/>
      </w:pPr>
      <w:r w:rsidRPr="00D3062E">
        <w:t xml:space="preserve">                  $ref: 'TS29122_CommonData.yaml#/components/responses/400'</w:t>
      </w:r>
    </w:p>
    <w:p w14:paraId="1F08A979" w14:textId="77777777" w:rsidR="00311EA5" w:rsidRPr="00D3062E" w:rsidRDefault="00311EA5" w:rsidP="00311EA5">
      <w:pPr>
        <w:pStyle w:val="PL"/>
      </w:pPr>
      <w:r w:rsidRPr="00D3062E">
        <w:t xml:space="preserve">                '401':</w:t>
      </w:r>
    </w:p>
    <w:p w14:paraId="2A5A4A3F" w14:textId="77777777" w:rsidR="00311EA5" w:rsidRPr="00D3062E" w:rsidRDefault="00311EA5" w:rsidP="00311EA5">
      <w:pPr>
        <w:pStyle w:val="PL"/>
      </w:pPr>
      <w:r w:rsidRPr="00D3062E">
        <w:t xml:space="preserve">                  $ref: 'TS29122_CommonData.yaml#/components/responses/401'</w:t>
      </w:r>
    </w:p>
    <w:p w14:paraId="64DF0AB5" w14:textId="77777777" w:rsidR="00311EA5" w:rsidRPr="00D3062E" w:rsidRDefault="00311EA5" w:rsidP="00311EA5">
      <w:pPr>
        <w:pStyle w:val="PL"/>
      </w:pPr>
      <w:r w:rsidRPr="00D3062E">
        <w:t xml:space="preserve">                '403':</w:t>
      </w:r>
    </w:p>
    <w:p w14:paraId="5BAAA7F4" w14:textId="77777777" w:rsidR="00311EA5" w:rsidRPr="00D3062E" w:rsidRDefault="00311EA5" w:rsidP="00311EA5">
      <w:pPr>
        <w:pStyle w:val="PL"/>
      </w:pPr>
      <w:r w:rsidRPr="00D3062E">
        <w:t xml:space="preserve">                  $ref: 'TS29122_CommonData.yaml#/components/responses/403'</w:t>
      </w:r>
    </w:p>
    <w:p w14:paraId="3CFA328D" w14:textId="77777777" w:rsidR="00311EA5" w:rsidRPr="00D3062E" w:rsidRDefault="00311EA5" w:rsidP="00311EA5">
      <w:pPr>
        <w:pStyle w:val="PL"/>
      </w:pPr>
      <w:r w:rsidRPr="00D3062E">
        <w:t xml:space="preserve">                '404':</w:t>
      </w:r>
    </w:p>
    <w:p w14:paraId="65722F2D" w14:textId="77777777" w:rsidR="00311EA5" w:rsidRPr="00D3062E" w:rsidRDefault="00311EA5" w:rsidP="00311EA5">
      <w:pPr>
        <w:pStyle w:val="PL"/>
      </w:pPr>
      <w:r w:rsidRPr="00D3062E">
        <w:t xml:space="preserve">                  $ref: 'TS29122_CommonData.yaml#/components/responses/404'</w:t>
      </w:r>
    </w:p>
    <w:p w14:paraId="6888B706" w14:textId="77777777" w:rsidR="00311EA5" w:rsidRPr="00D3062E" w:rsidRDefault="00311EA5" w:rsidP="00311EA5">
      <w:pPr>
        <w:pStyle w:val="PL"/>
      </w:pPr>
      <w:r w:rsidRPr="00D3062E">
        <w:t xml:space="preserve">                '411':</w:t>
      </w:r>
    </w:p>
    <w:p w14:paraId="5FE24DAD" w14:textId="77777777" w:rsidR="00311EA5" w:rsidRPr="00D3062E" w:rsidRDefault="00311EA5" w:rsidP="00311EA5">
      <w:pPr>
        <w:pStyle w:val="PL"/>
      </w:pPr>
      <w:r w:rsidRPr="00D3062E">
        <w:t xml:space="preserve">                  $ref: 'TS29122_CommonData.yaml#/components/responses/411'</w:t>
      </w:r>
    </w:p>
    <w:p w14:paraId="07CAC04A" w14:textId="77777777" w:rsidR="00311EA5" w:rsidRPr="00D3062E" w:rsidRDefault="00311EA5" w:rsidP="00311EA5">
      <w:pPr>
        <w:pStyle w:val="PL"/>
      </w:pPr>
      <w:r w:rsidRPr="00D3062E">
        <w:t xml:space="preserve">                '413':</w:t>
      </w:r>
    </w:p>
    <w:p w14:paraId="083F9394" w14:textId="77777777" w:rsidR="00311EA5" w:rsidRPr="00D3062E" w:rsidRDefault="00311EA5" w:rsidP="00311EA5">
      <w:pPr>
        <w:pStyle w:val="PL"/>
      </w:pPr>
      <w:r w:rsidRPr="00D3062E">
        <w:t xml:space="preserve">                  $ref: 'TS29122_CommonData.yaml#/components/responses/413'</w:t>
      </w:r>
    </w:p>
    <w:p w14:paraId="0A0D4D31" w14:textId="77777777" w:rsidR="00311EA5" w:rsidRPr="00D3062E" w:rsidRDefault="00311EA5" w:rsidP="00311EA5">
      <w:pPr>
        <w:pStyle w:val="PL"/>
      </w:pPr>
      <w:r w:rsidRPr="00D3062E">
        <w:t xml:space="preserve">                '415':</w:t>
      </w:r>
    </w:p>
    <w:p w14:paraId="3B56FBA9" w14:textId="77777777" w:rsidR="00311EA5" w:rsidRPr="00D3062E" w:rsidRDefault="00311EA5" w:rsidP="00311EA5">
      <w:pPr>
        <w:pStyle w:val="PL"/>
      </w:pPr>
      <w:r w:rsidRPr="00D3062E">
        <w:t xml:space="preserve">                  $ref: 'TS29122_CommonData.yaml#/components/responses/415'</w:t>
      </w:r>
    </w:p>
    <w:p w14:paraId="13015857" w14:textId="77777777" w:rsidR="00311EA5" w:rsidRPr="00D3062E" w:rsidRDefault="00311EA5" w:rsidP="00311EA5">
      <w:pPr>
        <w:pStyle w:val="PL"/>
      </w:pPr>
      <w:r w:rsidRPr="00D3062E">
        <w:t xml:space="preserve">                '429':</w:t>
      </w:r>
    </w:p>
    <w:p w14:paraId="35A6C232" w14:textId="77777777" w:rsidR="00311EA5" w:rsidRPr="00D3062E" w:rsidRDefault="00311EA5" w:rsidP="00311EA5">
      <w:pPr>
        <w:pStyle w:val="PL"/>
      </w:pPr>
      <w:r w:rsidRPr="00D3062E">
        <w:t xml:space="preserve">                  $ref: 'TS29122_CommonData.yaml#/components/responses/429'</w:t>
      </w:r>
    </w:p>
    <w:p w14:paraId="5974C1AB" w14:textId="77777777" w:rsidR="00311EA5" w:rsidRPr="00D3062E" w:rsidRDefault="00311EA5" w:rsidP="00311EA5">
      <w:pPr>
        <w:pStyle w:val="PL"/>
      </w:pPr>
      <w:r w:rsidRPr="00D3062E">
        <w:t xml:space="preserve">                '500':</w:t>
      </w:r>
    </w:p>
    <w:p w14:paraId="6F369E3A" w14:textId="77777777" w:rsidR="00311EA5" w:rsidRPr="00D3062E" w:rsidRDefault="00311EA5" w:rsidP="00311EA5">
      <w:pPr>
        <w:pStyle w:val="PL"/>
      </w:pPr>
      <w:r w:rsidRPr="00D3062E">
        <w:t xml:space="preserve">                  $ref: 'TS29122_CommonData.yaml#/components/responses/500'</w:t>
      </w:r>
    </w:p>
    <w:p w14:paraId="1D61007F" w14:textId="77777777" w:rsidR="00311EA5" w:rsidRPr="00D3062E" w:rsidRDefault="00311EA5" w:rsidP="00311EA5">
      <w:pPr>
        <w:pStyle w:val="PL"/>
      </w:pPr>
      <w:r w:rsidRPr="00D3062E">
        <w:t xml:space="preserve">                '503':</w:t>
      </w:r>
    </w:p>
    <w:p w14:paraId="2D5CD17E" w14:textId="77777777" w:rsidR="00311EA5" w:rsidRPr="00D3062E" w:rsidRDefault="00311EA5" w:rsidP="00311EA5">
      <w:pPr>
        <w:pStyle w:val="PL"/>
      </w:pPr>
      <w:r w:rsidRPr="00D3062E">
        <w:t xml:space="preserve">                  $ref: 'TS29122_CommonData.yaml#/components/responses/503'</w:t>
      </w:r>
    </w:p>
    <w:p w14:paraId="5CDDA1F1" w14:textId="77777777" w:rsidR="00311EA5" w:rsidRPr="00D3062E" w:rsidRDefault="00311EA5" w:rsidP="00311EA5">
      <w:pPr>
        <w:pStyle w:val="PL"/>
      </w:pPr>
      <w:r w:rsidRPr="00D3062E">
        <w:t xml:space="preserve">                default:</w:t>
      </w:r>
    </w:p>
    <w:p w14:paraId="3D9A8C38" w14:textId="77777777" w:rsidR="00311EA5" w:rsidRPr="00D3062E" w:rsidRDefault="00311EA5" w:rsidP="00311EA5">
      <w:pPr>
        <w:pStyle w:val="PL"/>
      </w:pPr>
      <w:r w:rsidRPr="00D3062E">
        <w:t xml:space="preserve">                  $ref: 'TS29122_CommonData.yaml#/components/responses/default'</w:t>
      </w:r>
    </w:p>
    <w:p w14:paraId="6D0208DF" w14:textId="77777777" w:rsidR="00311EA5" w:rsidRPr="00D3062E" w:rsidRDefault="00311EA5" w:rsidP="00311EA5">
      <w:pPr>
        <w:pStyle w:val="PL"/>
      </w:pPr>
    </w:p>
    <w:p w14:paraId="021B4CA0" w14:textId="77777777" w:rsidR="00311EA5" w:rsidRPr="00D3062E" w:rsidRDefault="00311EA5" w:rsidP="00311EA5">
      <w:pPr>
        <w:pStyle w:val="PL"/>
        <w:rPr>
          <w:lang w:eastAsia="es-ES"/>
        </w:rPr>
      </w:pPr>
      <w:r w:rsidRPr="00D3062E">
        <w:rPr>
          <w:lang w:eastAsia="es-ES"/>
        </w:rPr>
        <w:t xml:space="preserve">  /subscriptions/{subscriptionId}:</w:t>
      </w:r>
    </w:p>
    <w:p w14:paraId="6C57421B" w14:textId="77777777" w:rsidR="00311EA5" w:rsidRPr="00D3062E" w:rsidRDefault="00311EA5" w:rsidP="00311EA5">
      <w:pPr>
        <w:pStyle w:val="PL"/>
        <w:rPr>
          <w:lang w:eastAsia="es-ES"/>
        </w:rPr>
      </w:pPr>
      <w:r w:rsidRPr="00D3062E">
        <w:rPr>
          <w:lang w:eastAsia="es-ES"/>
        </w:rPr>
        <w:t xml:space="preserve">    parameters:</w:t>
      </w:r>
    </w:p>
    <w:p w14:paraId="6A8FF78D" w14:textId="77777777" w:rsidR="00311EA5" w:rsidRPr="00D3062E" w:rsidRDefault="00311EA5" w:rsidP="00311EA5">
      <w:pPr>
        <w:pStyle w:val="PL"/>
        <w:rPr>
          <w:lang w:eastAsia="es-ES"/>
        </w:rPr>
      </w:pPr>
      <w:r w:rsidRPr="00D3062E">
        <w:rPr>
          <w:lang w:eastAsia="es-ES"/>
        </w:rPr>
        <w:t xml:space="preserve">      - name: subscriptionId</w:t>
      </w:r>
    </w:p>
    <w:p w14:paraId="3018C2CD" w14:textId="77777777" w:rsidR="00311EA5" w:rsidRPr="00D3062E" w:rsidRDefault="00311EA5" w:rsidP="00311EA5">
      <w:pPr>
        <w:pStyle w:val="PL"/>
        <w:rPr>
          <w:lang w:eastAsia="es-ES"/>
        </w:rPr>
      </w:pPr>
      <w:r w:rsidRPr="00D3062E">
        <w:rPr>
          <w:lang w:eastAsia="es-ES"/>
        </w:rPr>
        <w:t xml:space="preserve">        in: path</w:t>
      </w:r>
    </w:p>
    <w:p w14:paraId="40F5FF80" w14:textId="77777777" w:rsidR="00311EA5" w:rsidRPr="00D3062E" w:rsidRDefault="00311EA5" w:rsidP="00311EA5">
      <w:pPr>
        <w:pStyle w:val="PL"/>
        <w:rPr>
          <w:lang w:eastAsia="es-ES"/>
        </w:rPr>
      </w:pPr>
      <w:r w:rsidRPr="00D3062E">
        <w:rPr>
          <w:lang w:eastAsia="es-ES"/>
        </w:rPr>
        <w:t xml:space="preserve">        description: &gt;</w:t>
      </w:r>
    </w:p>
    <w:p w14:paraId="3857A0DA" w14:textId="77777777" w:rsidR="00311EA5" w:rsidRPr="00D3062E" w:rsidRDefault="00311EA5" w:rsidP="00311EA5">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14C28C63" w14:textId="77777777" w:rsidR="00311EA5" w:rsidRPr="00D3062E" w:rsidRDefault="00311EA5" w:rsidP="00311EA5">
      <w:pPr>
        <w:pStyle w:val="PL"/>
        <w:rPr>
          <w:lang w:eastAsia="es-ES"/>
        </w:rPr>
      </w:pPr>
      <w:r w:rsidRPr="00D3062E">
        <w:rPr>
          <w:lang w:eastAsia="es-ES"/>
        </w:rPr>
        <w:t xml:space="preserve">        required: true</w:t>
      </w:r>
    </w:p>
    <w:p w14:paraId="0690667E" w14:textId="77777777" w:rsidR="00311EA5" w:rsidRPr="00D3062E" w:rsidRDefault="00311EA5" w:rsidP="00311EA5">
      <w:pPr>
        <w:pStyle w:val="PL"/>
        <w:rPr>
          <w:lang w:eastAsia="es-ES"/>
        </w:rPr>
      </w:pPr>
      <w:r w:rsidRPr="00D3062E">
        <w:rPr>
          <w:lang w:eastAsia="es-ES"/>
        </w:rPr>
        <w:t xml:space="preserve">        schema:</w:t>
      </w:r>
    </w:p>
    <w:p w14:paraId="6CB8AFE9" w14:textId="77777777" w:rsidR="00311EA5" w:rsidRPr="00D3062E" w:rsidRDefault="00311EA5" w:rsidP="00311EA5">
      <w:pPr>
        <w:pStyle w:val="PL"/>
        <w:rPr>
          <w:lang w:eastAsia="es-ES"/>
        </w:rPr>
      </w:pPr>
      <w:r w:rsidRPr="00D3062E">
        <w:rPr>
          <w:lang w:eastAsia="es-ES"/>
        </w:rPr>
        <w:t xml:space="preserve">          type: string</w:t>
      </w:r>
    </w:p>
    <w:p w14:paraId="04416A12" w14:textId="77777777" w:rsidR="00311EA5" w:rsidRPr="00D3062E" w:rsidRDefault="00311EA5" w:rsidP="00311EA5">
      <w:pPr>
        <w:pStyle w:val="PL"/>
        <w:rPr>
          <w:lang w:eastAsia="es-ES"/>
        </w:rPr>
      </w:pPr>
    </w:p>
    <w:p w14:paraId="5C8EE1B8" w14:textId="77777777" w:rsidR="00311EA5" w:rsidRPr="00D3062E" w:rsidRDefault="00311EA5" w:rsidP="00311EA5">
      <w:pPr>
        <w:pStyle w:val="PL"/>
        <w:rPr>
          <w:lang w:eastAsia="es-ES"/>
        </w:rPr>
      </w:pPr>
      <w:r w:rsidRPr="00D3062E">
        <w:rPr>
          <w:lang w:eastAsia="es-ES"/>
        </w:rPr>
        <w:t xml:space="preserve">    get:</w:t>
      </w:r>
    </w:p>
    <w:p w14:paraId="70763DFC" w14:textId="77777777" w:rsidR="00311EA5" w:rsidRPr="00D3062E" w:rsidRDefault="00311EA5" w:rsidP="00311EA5">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0334ED34" w14:textId="77777777" w:rsidR="00311EA5" w:rsidRPr="00D3062E" w:rsidRDefault="00311EA5" w:rsidP="00311EA5">
      <w:pPr>
        <w:pStyle w:val="PL"/>
        <w:rPr>
          <w:rFonts w:cs="Courier New"/>
          <w:szCs w:val="16"/>
        </w:rPr>
      </w:pPr>
      <w:r w:rsidRPr="00D3062E">
        <w:rPr>
          <w:rFonts w:cs="Courier New"/>
          <w:szCs w:val="16"/>
        </w:rPr>
        <w:t xml:space="preserve">      operationId: GetInd</w:t>
      </w:r>
      <w:r w:rsidRPr="00D3062E">
        <w:t>PolUsageSubsc</w:t>
      </w:r>
    </w:p>
    <w:p w14:paraId="207C92B9" w14:textId="77777777" w:rsidR="00311EA5" w:rsidRPr="00D3062E" w:rsidRDefault="00311EA5" w:rsidP="00311EA5">
      <w:pPr>
        <w:pStyle w:val="PL"/>
        <w:rPr>
          <w:rFonts w:cs="Courier New"/>
          <w:szCs w:val="16"/>
        </w:rPr>
      </w:pPr>
      <w:r w:rsidRPr="00D3062E">
        <w:rPr>
          <w:rFonts w:cs="Courier New"/>
          <w:szCs w:val="16"/>
        </w:rPr>
        <w:t xml:space="preserve">      tags:</w:t>
      </w:r>
    </w:p>
    <w:p w14:paraId="66158AD7"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37C3D75" w14:textId="77777777" w:rsidR="00311EA5" w:rsidRPr="00D3062E" w:rsidRDefault="00311EA5" w:rsidP="00311EA5">
      <w:pPr>
        <w:pStyle w:val="PL"/>
        <w:rPr>
          <w:lang w:eastAsia="es-ES"/>
        </w:rPr>
      </w:pPr>
      <w:r w:rsidRPr="00D3062E">
        <w:rPr>
          <w:lang w:eastAsia="es-ES"/>
        </w:rPr>
        <w:t xml:space="preserve">      responses:</w:t>
      </w:r>
    </w:p>
    <w:p w14:paraId="304EAC2A" w14:textId="77777777" w:rsidR="00311EA5" w:rsidRPr="00D3062E" w:rsidRDefault="00311EA5" w:rsidP="00311EA5">
      <w:pPr>
        <w:pStyle w:val="PL"/>
        <w:rPr>
          <w:lang w:eastAsia="es-ES"/>
        </w:rPr>
      </w:pPr>
      <w:r w:rsidRPr="00D3062E">
        <w:rPr>
          <w:lang w:eastAsia="es-ES"/>
        </w:rPr>
        <w:t xml:space="preserve">        '200':</w:t>
      </w:r>
    </w:p>
    <w:p w14:paraId="552F87FF" w14:textId="77777777" w:rsidR="00311EA5" w:rsidRPr="00D3062E" w:rsidRDefault="00311EA5" w:rsidP="00311EA5">
      <w:pPr>
        <w:pStyle w:val="PL"/>
        <w:rPr>
          <w:lang w:eastAsia="es-ES"/>
        </w:rPr>
      </w:pPr>
      <w:r w:rsidRPr="00D3062E">
        <w:rPr>
          <w:lang w:eastAsia="es-ES"/>
        </w:rPr>
        <w:t xml:space="preserve">          description: &gt;</w:t>
      </w:r>
    </w:p>
    <w:p w14:paraId="1B811915" w14:textId="77777777" w:rsidR="00311EA5" w:rsidRPr="00D3062E" w:rsidRDefault="00311EA5" w:rsidP="00311EA5">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42ABED21" w14:textId="77777777" w:rsidR="00311EA5" w:rsidRPr="00D3062E" w:rsidRDefault="00311EA5" w:rsidP="00311EA5">
      <w:pPr>
        <w:pStyle w:val="PL"/>
        <w:rPr>
          <w:lang w:eastAsia="es-ES"/>
        </w:rPr>
      </w:pPr>
      <w:r w:rsidRPr="00D3062E">
        <w:rPr>
          <w:lang w:eastAsia="es-ES"/>
        </w:rPr>
        <w:t xml:space="preserve">          content:</w:t>
      </w:r>
    </w:p>
    <w:p w14:paraId="58B4F529" w14:textId="77777777" w:rsidR="00311EA5" w:rsidRPr="00D3062E" w:rsidRDefault="00311EA5" w:rsidP="00311EA5">
      <w:pPr>
        <w:pStyle w:val="PL"/>
        <w:rPr>
          <w:lang w:eastAsia="es-ES"/>
        </w:rPr>
      </w:pPr>
      <w:r w:rsidRPr="00D3062E">
        <w:rPr>
          <w:lang w:eastAsia="es-ES"/>
        </w:rPr>
        <w:t xml:space="preserve">            application/json:</w:t>
      </w:r>
    </w:p>
    <w:p w14:paraId="312E0E7F" w14:textId="77777777" w:rsidR="00311EA5" w:rsidRPr="00D3062E" w:rsidRDefault="00311EA5" w:rsidP="00311EA5">
      <w:pPr>
        <w:pStyle w:val="PL"/>
        <w:rPr>
          <w:lang w:eastAsia="es-ES"/>
        </w:rPr>
      </w:pPr>
      <w:r w:rsidRPr="00D3062E">
        <w:rPr>
          <w:lang w:eastAsia="es-ES"/>
        </w:rPr>
        <w:t xml:space="preserve">              schema:</w:t>
      </w:r>
    </w:p>
    <w:p w14:paraId="4EEEE77E"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3E339FF2" w14:textId="77777777" w:rsidR="00311EA5" w:rsidRPr="00D3062E" w:rsidRDefault="00311EA5" w:rsidP="00311EA5">
      <w:pPr>
        <w:pStyle w:val="PL"/>
      </w:pPr>
      <w:r w:rsidRPr="00D3062E">
        <w:t xml:space="preserve">        '307':</w:t>
      </w:r>
    </w:p>
    <w:p w14:paraId="5D8BD23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580C76E0" w14:textId="77777777" w:rsidR="00311EA5" w:rsidRPr="00D3062E" w:rsidRDefault="00311EA5" w:rsidP="00311EA5">
      <w:pPr>
        <w:pStyle w:val="PL"/>
      </w:pPr>
      <w:r w:rsidRPr="00D3062E">
        <w:t xml:space="preserve">        '308':</w:t>
      </w:r>
    </w:p>
    <w:p w14:paraId="7139429E"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3CBDA009" w14:textId="77777777" w:rsidR="00311EA5" w:rsidRPr="00D3062E" w:rsidRDefault="00311EA5" w:rsidP="00311EA5">
      <w:pPr>
        <w:pStyle w:val="PL"/>
        <w:rPr>
          <w:lang w:eastAsia="es-ES"/>
        </w:rPr>
      </w:pPr>
      <w:r w:rsidRPr="00D3062E">
        <w:rPr>
          <w:lang w:eastAsia="es-ES"/>
        </w:rPr>
        <w:t xml:space="preserve">        '400':</w:t>
      </w:r>
    </w:p>
    <w:p w14:paraId="51B13DD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179DCF93" w14:textId="77777777" w:rsidR="00311EA5" w:rsidRPr="00D3062E" w:rsidRDefault="00311EA5" w:rsidP="00311EA5">
      <w:pPr>
        <w:pStyle w:val="PL"/>
        <w:rPr>
          <w:lang w:eastAsia="es-ES"/>
        </w:rPr>
      </w:pPr>
      <w:r w:rsidRPr="00D3062E">
        <w:rPr>
          <w:lang w:eastAsia="es-ES"/>
        </w:rPr>
        <w:t xml:space="preserve">        '401':</w:t>
      </w:r>
    </w:p>
    <w:p w14:paraId="1C3100E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1EFCC190" w14:textId="77777777" w:rsidR="00311EA5" w:rsidRPr="00D3062E" w:rsidRDefault="00311EA5" w:rsidP="00311EA5">
      <w:pPr>
        <w:pStyle w:val="PL"/>
        <w:rPr>
          <w:lang w:eastAsia="es-ES"/>
        </w:rPr>
      </w:pPr>
      <w:r w:rsidRPr="00D3062E">
        <w:rPr>
          <w:lang w:eastAsia="es-ES"/>
        </w:rPr>
        <w:t xml:space="preserve">        '403':</w:t>
      </w:r>
    </w:p>
    <w:p w14:paraId="619A7FC3"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7F243C7E" w14:textId="77777777" w:rsidR="00311EA5" w:rsidRPr="00D3062E" w:rsidRDefault="00311EA5" w:rsidP="00311EA5">
      <w:pPr>
        <w:pStyle w:val="PL"/>
        <w:rPr>
          <w:lang w:eastAsia="es-ES"/>
        </w:rPr>
      </w:pPr>
      <w:r w:rsidRPr="00D3062E">
        <w:rPr>
          <w:lang w:eastAsia="es-ES"/>
        </w:rPr>
        <w:t xml:space="preserve">        '404':</w:t>
      </w:r>
    </w:p>
    <w:p w14:paraId="2C31BA1E"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ABDCC9F" w14:textId="77777777" w:rsidR="00311EA5" w:rsidRPr="00D3062E" w:rsidRDefault="00311EA5" w:rsidP="00311EA5">
      <w:pPr>
        <w:pStyle w:val="PL"/>
        <w:rPr>
          <w:lang w:eastAsia="es-ES"/>
        </w:rPr>
      </w:pPr>
      <w:r w:rsidRPr="00D3062E">
        <w:rPr>
          <w:lang w:eastAsia="es-ES"/>
        </w:rPr>
        <w:t xml:space="preserve">        '406':</w:t>
      </w:r>
    </w:p>
    <w:p w14:paraId="2E5F9A53"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24B01C39" w14:textId="77777777" w:rsidR="00311EA5" w:rsidRPr="00D3062E" w:rsidRDefault="00311EA5" w:rsidP="00311EA5">
      <w:pPr>
        <w:pStyle w:val="PL"/>
        <w:rPr>
          <w:lang w:eastAsia="es-ES"/>
        </w:rPr>
      </w:pPr>
      <w:r w:rsidRPr="00D3062E">
        <w:rPr>
          <w:lang w:eastAsia="es-ES"/>
        </w:rPr>
        <w:t xml:space="preserve">        '429':</w:t>
      </w:r>
    </w:p>
    <w:p w14:paraId="133787C8"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5460CBA9" w14:textId="77777777" w:rsidR="00311EA5" w:rsidRPr="00D3062E" w:rsidRDefault="00311EA5" w:rsidP="00311EA5">
      <w:pPr>
        <w:pStyle w:val="PL"/>
        <w:rPr>
          <w:lang w:eastAsia="es-ES"/>
        </w:rPr>
      </w:pPr>
      <w:r w:rsidRPr="00D3062E">
        <w:rPr>
          <w:lang w:eastAsia="es-ES"/>
        </w:rPr>
        <w:t xml:space="preserve">        '500':</w:t>
      </w:r>
    </w:p>
    <w:p w14:paraId="20720197"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50B3C69C" w14:textId="77777777" w:rsidR="00311EA5" w:rsidRPr="00D3062E" w:rsidRDefault="00311EA5" w:rsidP="00311EA5">
      <w:pPr>
        <w:pStyle w:val="PL"/>
        <w:rPr>
          <w:lang w:eastAsia="es-ES"/>
        </w:rPr>
      </w:pPr>
      <w:r w:rsidRPr="00D3062E">
        <w:rPr>
          <w:lang w:eastAsia="es-ES"/>
        </w:rPr>
        <w:t xml:space="preserve">        '503':</w:t>
      </w:r>
    </w:p>
    <w:p w14:paraId="1BD736D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2A5F0290" w14:textId="77777777" w:rsidR="00311EA5" w:rsidRPr="00D3062E" w:rsidRDefault="00311EA5" w:rsidP="00311EA5">
      <w:pPr>
        <w:pStyle w:val="PL"/>
        <w:rPr>
          <w:lang w:eastAsia="es-ES"/>
        </w:rPr>
      </w:pPr>
      <w:r w:rsidRPr="00D3062E">
        <w:rPr>
          <w:lang w:eastAsia="es-ES"/>
        </w:rPr>
        <w:t xml:space="preserve">        default:</w:t>
      </w:r>
    </w:p>
    <w:p w14:paraId="19F213D9"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76F034E2" w14:textId="77777777" w:rsidR="00311EA5" w:rsidRPr="00D3062E" w:rsidRDefault="00311EA5" w:rsidP="00311EA5">
      <w:pPr>
        <w:pStyle w:val="PL"/>
        <w:rPr>
          <w:lang w:eastAsia="es-ES"/>
        </w:rPr>
      </w:pPr>
    </w:p>
    <w:p w14:paraId="7829C61F" w14:textId="77777777" w:rsidR="00311EA5" w:rsidRPr="00D3062E" w:rsidRDefault="00311EA5" w:rsidP="00311EA5">
      <w:pPr>
        <w:pStyle w:val="PL"/>
        <w:rPr>
          <w:lang w:eastAsia="es-ES"/>
        </w:rPr>
      </w:pPr>
      <w:r w:rsidRPr="00D3062E">
        <w:rPr>
          <w:lang w:eastAsia="es-ES"/>
        </w:rPr>
        <w:t xml:space="preserve">    put:</w:t>
      </w:r>
    </w:p>
    <w:p w14:paraId="75A2958F"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9508A5A" w14:textId="77777777" w:rsidR="00311EA5" w:rsidRPr="00D3062E" w:rsidRDefault="00311EA5" w:rsidP="00311EA5">
      <w:pPr>
        <w:pStyle w:val="PL"/>
        <w:rPr>
          <w:rFonts w:cs="Courier New"/>
          <w:szCs w:val="16"/>
        </w:rPr>
      </w:pPr>
      <w:r w:rsidRPr="00D3062E">
        <w:rPr>
          <w:rFonts w:cs="Courier New"/>
          <w:szCs w:val="16"/>
        </w:rPr>
        <w:t xml:space="preserve">      operationId: UpdateInd</w:t>
      </w:r>
      <w:r w:rsidRPr="00D3062E">
        <w:t>PolUsageSubsc</w:t>
      </w:r>
    </w:p>
    <w:p w14:paraId="21D8A532" w14:textId="77777777" w:rsidR="00311EA5" w:rsidRPr="00D3062E" w:rsidRDefault="00311EA5" w:rsidP="00311EA5">
      <w:pPr>
        <w:pStyle w:val="PL"/>
        <w:rPr>
          <w:rFonts w:cs="Courier New"/>
          <w:szCs w:val="16"/>
        </w:rPr>
      </w:pPr>
      <w:r w:rsidRPr="00D3062E">
        <w:rPr>
          <w:rFonts w:cs="Courier New"/>
          <w:szCs w:val="16"/>
        </w:rPr>
        <w:t xml:space="preserve">      tags:</w:t>
      </w:r>
    </w:p>
    <w:p w14:paraId="0F462471"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10F0BC26" w14:textId="77777777" w:rsidR="00311EA5" w:rsidRPr="00D3062E" w:rsidRDefault="00311EA5" w:rsidP="00311EA5">
      <w:pPr>
        <w:pStyle w:val="PL"/>
      </w:pPr>
      <w:r w:rsidRPr="00D3062E">
        <w:t xml:space="preserve">      requestBody:</w:t>
      </w:r>
    </w:p>
    <w:p w14:paraId="7E6EC103" w14:textId="77777777" w:rsidR="00311EA5" w:rsidRPr="00D3062E" w:rsidRDefault="00311EA5" w:rsidP="00311EA5">
      <w:pPr>
        <w:pStyle w:val="PL"/>
      </w:pPr>
      <w:r w:rsidRPr="00D3062E">
        <w:t xml:space="preserve">        required: true</w:t>
      </w:r>
    </w:p>
    <w:p w14:paraId="79EF8DAB" w14:textId="77777777" w:rsidR="00311EA5" w:rsidRPr="00D3062E" w:rsidRDefault="00311EA5" w:rsidP="00311EA5">
      <w:pPr>
        <w:pStyle w:val="PL"/>
      </w:pPr>
      <w:r w:rsidRPr="00D3062E">
        <w:t xml:space="preserve">        content:</w:t>
      </w:r>
    </w:p>
    <w:p w14:paraId="761AC371" w14:textId="77777777" w:rsidR="00311EA5" w:rsidRPr="00D3062E" w:rsidRDefault="00311EA5" w:rsidP="00311EA5">
      <w:pPr>
        <w:pStyle w:val="PL"/>
      </w:pPr>
      <w:r w:rsidRPr="00D3062E">
        <w:t xml:space="preserve">          application/json:</w:t>
      </w:r>
    </w:p>
    <w:p w14:paraId="7BC8BCA9" w14:textId="77777777" w:rsidR="00311EA5" w:rsidRPr="00D3062E" w:rsidRDefault="00311EA5" w:rsidP="00311EA5">
      <w:pPr>
        <w:pStyle w:val="PL"/>
      </w:pPr>
      <w:r w:rsidRPr="00D3062E">
        <w:t xml:space="preserve">            schema:</w:t>
      </w:r>
    </w:p>
    <w:p w14:paraId="5EFA8DEA"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4D2320D9" w14:textId="77777777" w:rsidR="00311EA5" w:rsidRPr="00D3062E" w:rsidRDefault="00311EA5" w:rsidP="00311EA5">
      <w:pPr>
        <w:pStyle w:val="PL"/>
        <w:rPr>
          <w:lang w:eastAsia="es-ES"/>
        </w:rPr>
      </w:pPr>
      <w:r w:rsidRPr="00D3062E">
        <w:rPr>
          <w:lang w:eastAsia="es-ES"/>
        </w:rPr>
        <w:t xml:space="preserve">      responses:</w:t>
      </w:r>
    </w:p>
    <w:p w14:paraId="57B012AD" w14:textId="77777777" w:rsidR="00311EA5" w:rsidRPr="00D3062E" w:rsidRDefault="00311EA5" w:rsidP="00311EA5">
      <w:pPr>
        <w:pStyle w:val="PL"/>
      </w:pPr>
      <w:r w:rsidRPr="00D3062E">
        <w:t xml:space="preserve">        '200':</w:t>
      </w:r>
    </w:p>
    <w:p w14:paraId="18C95BA1" w14:textId="77777777" w:rsidR="00311EA5" w:rsidRPr="00D3062E" w:rsidRDefault="00311EA5" w:rsidP="00311EA5">
      <w:pPr>
        <w:pStyle w:val="PL"/>
        <w:rPr>
          <w:lang w:eastAsia="zh-CN"/>
        </w:rPr>
      </w:pPr>
      <w:r w:rsidRPr="00D3062E">
        <w:t xml:space="preserve">          description: </w:t>
      </w:r>
      <w:r w:rsidRPr="00D3062E">
        <w:rPr>
          <w:lang w:eastAsia="zh-CN"/>
        </w:rPr>
        <w:t>&gt;</w:t>
      </w:r>
    </w:p>
    <w:p w14:paraId="7FCCEEB9"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73EF3B18" w14:textId="77777777" w:rsidR="00311EA5" w:rsidRPr="00D3062E" w:rsidRDefault="00311EA5" w:rsidP="00311EA5">
      <w:pPr>
        <w:pStyle w:val="PL"/>
      </w:pPr>
      <w:r w:rsidRPr="00D3062E">
        <w:t xml:space="preserve">            representation of the updated resource shall be returned in the response body.</w:t>
      </w:r>
    </w:p>
    <w:p w14:paraId="3BBB0CB8" w14:textId="77777777" w:rsidR="00311EA5" w:rsidRPr="00D3062E" w:rsidRDefault="00311EA5" w:rsidP="00311EA5">
      <w:pPr>
        <w:pStyle w:val="PL"/>
      </w:pPr>
      <w:r w:rsidRPr="00D3062E">
        <w:t xml:space="preserve">          content:</w:t>
      </w:r>
    </w:p>
    <w:p w14:paraId="11E3B235" w14:textId="77777777" w:rsidR="00311EA5" w:rsidRPr="00D3062E" w:rsidRDefault="00311EA5" w:rsidP="00311EA5">
      <w:pPr>
        <w:pStyle w:val="PL"/>
      </w:pPr>
      <w:r w:rsidRPr="00D3062E">
        <w:t xml:space="preserve">            application/json:</w:t>
      </w:r>
    </w:p>
    <w:p w14:paraId="67385A0B" w14:textId="77777777" w:rsidR="00311EA5" w:rsidRPr="00D3062E" w:rsidRDefault="00311EA5" w:rsidP="00311EA5">
      <w:pPr>
        <w:pStyle w:val="PL"/>
      </w:pPr>
      <w:r w:rsidRPr="00D3062E">
        <w:t xml:space="preserve">              schema:</w:t>
      </w:r>
    </w:p>
    <w:p w14:paraId="77E33A13"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6337E230" w14:textId="77777777" w:rsidR="00311EA5" w:rsidRPr="00D3062E" w:rsidRDefault="00311EA5" w:rsidP="00311EA5">
      <w:pPr>
        <w:pStyle w:val="PL"/>
        <w:rPr>
          <w:lang w:eastAsia="es-ES"/>
        </w:rPr>
      </w:pPr>
      <w:r w:rsidRPr="00D3062E">
        <w:rPr>
          <w:lang w:eastAsia="es-ES"/>
        </w:rPr>
        <w:t xml:space="preserve">        '204':</w:t>
      </w:r>
    </w:p>
    <w:p w14:paraId="71ED2BDE"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32B8DB16"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78B9A325" w14:textId="77777777" w:rsidR="00311EA5" w:rsidRPr="00D3062E" w:rsidRDefault="00311EA5" w:rsidP="00311EA5">
      <w:pPr>
        <w:pStyle w:val="PL"/>
      </w:pPr>
      <w:r w:rsidRPr="00D3062E">
        <w:t xml:space="preserve">            and no content is returned in the response body.</w:t>
      </w:r>
    </w:p>
    <w:p w14:paraId="04B4BF93" w14:textId="77777777" w:rsidR="00311EA5" w:rsidRPr="00D3062E" w:rsidRDefault="00311EA5" w:rsidP="00311EA5">
      <w:pPr>
        <w:pStyle w:val="PL"/>
      </w:pPr>
      <w:r w:rsidRPr="00D3062E">
        <w:t xml:space="preserve">        '307':</w:t>
      </w:r>
    </w:p>
    <w:p w14:paraId="25262B11"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44EFBA6" w14:textId="77777777" w:rsidR="00311EA5" w:rsidRPr="00D3062E" w:rsidRDefault="00311EA5" w:rsidP="00311EA5">
      <w:pPr>
        <w:pStyle w:val="PL"/>
      </w:pPr>
      <w:r w:rsidRPr="00D3062E">
        <w:t xml:space="preserve">        '308':</w:t>
      </w:r>
    </w:p>
    <w:p w14:paraId="2518EC4B"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82DBCAE" w14:textId="77777777" w:rsidR="00311EA5" w:rsidRPr="00D3062E" w:rsidRDefault="00311EA5" w:rsidP="00311EA5">
      <w:pPr>
        <w:pStyle w:val="PL"/>
        <w:rPr>
          <w:lang w:eastAsia="es-ES"/>
        </w:rPr>
      </w:pPr>
      <w:r w:rsidRPr="00D3062E">
        <w:rPr>
          <w:lang w:eastAsia="es-ES"/>
        </w:rPr>
        <w:t xml:space="preserve">        '400':</w:t>
      </w:r>
    </w:p>
    <w:p w14:paraId="1DAC4B56"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75D2D9D6" w14:textId="77777777" w:rsidR="00311EA5" w:rsidRPr="00D3062E" w:rsidRDefault="00311EA5" w:rsidP="00311EA5">
      <w:pPr>
        <w:pStyle w:val="PL"/>
        <w:rPr>
          <w:lang w:eastAsia="es-ES"/>
        </w:rPr>
      </w:pPr>
      <w:r w:rsidRPr="00D3062E">
        <w:rPr>
          <w:lang w:eastAsia="es-ES"/>
        </w:rPr>
        <w:t xml:space="preserve">        '401':</w:t>
      </w:r>
    </w:p>
    <w:p w14:paraId="34FBDE67"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3D8FF268" w14:textId="77777777" w:rsidR="00311EA5" w:rsidRPr="00D3062E" w:rsidRDefault="00311EA5" w:rsidP="00311EA5">
      <w:pPr>
        <w:pStyle w:val="PL"/>
        <w:rPr>
          <w:lang w:eastAsia="es-ES"/>
        </w:rPr>
      </w:pPr>
      <w:r w:rsidRPr="00D3062E">
        <w:rPr>
          <w:lang w:eastAsia="es-ES"/>
        </w:rPr>
        <w:t xml:space="preserve">        '403':</w:t>
      </w:r>
    </w:p>
    <w:p w14:paraId="56534337"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5346811A" w14:textId="77777777" w:rsidR="00311EA5" w:rsidRPr="00D3062E" w:rsidRDefault="00311EA5" w:rsidP="00311EA5">
      <w:pPr>
        <w:pStyle w:val="PL"/>
        <w:rPr>
          <w:lang w:eastAsia="es-ES"/>
        </w:rPr>
      </w:pPr>
      <w:r w:rsidRPr="00D3062E">
        <w:rPr>
          <w:lang w:eastAsia="es-ES"/>
        </w:rPr>
        <w:t xml:space="preserve">        '404':</w:t>
      </w:r>
    </w:p>
    <w:p w14:paraId="52D3A0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1BBD8715" w14:textId="77777777" w:rsidR="00311EA5" w:rsidRPr="00D3062E" w:rsidRDefault="00311EA5" w:rsidP="00311EA5">
      <w:pPr>
        <w:pStyle w:val="PL"/>
        <w:rPr>
          <w:lang w:eastAsia="es-ES"/>
        </w:rPr>
      </w:pPr>
      <w:r w:rsidRPr="00D3062E">
        <w:rPr>
          <w:lang w:eastAsia="es-ES"/>
        </w:rPr>
        <w:t xml:space="preserve">        '406':</w:t>
      </w:r>
    </w:p>
    <w:p w14:paraId="50F3E72D"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7F88C2E" w14:textId="77777777" w:rsidR="00311EA5" w:rsidRPr="00D3062E" w:rsidRDefault="00311EA5" w:rsidP="00311EA5">
      <w:pPr>
        <w:pStyle w:val="PL"/>
        <w:rPr>
          <w:lang w:eastAsia="es-ES"/>
        </w:rPr>
      </w:pPr>
      <w:r w:rsidRPr="00D3062E">
        <w:rPr>
          <w:lang w:eastAsia="es-ES"/>
        </w:rPr>
        <w:t xml:space="preserve">        '429':</w:t>
      </w:r>
    </w:p>
    <w:p w14:paraId="55268A97"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429FA071" w14:textId="77777777" w:rsidR="00311EA5" w:rsidRPr="00D3062E" w:rsidRDefault="00311EA5" w:rsidP="00311EA5">
      <w:pPr>
        <w:pStyle w:val="PL"/>
        <w:rPr>
          <w:lang w:eastAsia="es-ES"/>
        </w:rPr>
      </w:pPr>
      <w:r w:rsidRPr="00D3062E">
        <w:rPr>
          <w:lang w:eastAsia="es-ES"/>
        </w:rPr>
        <w:t xml:space="preserve">        '500':</w:t>
      </w:r>
    </w:p>
    <w:p w14:paraId="00DAE3E0"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6864AD2A" w14:textId="77777777" w:rsidR="00311EA5" w:rsidRPr="00D3062E" w:rsidRDefault="00311EA5" w:rsidP="00311EA5">
      <w:pPr>
        <w:pStyle w:val="PL"/>
        <w:rPr>
          <w:lang w:eastAsia="es-ES"/>
        </w:rPr>
      </w:pPr>
      <w:r w:rsidRPr="00D3062E">
        <w:rPr>
          <w:lang w:eastAsia="es-ES"/>
        </w:rPr>
        <w:t xml:space="preserve">        '503':</w:t>
      </w:r>
    </w:p>
    <w:p w14:paraId="79540537"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2758F5EF" w14:textId="77777777" w:rsidR="00311EA5" w:rsidRPr="00D3062E" w:rsidRDefault="00311EA5" w:rsidP="00311EA5">
      <w:pPr>
        <w:pStyle w:val="PL"/>
        <w:rPr>
          <w:lang w:eastAsia="es-ES"/>
        </w:rPr>
      </w:pPr>
      <w:r w:rsidRPr="00D3062E">
        <w:rPr>
          <w:lang w:eastAsia="es-ES"/>
        </w:rPr>
        <w:t xml:space="preserve">        default:</w:t>
      </w:r>
    </w:p>
    <w:p w14:paraId="1ADF9B7B"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0F5C865E" w14:textId="77777777" w:rsidR="00311EA5" w:rsidRPr="00D3062E" w:rsidRDefault="00311EA5" w:rsidP="00311EA5">
      <w:pPr>
        <w:pStyle w:val="PL"/>
        <w:rPr>
          <w:lang w:eastAsia="es-ES"/>
        </w:rPr>
      </w:pPr>
    </w:p>
    <w:p w14:paraId="6B9B7EF7" w14:textId="77777777" w:rsidR="00311EA5" w:rsidRPr="00D3062E" w:rsidRDefault="00311EA5" w:rsidP="00311EA5">
      <w:pPr>
        <w:pStyle w:val="PL"/>
        <w:rPr>
          <w:lang w:eastAsia="es-ES"/>
        </w:rPr>
      </w:pPr>
      <w:r w:rsidRPr="00D3062E">
        <w:rPr>
          <w:lang w:eastAsia="es-ES"/>
        </w:rPr>
        <w:t xml:space="preserve">    patch:</w:t>
      </w:r>
    </w:p>
    <w:p w14:paraId="4762BA1F"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18B22C9" w14:textId="77777777" w:rsidR="00311EA5" w:rsidRPr="00D3062E" w:rsidRDefault="00311EA5" w:rsidP="00311EA5">
      <w:pPr>
        <w:pStyle w:val="PL"/>
        <w:rPr>
          <w:rFonts w:cs="Courier New"/>
          <w:szCs w:val="16"/>
        </w:rPr>
      </w:pPr>
      <w:r w:rsidRPr="00D3062E">
        <w:rPr>
          <w:rFonts w:cs="Courier New"/>
          <w:szCs w:val="16"/>
        </w:rPr>
        <w:t xml:space="preserve">      operationId: ModifyInd</w:t>
      </w:r>
      <w:r w:rsidRPr="00D3062E">
        <w:t>PolUsageSubsc</w:t>
      </w:r>
    </w:p>
    <w:p w14:paraId="41C24599" w14:textId="77777777" w:rsidR="00311EA5" w:rsidRPr="00D3062E" w:rsidRDefault="00311EA5" w:rsidP="00311EA5">
      <w:pPr>
        <w:pStyle w:val="PL"/>
        <w:rPr>
          <w:rFonts w:cs="Courier New"/>
          <w:szCs w:val="16"/>
        </w:rPr>
      </w:pPr>
      <w:r w:rsidRPr="00D3062E">
        <w:rPr>
          <w:rFonts w:cs="Courier New"/>
          <w:szCs w:val="16"/>
        </w:rPr>
        <w:t xml:space="preserve">      tags:</w:t>
      </w:r>
    </w:p>
    <w:p w14:paraId="54F4CA7C"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E08D0F6" w14:textId="77777777" w:rsidR="00311EA5" w:rsidRPr="00D3062E" w:rsidRDefault="00311EA5" w:rsidP="00311EA5">
      <w:pPr>
        <w:pStyle w:val="PL"/>
      </w:pPr>
      <w:r w:rsidRPr="00D3062E">
        <w:t xml:space="preserve">      requestBody:</w:t>
      </w:r>
    </w:p>
    <w:p w14:paraId="43454602" w14:textId="77777777" w:rsidR="00311EA5" w:rsidRPr="00D3062E" w:rsidRDefault="00311EA5" w:rsidP="00311EA5">
      <w:pPr>
        <w:pStyle w:val="PL"/>
      </w:pPr>
      <w:r w:rsidRPr="00D3062E">
        <w:t xml:space="preserve">        required: true</w:t>
      </w:r>
    </w:p>
    <w:p w14:paraId="539B8FFE" w14:textId="77777777" w:rsidR="00311EA5" w:rsidRPr="00D3062E" w:rsidRDefault="00311EA5" w:rsidP="00311EA5">
      <w:pPr>
        <w:pStyle w:val="PL"/>
      </w:pPr>
      <w:r w:rsidRPr="00D3062E">
        <w:t xml:space="preserve">        content:</w:t>
      </w:r>
    </w:p>
    <w:p w14:paraId="11EFF83D" w14:textId="77777777" w:rsidR="00311EA5" w:rsidRPr="00D3062E" w:rsidRDefault="00311EA5" w:rsidP="00311EA5">
      <w:pPr>
        <w:pStyle w:val="PL"/>
        <w:rPr>
          <w:lang w:val="en-US"/>
        </w:rPr>
      </w:pPr>
      <w:r w:rsidRPr="00D3062E">
        <w:rPr>
          <w:lang w:val="en-US"/>
        </w:rPr>
        <w:t xml:space="preserve">          application/merge-patch+json:</w:t>
      </w:r>
    </w:p>
    <w:p w14:paraId="3E130464" w14:textId="77777777" w:rsidR="00311EA5" w:rsidRPr="00D3062E" w:rsidRDefault="00311EA5" w:rsidP="00311EA5">
      <w:pPr>
        <w:pStyle w:val="PL"/>
      </w:pPr>
      <w:r w:rsidRPr="00D3062E">
        <w:t xml:space="preserve">            schema:</w:t>
      </w:r>
    </w:p>
    <w:p w14:paraId="7A9C4E0F" w14:textId="77777777" w:rsidR="00311EA5" w:rsidRPr="00D3062E" w:rsidRDefault="00311EA5" w:rsidP="00311EA5">
      <w:pPr>
        <w:pStyle w:val="PL"/>
        <w:rPr>
          <w:lang w:eastAsia="es-ES"/>
        </w:rPr>
      </w:pPr>
      <w:r w:rsidRPr="00D3062E">
        <w:rPr>
          <w:lang w:eastAsia="es-ES"/>
        </w:rPr>
        <w:t xml:space="preserve">              $ref: '#/components/schemas/</w:t>
      </w:r>
      <w:r w:rsidRPr="00D3062E">
        <w:t>PolUsageSubscPatch</w:t>
      </w:r>
      <w:r w:rsidRPr="00D3062E">
        <w:rPr>
          <w:lang w:eastAsia="es-ES"/>
        </w:rPr>
        <w:t>'</w:t>
      </w:r>
    </w:p>
    <w:p w14:paraId="596B9E91" w14:textId="77777777" w:rsidR="00311EA5" w:rsidRPr="00D3062E" w:rsidRDefault="00311EA5" w:rsidP="00311EA5">
      <w:pPr>
        <w:pStyle w:val="PL"/>
        <w:rPr>
          <w:lang w:eastAsia="es-ES"/>
        </w:rPr>
      </w:pPr>
      <w:r w:rsidRPr="00D3062E">
        <w:rPr>
          <w:lang w:eastAsia="es-ES"/>
        </w:rPr>
        <w:t xml:space="preserve">      responses:</w:t>
      </w:r>
    </w:p>
    <w:p w14:paraId="10AF0A1A" w14:textId="77777777" w:rsidR="00311EA5" w:rsidRPr="00D3062E" w:rsidRDefault="00311EA5" w:rsidP="00311EA5">
      <w:pPr>
        <w:pStyle w:val="PL"/>
      </w:pPr>
      <w:r w:rsidRPr="00D3062E">
        <w:t xml:space="preserve">        '200':</w:t>
      </w:r>
    </w:p>
    <w:p w14:paraId="262350BA" w14:textId="77777777" w:rsidR="00311EA5" w:rsidRPr="00D3062E" w:rsidRDefault="00311EA5" w:rsidP="00311EA5">
      <w:pPr>
        <w:pStyle w:val="PL"/>
        <w:rPr>
          <w:lang w:eastAsia="zh-CN"/>
        </w:rPr>
      </w:pPr>
      <w:r w:rsidRPr="00D3062E">
        <w:t xml:space="preserve">          description: </w:t>
      </w:r>
      <w:r w:rsidRPr="00D3062E">
        <w:rPr>
          <w:lang w:eastAsia="zh-CN"/>
        </w:rPr>
        <w:t>&gt;</w:t>
      </w:r>
    </w:p>
    <w:p w14:paraId="33DCBBC6"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361C6A5B" w14:textId="77777777" w:rsidR="00311EA5" w:rsidRPr="00D3062E" w:rsidRDefault="00311EA5" w:rsidP="00311EA5">
      <w:pPr>
        <w:pStyle w:val="PL"/>
      </w:pPr>
      <w:r w:rsidRPr="00D3062E">
        <w:t xml:space="preserve">            representation of the updated resource shall be returned in the response body.</w:t>
      </w:r>
    </w:p>
    <w:p w14:paraId="7B28ED36" w14:textId="77777777" w:rsidR="00311EA5" w:rsidRPr="00D3062E" w:rsidRDefault="00311EA5" w:rsidP="00311EA5">
      <w:pPr>
        <w:pStyle w:val="PL"/>
      </w:pPr>
      <w:r w:rsidRPr="00D3062E">
        <w:t xml:space="preserve">          content:</w:t>
      </w:r>
    </w:p>
    <w:p w14:paraId="6C212DBF" w14:textId="77777777" w:rsidR="00311EA5" w:rsidRPr="00D3062E" w:rsidRDefault="00311EA5" w:rsidP="00311EA5">
      <w:pPr>
        <w:pStyle w:val="PL"/>
      </w:pPr>
      <w:r w:rsidRPr="00D3062E">
        <w:t xml:space="preserve">            application/json:</w:t>
      </w:r>
    </w:p>
    <w:p w14:paraId="4FE4DF6A" w14:textId="77777777" w:rsidR="00311EA5" w:rsidRPr="00D3062E" w:rsidRDefault="00311EA5" w:rsidP="00311EA5">
      <w:pPr>
        <w:pStyle w:val="PL"/>
      </w:pPr>
      <w:r w:rsidRPr="00D3062E">
        <w:t xml:space="preserve">              schema:</w:t>
      </w:r>
    </w:p>
    <w:p w14:paraId="1A5BB60F"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4B641B0A" w14:textId="77777777" w:rsidR="00311EA5" w:rsidRPr="00D3062E" w:rsidRDefault="00311EA5" w:rsidP="00311EA5">
      <w:pPr>
        <w:pStyle w:val="PL"/>
        <w:rPr>
          <w:lang w:eastAsia="es-ES"/>
        </w:rPr>
      </w:pPr>
      <w:r w:rsidRPr="00D3062E">
        <w:rPr>
          <w:lang w:eastAsia="es-ES"/>
        </w:rPr>
        <w:t xml:space="preserve">        '204':</w:t>
      </w:r>
    </w:p>
    <w:p w14:paraId="5A6E344F"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50D9A732"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48F0039A" w14:textId="77777777" w:rsidR="00311EA5" w:rsidRPr="00D3062E" w:rsidRDefault="00311EA5" w:rsidP="00311EA5">
      <w:pPr>
        <w:pStyle w:val="PL"/>
      </w:pPr>
      <w:r w:rsidRPr="00D3062E">
        <w:t xml:space="preserve">            and no content is returned in the response body.</w:t>
      </w:r>
    </w:p>
    <w:p w14:paraId="3AC70E00" w14:textId="77777777" w:rsidR="00311EA5" w:rsidRPr="00D3062E" w:rsidRDefault="00311EA5" w:rsidP="00311EA5">
      <w:pPr>
        <w:pStyle w:val="PL"/>
      </w:pPr>
      <w:r w:rsidRPr="00D3062E">
        <w:t xml:space="preserve">        '307':</w:t>
      </w:r>
    </w:p>
    <w:p w14:paraId="0170F4CA"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656B943D" w14:textId="77777777" w:rsidR="00311EA5" w:rsidRPr="00D3062E" w:rsidRDefault="00311EA5" w:rsidP="00311EA5">
      <w:pPr>
        <w:pStyle w:val="PL"/>
      </w:pPr>
      <w:r w:rsidRPr="00D3062E">
        <w:t xml:space="preserve">        '308':</w:t>
      </w:r>
    </w:p>
    <w:p w14:paraId="6B22E47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34A39BA6" w14:textId="77777777" w:rsidR="00311EA5" w:rsidRPr="00D3062E" w:rsidRDefault="00311EA5" w:rsidP="00311EA5">
      <w:pPr>
        <w:pStyle w:val="PL"/>
        <w:rPr>
          <w:lang w:eastAsia="es-ES"/>
        </w:rPr>
      </w:pPr>
      <w:r w:rsidRPr="00D3062E">
        <w:rPr>
          <w:lang w:eastAsia="es-ES"/>
        </w:rPr>
        <w:t xml:space="preserve">        '400':</w:t>
      </w:r>
    </w:p>
    <w:p w14:paraId="0396F0DF"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50A34C04" w14:textId="77777777" w:rsidR="00311EA5" w:rsidRPr="00D3062E" w:rsidRDefault="00311EA5" w:rsidP="00311EA5">
      <w:pPr>
        <w:pStyle w:val="PL"/>
        <w:rPr>
          <w:lang w:eastAsia="es-ES"/>
        </w:rPr>
      </w:pPr>
      <w:r w:rsidRPr="00D3062E">
        <w:rPr>
          <w:lang w:eastAsia="es-ES"/>
        </w:rPr>
        <w:t xml:space="preserve">        '401':</w:t>
      </w:r>
    </w:p>
    <w:p w14:paraId="23A8075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002ECFA1" w14:textId="77777777" w:rsidR="00311EA5" w:rsidRPr="00D3062E" w:rsidRDefault="00311EA5" w:rsidP="00311EA5">
      <w:pPr>
        <w:pStyle w:val="PL"/>
        <w:rPr>
          <w:lang w:eastAsia="es-ES"/>
        </w:rPr>
      </w:pPr>
      <w:r w:rsidRPr="00D3062E">
        <w:rPr>
          <w:lang w:eastAsia="es-ES"/>
        </w:rPr>
        <w:t xml:space="preserve">        '403':</w:t>
      </w:r>
    </w:p>
    <w:p w14:paraId="1EE0155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159FEA93" w14:textId="77777777" w:rsidR="00311EA5" w:rsidRPr="00D3062E" w:rsidRDefault="00311EA5" w:rsidP="00311EA5">
      <w:pPr>
        <w:pStyle w:val="PL"/>
        <w:rPr>
          <w:lang w:eastAsia="es-ES"/>
        </w:rPr>
      </w:pPr>
      <w:r w:rsidRPr="00D3062E">
        <w:rPr>
          <w:lang w:eastAsia="es-ES"/>
        </w:rPr>
        <w:t xml:space="preserve">        '404':</w:t>
      </w:r>
    </w:p>
    <w:p w14:paraId="32F6D934"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42F76486" w14:textId="77777777" w:rsidR="00311EA5" w:rsidRPr="00D3062E" w:rsidRDefault="00311EA5" w:rsidP="00311EA5">
      <w:pPr>
        <w:pStyle w:val="PL"/>
        <w:rPr>
          <w:lang w:eastAsia="es-ES"/>
        </w:rPr>
      </w:pPr>
      <w:r w:rsidRPr="00D3062E">
        <w:rPr>
          <w:lang w:eastAsia="es-ES"/>
        </w:rPr>
        <w:t xml:space="preserve">        '406':</w:t>
      </w:r>
    </w:p>
    <w:p w14:paraId="27D85135"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0B020A4" w14:textId="77777777" w:rsidR="00311EA5" w:rsidRPr="00D3062E" w:rsidRDefault="00311EA5" w:rsidP="00311EA5">
      <w:pPr>
        <w:pStyle w:val="PL"/>
        <w:rPr>
          <w:lang w:eastAsia="es-ES"/>
        </w:rPr>
      </w:pPr>
      <w:r w:rsidRPr="00D3062E">
        <w:rPr>
          <w:lang w:eastAsia="es-ES"/>
        </w:rPr>
        <w:t xml:space="preserve">        '429':</w:t>
      </w:r>
    </w:p>
    <w:p w14:paraId="6FE10ADE"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276AD7F1" w14:textId="77777777" w:rsidR="00311EA5" w:rsidRPr="00D3062E" w:rsidRDefault="00311EA5" w:rsidP="00311EA5">
      <w:pPr>
        <w:pStyle w:val="PL"/>
        <w:rPr>
          <w:lang w:eastAsia="es-ES"/>
        </w:rPr>
      </w:pPr>
      <w:r w:rsidRPr="00D3062E">
        <w:rPr>
          <w:lang w:eastAsia="es-ES"/>
        </w:rPr>
        <w:t xml:space="preserve">        '500':</w:t>
      </w:r>
    </w:p>
    <w:p w14:paraId="48EB049A"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7B1C6FCB" w14:textId="77777777" w:rsidR="00311EA5" w:rsidRPr="00D3062E" w:rsidRDefault="00311EA5" w:rsidP="00311EA5">
      <w:pPr>
        <w:pStyle w:val="PL"/>
        <w:rPr>
          <w:lang w:eastAsia="es-ES"/>
        </w:rPr>
      </w:pPr>
      <w:r w:rsidRPr="00D3062E">
        <w:rPr>
          <w:lang w:eastAsia="es-ES"/>
        </w:rPr>
        <w:t xml:space="preserve">        '503':</w:t>
      </w:r>
    </w:p>
    <w:p w14:paraId="0CF9B58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62B51251" w14:textId="77777777" w:rsidR="00311EA5" w:rsidRPr="00D3062E" w:rsidRDefault="00311EA5" w:rsidP="00311EA5">
      <w:pPr>
        <w:pStyle w:val="PL"/>
        <w:rPr>
          <w:lang w:eastAsia="es-ES"/>
        </w:rPr>
      </w:pPr>
      <w:r w:rsidRPr="00D3062E">
        <w:rPr>
          <w:lang w:eastAsia="es-ES"/>
        </w:rPr>
        <w:t xml:space="preserve">        default:</w:t>
      </w:r>
    </w:p>
    <w:p w14:paraId="578CA250"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93BBEB0" w14:textId="77777777" w:rsidR="00311EA5" w:rsidRPr="00D3062E" w:rsidRDefault="00311EA5" w:rsidP="00311EA5">
      <w:pPr>
        <w:pStyle w:val="PL"/>
        <w:rPr>
          <w:lang w:eastAsia="es-ES"/>
        </w:rPr>
      </w:pPr>
    </w:p>
    <w:p w14:paraId="140F47CC" w14:textId="77777777" w:rsidR="00311EA5" w:rsidRPr="00D3062E" w:rsidRDefault="00311EA5" w:rsidP="00311EA5">
      <w:pPr>
        <w:pStyle w:val="PL"/>
        <w:rPr>
          <w:lang w:eastAsia="es-ES"/>
        </w:rPr>
      </w:pPr>
      <w:r w:rsidRPr="00D3062E">
        <w:rPr>
          <w:lang w:eastAsia="es-ES"/>
        </w:rPr>
        <w:t xml:space="preserve">    delete:</w:t>
      </w:r>
    </w:p>
    <w:p w14:paraId="29421921"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67CACD6B" w14:textId="77777777" w:rsidR="00311EA5" w:rsidRPr="00D3062E" w:rsidRDefault="00311EA5" w:rsidP="00311EA5">
      <w:pPr>
        <w:pStyle w:val="PL"/>
        <w:rPr>
          <w:rFonts w:cs="Courier New"/>
          <w:szCs w:val="16"/>
        </w:rPr>
      </w:pPr>
      <w:r w:rsidRPr="00D3062E">
        <w:rPr>
          <w:rFonts w:cs="Courier New"/>
          <w:szCs w:val="16"/>
        </w:rPr>
        <w:t xml:space="preserve">      operationId: DeleteInd</w:t>
      </w:r>
      <w:r w:rsidRPr="00D3062E">
        <w:t>PolUsageSubsc</w:t>
      </w:r>
    </w:p>
    <w:p w14:paraId="6A37782E" w14:textId="77777777" w:rsidR="00311EA5" w:rsidRPr="00D3062E" w:rsidRDefault="00311EA5" w:rsidP="00311EA5">
      <w:pPr>
        <w:pStyle w:val="PL"/>
        <w:rPr>
          <w:rFonts w:cs="Courier New"/>
          <w:szCs w:val="16"/>
        </w:rPr>
      </w:pPr>
      <w:r w:rsidRPr="00D3062E">
        <w:rPr>
          <w:rFonts w:cs="Courier New"/>
          <w:szCs w:val="16"/>
        </w:rPr>
        <w:t xml:space="preserve">      tags:</w:t>
      </w:r>
    </w:p>
    <w:p w14:paraId="6D0A75A5"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501B39" w14:textId="77777777" w:rsidR="00311EA5" w:rsidRPr="00D3062E" w:rsidRDefault="00311EA5" w:rsidP="00311EA5">
      <w:pPr>
        <w:pStyle w:val="PL"/>
        <w:rPr>
          <w:lang w:eastAsia="es-ES"/>
        </w:rPr>
      </w:pPr>
      <w:r w:rsidRPr="00D3062E">
        <w:rPr>
          <w:lang w:eastAsia="es-ES"/>
        </w:rPr>
        <w:t xml:space="preserve">      responses:</w:t>
      </w:r>
    </w:p>
    <w:p w14:paraId="2D314348" w14:textId="77777777" w:rsidR="00311EA5" w:rsidRPr="00D3062E" w:rsidRDefault="00311EA5" w:rsidP="00311EA5">
      <w:pPr>
        <w:pStyle w:val="PL"/>
        <w:rPr>
          <w:lang w:eastAsia="es-ES"/>
        </w:rPr>
      </w:pPr>
      <w:r w:rsidRPr="00D3062E">
        <w:rPr>
          <w:lang w:eastAsia="es-ES"/>
        </w:rPr>
        <w:t xml:space="preserve">        '204':</w:t>
      </w:r>
    </w:p>
    <w:p w14:paraId="55EEF85F"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4BBB3ED6"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696667EA" w14:textId="77777777" w:rsidR="00311EA5" w:rsidRPr="00D3062E" w:rsidRDefault="00311EA5" w:rsidP="00311EA5">
      <w:pPr>
        <w:pStyle w:val="PL"/>
      </w:pPr>
      <w:r w:rsidRPr="00D3062E">
        <w:t xml:space="preserve">        '307':</w:t>
      </w:r>
    </w:p>
    <w:p w14:paraId="18AD637D"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ECE5FF7" w14:textId="77777777" w:rsidR="00311EA5" w:rsidRPr="00D3062E" w:rsidRDefault="00311EA5" w:rsidP="00311EA5">
      <w:pPr>
        <w:pStyle w:val="PL"/>
      </w:pPr>
      <w:r w:rsidRPr="00D3062E">
        <w:t xml:space="preserve">        '308':</w:t>
      </w:r>
    </w:p>
    <w:p w14:paraId="5E44715A"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02BD75BF" w14:textId="77777777" w:rsidR="00311EA5" w:rsidRPr="00D3062E" w:rsidRDefault="00311EA5" w:rsidP="00311EA5">
      <w:pPr>
        <w:pStyle w:val="PL"/>
        <w:rPr>
          <w:lang w:eastAsia="es-ES"/>
        </w:rPr>
      </w:pPr>
      <w:r w:rsidRPr="00D3062E">
        <w:rPr>
          <w:lang w:eastAsia="es-ES"/>
        </w:rPr>
        <w:t xml:space="preserve">        '400':</w:t>
      </w:r>
    </w:p>
    <w:p w14:paraId="395AD10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6C115BDF" w14:textId="77777777" w:rsidR="00311EA5" w:rsidRPr="00D3062E" w:rsidRDefault="00311EA5" w:rsidP="00311EA5">
      <w:pPr>
        <w:pStyle w:val="PL"/>
        <w:rPr>
          <w:lang w:eastAsia="es-ES"/>
        </w:rPr>
      </w:pPr>
      <w:r w:rsidRPr="00D3062E">
        <w:rPr>
          <w:lang w:eastAsia="es-ES"/>
        </w:rPr>
        <w:t xml:space="preserve">        '401':</w:t>
      </w:r>
    </w:p>
    <w:p w14:paraId="70FE6D8C"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6BBD97A8" w14:textId="77777777" w:rsidR="00311EA5" w:rsidRPr="00D3062E" w:rsidRDefault="00311EA5" w:rsidP="00311EA5">
      <w:pPr>
        <w:pStyle w:val="PL"/>
        <w:rPr>
          <w:lang w:eastAsia="es-ES"/>
        </w:rPr>
      </w:pPr>
      <w:r w:rsidRPr="00D3062E">
        <w:rPr>
          <w:lang w:eastAsia="es-ES"/>
        </w:rPr>
        <w:t xml:space="preserve">        '403':</w:t>
      </w:r>
    </w:p>
    <w:p w14:paraId="636FF55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59245822" w14:textId="77777777" w:rsidR="00311EA5" w:rsidRPr="00D3062E" w:rsidRDefault="00311EA5" w:rsidP="00311EA5">
      <w:pPr>
        <w:pStyle w:val="PL"/>
        <w:rPr>
          <w:lang w:eastAsia="es-ES"/>
        </w:rPr>
      </w:pPr>
      <w:r w:rsidRPr="00D3062E">
        <w:rPr>
          <w:lang w:eastAsia="es-ES"/>
        </w:rPr>
        <w:t xml:space="preserve">        '404':</w:t>
      </w:r>
    </w:p>
    <w:p w14:paraId="6255F3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1667BB92" w14:textId="77777777" w:rsidR="00311EA5" w:rsidRPr="00D3062E" w:rsidRDefault="00311EA5" w:rsidP="00311EA5">
      <w:pPr>
        <w:pStyle w:val="PL"/>
        <w:rPr>
          <w:lang w:eastAsia="es-ES"/>
        </w:rPr>
      </w:pPr>
      <w:r w:rsidRPr="00D3062E">
        <w:rPr>
          <w:lang w:eastAsia="es-ES"/>
        </w:rPr>
        <w:t xml:space="preserve">        '406':</w:t>
      </w:r>
    </w:p>
    <w:p w14:paraId="24937AE6"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48DE9F7F" w14:textId="77777777" w:rsidR="00311EA5" w:rsidRPr="00D3062E" w:rsidRDefault="00311EA5" w:rsidP="00311EA5">
      <w:pPr>
        <w:pStyle w:val="PL"/>
        <w:rPr>
          <w:lang w:eastAsia="es-ES"/>
        </w:rPr>
      </w:pPr>
      <w:r w:rsidRPr="00D3062E">
        <w:rPr>
          <w:lang w:eastAsia="es-ES"/>
        </w:rPr>
        <w:t xml:space="preserve">        '429':</w:t>
      </w:r>
    </w:p>
    <w:p w14:paraId="1F99B217"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6651E5DC" w14:textId="77777777" w:rsidR="00311EA5" w:rsidRPr="00D3062E" w:rsidRDefault="00311EA5" w:rsidP="00311EA5">
      <w:pPr>
        <w:pStyle w:val="PL"/>
        <w:rPr>
          <w:lang w:eastAsia="es-ES"/>
        </w:rPr>
      </w:pPr>
      <w:r w:rsidRPr="00D3062E">
        <w:rPr>
          <w:lang w:eastAsia="es-ES"/>
        </w:rPr>
        <w:t xml:space="preserve">        '500':</w:t>
      </w:r>
    </w:p>
    <w:p w14:paraId="6EEC0A07"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704997F7" w14:textId="77777777" w:rsidR="00311EA5" w:rsidRPr="00D3062E" w:rsidRDefault="00311EA5" w:rsidP="00311EA5">
      <w:pPr>
        <w:pStyle w:val="PL"/>
        <w:rPr>
          <w:lang w:eastAsia="es-ES"/>
        </w:rPr>
      </w:pPr>
      <w:r w:rsidRPr="00D3062E">
        <w:rPr>
          <w:lang w:eastAsia="es-ES"/>
        </w:rPr>
        <w:t xml:space="preserve">        '503':</w:t>
      </w:r>
    </w:p>
    <w:p w14:paraId="5257CE7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0D97E507" w14:textId="77777777" w:rsidR="00311EA5" w:rsidRPr="00D3062E" w:rsidRDefault="00311EA5" w:rsidP="00311EA5">
      <w:pPr>
        <w:pStyle w:val="PL"/>
        <w:rPr>
          <w:lang w:eastAsia="es-ES"/>
        </w:rPr>
      </w:pPr>
      <w:r w:rsidRPr="00D3062E">
        <w:rPr>
          <w:lang w:eastAsia="es-ES"/>
        </w:rPr>
        <w:t xml:space="preserve">        default:</w:t>
      </w:r>
    </w:p>
    <w:p w14:paraId="1739E974"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23BDCB8D" w14:textId="77777777" w:rsidR="00311EA5" w:rsidRPr="00D3062E" w:rsidRDefault="00311EA5" w:rsidP="00311EA5">
      <w:pPr>
        <w:pStyle w:val="PL"/>
      </w:pPr>
    </w:p>
    <w:p w14:paraId="4336B3D8" w14:textId="77777777" w:rsidR="00311EA5" w:rsidRPr="00D3062E" w:rsidRDefault="00311EA5" w:rsidP="00311EA5">
      <w:pPr>
        <w:pStyle w:val="PL"/>
      </w:pPr>
    </w:p>
    <w:p w14:paraId="249E3438" w14:textId="77777777" w:rsidR="00311EA5" w:rsidRPr="00D3062E" w:rsidRDefault="00311EA5" w:rsidP="00311EA5">
      <w:pPr>
        <w:pStyle w:val="PL"/>
      </w:pPr>
      <w:r w:rsidRPr="00D3062E">
        <w:t>components:</w:t>
      </w:r>
    </w:p>
    <w:p w14:paraId="64461E82" w14:textId="77777777" w:rsidR="00311EA5" w:rsidRPr="00D3062E" w:rsidRDefault="00311EA5" w:rsidP="00311EA5">
      <w:pPr>
        <w:pStyle w:val="PL"/>
      </w:pPr>
      <w:r w:rsidRPr="00D3062E">
        <w:t xml:space="preserve">  securitySchemes:</w:t>
      </w:r>
    </w:p>
    <w:p w14:paraId="710D5D15" w14:textId="77777777" w:rsidR="00311EA5" w:rsidRPr="00D3062E" w:rsidRDefault="00311EA5" w:rsidP="00311EA5">
      <w:pPr>
        <w:pStyle w:val="PL"/>
      </w:pPr>
      <w:r w:rsidRPr="00D3062E">
        <w:t xml:space="preserve">    oAuth2ClientCredentials:</w:t>
      </w:r>
    </w:p>
    <w:p w14:paraId="28B8D223" w14:textId="77777777" w:rsidR="00311EA5" w:rsidRPr="00D3062E" w:rsidRDefault="00311EA5" w:rsidP="00311EA5">
      <w:pPr>
        <w:pStyle w:val="PL"/>
      </w:pPr>
      <w:r w:rsidRPr="00D3062E">
        <w:t xml:space="preserve">      type: oauth2</w:t>
      </w:r>
    </w:p>
    <w:p w14:paraId="55624495" w14:textId="77777777" w:rsidR="00311EA5" w:rsidRPr="00D3062E" w:rsidRDefault="00311EA5" w:rsidP="00311EA5">
      <w:pPr>
        <w:pStyle w:val="PL"/>
      </w:pPr>
      <w:r w:rsidRPr="00D3062E">
        <w:t xml:space="preserve">      flows:</w:t>
      </w:r>
    </w:p>
    <w:p w14:paraId="35EDE6FD" w14:textId="77777777" w:rsidR="00311EA5" w:rsidRPr="00D3062E" w:rsidRDefault="00311EA5" w:rsidP="00311EA5">
      <w:pPr>
        <w:pStyle w:val="PL"/>
      </w:pPr>
      <w:r w:rsidRPr="00D3062E">
        <w:t xml:space="preserve">        clientCredentials:</w:t>
      </w:r>
    </w:p>
    <w:p w14:paraId="02C3501B" w14:textId="77777777" w:rsidR="00311EA5" w:rsidRPr="00D3062E" w:rsidRDefault="00311EA5" w:rsidP="00311EA5">
      <w:pPr>
        <w:pStyle w:val="PL"/>
      </w:pPr>
      <w:r w:rsidRPr="00D3062E">
        <w:t xml:space="preserve">          tokenUrl: '{tokenUrl}'</w:t>
      </w:r>
    </w:p>
    <w:p w14:paraId="19E4C745" w14:textId="77777777" w:rsidR="00311EA5" w:rsidRPr="00D3062E" w:rsidRDefault="00311EA5" w:rsidP="00311EA5">
      <w:pPr>
        <w:pStyle w:val="PL"/>
      </w:pPr>
      <w:r w:rsidRPr="00D3062E">
        <w:t xml:space="preserve">          scopes: {}</w:t>
      </w:r>
    </w:p>
    <w:p w14:paraId="78BD6307" w14:textId="77777777" w:rsidR="00311EA5" w:rsidRPr="00D3062E" w:rsidRDefault="00311EA5" w:rsidP="00311EA5">
      <w:pPr>
        <w:pStyle w:val="PL"/>
      </w:pPr>
    </w:p>
    <w:p w14:paraId="148D06E5" w14:textId="77777777" w:rsidR="00311EA5" w:rsidRPr="00D3062E" w:rsidRDefault="00311EA5" w:rsidP="00311EA5">
      <w:pPr>
        <w:pStyle w:val="PL"/>
      </w:pPr>
      <w:r w:rsidRPr="00D3062E">
        <w:t xml:space="preserve">  schemas:</w:t>
      </w:r>
    </w:p>
    <w:p w14:paraId="014E42B5" w14:textId="77777777" w:rsidR="00311EA5" w:rsidRPr="00D3062E" w:rsidRDefault="00311EA5" w:rsidP="00311EA5">
      <w:pPr>
        <w:pStyle w:val="PL"/>
      </w:pPr>
    </w:p>
    <w:p w14:paraId="3261C01E" w14:textId="77777777" w:rsidR="00311EA5" w:rsidRPr="00D3062E" w:rsidRDefault="00311EA5" w:rsidP="00311EA5">
      <w:pPr>
        <w:pStyle w:val="PL"/>
      </w:pPr>
      <w:r w:rsidRPr="00D3062E">
        <w:t>#</w:t>
      </w:r>
    </w:p>
    <w:p w14:paraId="6B1418BC" w14:textId="77777777" w:rsidR="00311EA5" w:rsidRPr="00D3062E" w:rsidRDefault="00311EA5" w:rsidP="00311EA5">
      <w:pPr>
        <w:pStyle w:val="PL"/>
      </w:pPr>
      <w:r w:rsidRPr="00D3062E">
        <w:t># STRUCTURED DATA TYPES</w:t>
      </w:r>
    </w:p>
    <w:p w14:paraId="7D05E7D5" w14:textId="77777777" w:rsidR="00311EA5" w:rsidRPr="00D3062E" w:rsidRDefault="00311EA5" w:rsidP="00311EA5">
      <w:pPr>
        <w:pStyle w:val="PL"/>
      </w:pPr>
      <w:r w:rsidRPr="00D3062E">
        <w:t>#</w:t>
      </w:r>
    </w:p>
    <w:p w14:paraId="669BBE74" w14:textId="77777777" w:rsidR="00311EA5" w:rsidRPr="00D3062E" w:rsidRDefault="00311EA5" w:rsidP="00311EA5">
      <w:pPr>
        <w:pStyle w:val="PL"/>
      </w:pPr>
    </w:p>
    <w:p w14:paraId="7FE64D84" w14:textId="77777777" w:rsidR="00311EA5" w:rsidRPr="00D3062E" w:rsidRDefault="00311EA5" w:rsidP="00311EA5">
      <w:pPr>
        <w:pStyle w:val="PL"/>
      </w:pPr>
      <w:r w:rsidRPr="00D3062E">
        <w:t xml:space="preserve">    Policy:</w:t>
      </w:r>
    </w:p>
    <w:p w14:paraId="4138B7F1" w14:textId="77777777" w:rsidR="00311EA5" w:rsidRPr="00D3062E" w:rsidRDefault="00311EA5" w:rsidP="00311EA5">
      <w:pPr>
        <w:pStyle w:val="PL"/>
        <w:rPr>
          <w:lang w:eastAsia="zh-CN"/>
        </w:rPr>
      </w:pPr>
      <w:r w:rsidRPr="00D3062E">
        <w:t xml:space="preserve">      description: </w:t>
      </w:r>
      <w:r w:rsidRPr="00D3062E">
        <w:rPr>
          <w:lang w:eastAsia="zh-CN"/>
        </w:rPr>
        <w:t>&gt;</w:t>
      </w:r>
    </w:p>
    <w:p w14:paraId="37F55D1C" w14:textId="77777777" w:rsidR="00311EA5" w:rsidRPr="00D3062E" w:rsidRDefault="00311EA5" w:rsidP="00311EA5">
      <w:pPr>
        <w:pStyle w:val="PL"/>
        <w:rPr>
          <w:lang w:eastAsia="zh-CN"/>
        </w:rPr>
      </w:pPr>
      <w:r w:rsidRPr="00D3062E">
        <w:t xml:space="preserve">        Represents a Policy.</w:t>
      </w:r>
    </w:p>
    <w:p w14:paraId="5B01DCBA" w14:textId="77777777" w:rsidR="00311EA5" w:rsidRPr="00D3062E" w:rsidRDefault="00311EA5" w:rsidP="00311EA5">
      <w:pPr>
        <w:pStyle w:val="PL"/>
      </w:pPr>
      <w:r w:rsidRPr="00D3062E">
        <w:t xml:space="preserve">      type: object</w:t>
      </w:r>
    </w:p>
    <w:p w14:paraId="717DB870" w14:textId="77777777" w:rsidR="00311EA5" w:rsidRPr="00D3062E" w:rsidRDefault="00311EA5" w:rsidP="00311EA5">
      <w:pPr>
        <w:pStyle w:val="PL"/>
      </w:pPr>
      <w:r w:rsidRPr="00D3062E">
        <w:t xml:space="preserve">      properties:</w:t>
      </w:r>
    </w:p>
    <w:p w14:paraId="7F199DF7" w14:textId="77777777" w:rsidR="00311EA5" w:rsidRPr="00D3062E" w:rsidRDefault="00311EA5" w:rsidP="00311EA5">
      <w:pPr>
        <w:pStyle w:val="PL"/>
      </w:pPr>
      <w:r w:rsidRPr="00D3062E">
        <w:t xml:space="preserve">        netSliceId:</w:t>
      </w:r>
    </w:p>
    <w:p w14:paraId="14CE018C" w14:textId="77777777" w:rsidR="00311EA5" w:rsidRPr="00D3062E" w:rsidRDefault="00311EA5" w:rsidP="00311EA5">
      <w:pPr>
        <w:pStyle w:val="PL"/>
      </w:pPr>
      <w:r w:rsidRPr="00D3062E">
        <w:t xml:space="preserve">          $ref: '#/components/schemas/NetSliceId'</w:t>
      </w:r>
    </w:p>
    <w:p w14:paraId="3E1E123B" w14:textId="77777777" w:rsidR="00311EA5" w:rsidRPr="00D3062E" w:rsidRDefault="00311EA5" w:rsidP="00311EA5">
      <w:pPr>
        <w:pStyle w:val="PL"/>
      </w:pPr>
      <w:r w:rsidRPr="00D3062E">
        <w:t xml:space="preserve">        reqDnn:</w:t>
      </w:r>
    </w:p>
    <w:p w14:paraId="22AE2805" w14:textId="77777777" w:rsidR="00311EA5" w:rsidRPr="00D3062E" w:rsidRDefault="00311EA5" w:rsidP="00311EA5">
      <w:pPr>
        <w:pStyle w:val="PL"/>
      </w:pPr>
      <w:r w:rsidRPr="00D3062E">
        <w:t xml:space="preserve">          $ref: 'TS29571_CommonData.yaml#/components/schemas/Dnn'</w:t>
      </w:r>
    </w:p>
    <w:p w14:paraId="0E41FF57" w14:textId="77777777" w:rsidR="00311EA5" w:rsidRPr="00D3062E" w:rsidRDefault="00311EA5" w:rsidP="00311EA5">
      <w:pPr>
        <w:pStyle w:val="PL"/>
      </w:pPr>
      <w:r w:rsidRPr="00D3062E">
        <w:t xml:space="preserve">        </w:t>
      </w:r>
      <w:r w:rsidRPr="00D3062E">
        <w:rPr>
          <w:lang w:eastAsia="zh-CN"/>
        </w:rPr>
        <w:t>polHarmInd</w:t>
      </w:r>
      <w:r w:rsidRPr="00D3062E">
        <w:t>:</w:t>
      </w:r>
    </w:p>
    <w:p w14:paraId="14ED76F0" w14:textId="77777777" w:rsidR="00311EA5" w:rsidRPr="00D3062E" w:rsidRDefault="00311EA5" w:rsidP="00311EA5">
      <w:pPr>
        <w:pStyle w:val="PL"/>
      </w:pPr>
      <w:r w:rsidRPr="00D3062E">
        <w:t xml:space="preserve">          type: boolean</w:t>
      </w:r>
    </w:p>
    <w:p w14:paraId="74F88FDA" w14:textId="77777777" w:rsidR="00311EA5" w:rsidRPr="00D3062E" w:rsidRDefault="00311EA5" w:rsidP="00311EA5">
      <w:pPr>
        <w:pStyle w:val="PL"/>
      </w:pPr>
      <w:r w:rsidRPr="00D3062E">
        <w:t xml:space="preserve">          default: false</w:t>
      </w:r>
    </w:p>
    <w:p w14:paraId="7EB3A703" w14:textId="77777777" w:rsidR="00311EA5" w:rsidRPr="00D3062E" w:rsidRDefault="00311EA5" w:rsidP="00311EA5">
      <w:pPr>
        <w:pStyle w:val="PL"/>
        <w:rPr>
          <w:lang w:eastAsia="zh-CN"/>
        </w:rPr>
      </w:pPr>
      <w:r w:rsidRPr="00D3062E">
        <w:t xml:space="preserve">          description: </w:t>
      </w:r>
      <w:r w:rsidRPr="00D3062E">
        <w:rPr>
          <w:lang w:eastAsia="zh-CN"/>
        </w:rPr>
        <w:t>&gt;</w:t>
      </w:r>
    </w:p>
    <w:p w14:paraId="4D1B1201" w14:textId="77777777" w:rsidR="00311EA5" w:rsidRPr="00D3062E" w:rsidRDefault="00311EA5" w:rsidP="00311EA5">
      <w:pPr>
        <w:pStyle w:val="PL"/>
        <w:rPr>
          <w:lang w:val="en-US"/>
        </w:rPr>
      </w:pPr>
      <w:r w:rsidRPr="00D3062E">
        <w:t xml:space="preserve">            </w:t>
      </w:r>
      <w:r w:rsidRPr="00D3062E">
        <w:rPr>
          <w:lang w:val="en-US"/>
        </w:rPr>
        <w:t>Contains the policy harmonization indication. It indicates whether policy harmonization</w:t>
      </w:r>
    </w:p>
    <w:p w14:paraId="228E8A34" w14:textId="77777777" w:rsidR="00311EA5" w:rsidRPr="00D3062E" w:rsidRDefault="00311EA5" w:rsidP="00311EA5">
      <w:pPr>
        <w:pStyle w:val="PL"/>
        <w:rPr>
          <w:lang w:eastAsia="zh-CN"/>
        </w:rPr>
      </w:pPr>
      <w:r w:rsidRPr="00D3062E">
        <w:rPr>
          <w:lang w:val="en-US"/>
        </w:rPr>
        <w:t xml:space="preserve">            is requested or not</w:t>
      </w:r>
      <w:r w:rsidRPr="00D3062E">
        <w:t>.</w:t>
      </w:r>
    </w:p>
    <w:p w14:paraId="5158BE90" w14:textId="77777777" w:rsidR="00311EA5" w:rsidRPr="00D3062E" w:rsidRDefault="00311EA5" w:rsidP="00311EA5">
      <w:pPr>
        <w:pStyle w:val="PL"/>
        <w:rPr>
          <w:lang w:val="en-US"/>
        </w:rPr>
      </w:pPr>
      <w:r w:rsidRPr="00D3062E">
        <w:rPr>
          <w:lang w:val="en-US"/>
        </w:rPr>
        <w:t xml:space="preserve">            true means that policy harmonization is requested.</w:t>
      </w:r>
    </w:p>
    <w:p w14:paraId="549373B3" w14:textId="77777777" w:rsidR="00311EA5" w:rsidRPr="00D3062E" w:rsidRDefault="00311EA5" w:rsidP="00311EA5">
      <w:pPr>
        <w:pStyle w:val="PL"/>
        <w:rPr>
          <w:lang w:val="en-US"/>
        </w:rPr>
      </w:pPr>
      <w:r w:rsidRPr="00D3062E">
        <w:rPr>
          <w:lang w:val="en-US"/>
        </w:rPr>
        <w:t xml:space="preserve">            false means that policy harmonization is not requested.</w:t>
      </w:r>
    </w:p>
    <w:p w14:paraId="37CA8E9E" w14:textId="017F29B0" w:rsidR="00311EA5" w:rsidRPr="00D3062E" w:rsidRDefault="00311EA5" w:rsidP="00311EA5">
      <w:pPr>
        <w:pStyle w:val="PL"/>
        <w:rPr>
          <w:lang w:eastAsia="zh-CN"/>
        </w:rPr>
      </w:pPr>
      <w:r w:rsidRPr="00D3062E">
        <w:rPr>
          <w:lang w:val="en-US"/>
        </w:rPr>
        <w:t xml:space="preserve">            The default value when omitted is false.</w:t>
      </w:r>
    </w:p>
    <w:p w14:paraId="70CE0F26" w14:textId="77777777" w:rsidR="00311EA5" w:rsidRPr="00D3062E" w:rsidRDefault="00311EA5" w:rsidP="00311EA5">
      <w:pPr>
        <w:pStyle w:val="PL"/>
      </w:pPr>
      <w:r w:rsidRPr="00D3062E">
        <w:t xml:space="preserve">        policy:</w:t>
      </w:r>
    </w:p>
    <w:p w14:paraId="2C281726" w14:textId="77777777" w:rsidR="00311EA5" w:rsidRPr="00D3062E" w:rsidRDefault="00311EA5" w:rsidP="00311EA5">
      <w:pPr>
        <w:pStyle w:val="PL"/>
      </w:pPr>
      <w:r w:rsidRPr="00D3062E">
        <w:t xml:space="preserve">          $ref: '#/components/schemas/PolicyData'</w:t>
      </w:r>
    </w:p>
    <w:p w14:paraId="190CC77A" w14:textId="77777777" w:rsidR="00311EA5" w:rsidRPr="00D3062E" w:rsidRDefault="00311EA5" w:rsidP="00311EA5">
      <w:pPr>
        <w:pStyle w:val="PL"/>
      </w:pPr>
      <w:r w:rsidRPr="00D3062E">
        <w:t xml:space="preserve">        </w:t>
      </w:r>
      <w:r w:rsidRPr="00D3062E">
        <w:rPr>
          <w:lang w:eastAsia="zh-CN"/>
        </w:rPr>
        <w:t>defaultPolInd</w:t>
      </w:r>
      <w:r w:rsidRPr="00D3062E">
        <w:t>:</w:t>
      </w:r>
    </w:p>
    <w:p w14:paraId="1A4D4F6A" w14:textId="77777777" w:rsidR="00311EA5" w:rsidRPr="00D3062E" w:rsidRDefault="00311EA5" w:rsidP="00311EA5">
      <w:pPr>
        <w:pStyle w:val="PL"/>
      </w:pPr>
      <w:r w:rsidRPr="00D3062E">
        <w:t xml:space="preserve">          type: boolean</w:t>
      </w:r>
    </w:p>
    <w:p w14:paraId="22EC62E9" w14:textId="77777777" w:rsidR="00311EA5" w:rsidRPr="00D3062E" w:rsidRDefault="00311EA5" w:rsidP="00311EA5">
      <w:pPr>
        <w:pStyle w:val="PL"/>
      </w:pPr>
      <w:r w:rsidRPr="00D3062E">
        <w:t xml:space="preserve">          default: false</w:t>
      </w:r>
    </w:p>
    <w:p w14:paraId="619B5078" w14:textId="77777777" w:rsidR="00311EA5" w:rsidRPr="00D3062E" w:rsidRDefault="00311EA5" w:rsidP="00311EA5">
      <w:pPr>
        <w:pStyle w:val="PL"/>
        <w:rPr>
          <w:lang w:eastAsia="zh-CN"/>
        </w:rPr>
      </w:pPr>
      <w:r w:rsidRPr="00D3062E">
        <w:t xml:space="preserve">          description: </w:t>
      </w:r>
      <w:r w:rsidRPr="00D3062E">
        <w:rPr>
          <w:lang w:eastAsia="zh-CN"/>
        </w:rPr>
        <w:t>&gt;</w:t>
      </w:r>
    </w:p>
    <w:p w14:paraId="1E6B04E8" w14:textId="77777777" w:rsidR="00311EA5" w:rsidRPr="00D3062E" w:rsidRDefault="00311EA5" w:rsidP="00311EA5">
      <w:pPr>
        <w:pStyle w:val="PL"/>
        <w:rPr>
          <w:lang w:val="en-US"/>
        </w:rPr>
      </w:pPr>
      <w:r w:rsidRPr="00D3062E">
        <w:t xml:space="preserve">            </w:t>
      </w:r>
      <w:r w:rsidRPr="00D3062E">
        <w:rPr>
          <w:lang w:val="en-US"/>
        </w:rPr>
        <w:t>Contains the default policy indication. It indicates whether or not the provisioned</w:t>
      </w:r>
    </w:p>
    <w:p w14:paraId="0AA7EEAF" w14:textId="77777777" w:rsidR="00311EA5" w:rsidRPr="00D3062E" w:rsidRDefault="00311EA5" w:rsidP="00311EA5">
      <w:pPr>
        <w:pStyle w:val="PL"/>
      </w:pPr>
      <w:r w:rsidRPr="00D3062E">
        <w:rPr>
          <w:lang w:val="en-US"/>
        </w:rPr>
        <w:t xml:space="preserve">            policy shall be used as a default policy </w:t>
      </w:r>
      <w:r w:rsidRPr="00D3062E">
        <w:t>for the network slices provisioned without any</w:t>
      </w:r>
    </w:p>
    <w:p w14:paraId="677C5E1A" w14:textId="77777777" w:rsidR="00311EA5" w:rsidRPr="00D3062E" w:rsidRDefault="00311EA5" w:rsidP="00311EA5">
      <w:pPr>
        <w:pStyle w:val="PL"/>
        <w:rPr>
          <w:lang w:eastAsia="zh-CN"/>
        </w:rPr>
      </w:pPr>
      <w:r w:rsidRPr="00D3062E">
        <w:t xml:space="preserve">            policy for the policy type it belongs to.</w:t>
      </w:r>
    </w:p>
    <w:p w14:paraId="293303EF" w14:textId="77777777" w:rsidR="00311EA5" w:rsidRPr="00D3062E" w:rsidRDefault="00311EA5" w:rsidP="00311EA5">
      <w:pPr>
        <w:pStyle w:val="PL"/>
      </w:pPr>
      <w:r w:rsidRPr="00D3062E">
        <w:rPr>
          <w:lang w:val="en-US"/>
        </w:rPr>
        <w:t xml:space="preserve">            true means that the provisioned policy shall be used as a default policy </w:t>
      </w:r>
      <w:r w:rsidRPr="00D3062E">
        <w:t>for the network</w:t>
      </w:r>
    </w:p>
    <w:p w14:paraId="252A9E4D" w14:textId="77777777" w:rsidR="00311EA5" w:rsidRPr="00D3062E" w:rsidRDefault="00311EA5" w:rsidP="00311EA5">
      <w:pPr>
        <w:pStyle w:val="PL"/>
        <w:rPr>
          <w:lang w:val="en-US"/>
        </w:rPr>
      </w:pPr>
      <w:r w:rsidRPr="00D3062E">
        <w:t xml:space="preserve">            slices provisioned without any policy for the policy type</w:t>
      </w:r>
      <w:r w:rsidRPr="00D3062E">
        <w:rPr>
          <w:lang w:val="en-US"/>
        </w:rPr>
        <w:t>.</w:t>
      </w:r>
    </w:p>
    <w:p w14:paraId="6F07A578" w14:textId="77777777" w:rsidR="00311EA5" w:rsidRPr="00D3062E" w:rsidRDefault="00311EA5" w:rsidP="00311EA5">
      <w:pPr>
        <w:pStyle w:val="PL"/>
      </w:pPr>
      <w:r w:rsidRPr="00D3062E">
        <w:rPr>
          <w:lang w:val="en-US"/>
        </w:rPr>
        <w:t xml:space="preserve">            false means that the provisioned policy shall not be used as a default policy </w:t>
      </w:r>
      <w:r w:rsidRPr="00D3062E">
        <w:t>for the</w:t>
      </w:r>
    </w:p>
    <w:p w14:paraId="1363E0F6" w14:textId="77777777" w:rsidR="00311EA5" w:rsidRPr="00D3062E" w:rsidRDefault="00311EA5" w:rsidP="00311EA5">
      <w:pPr>
        <w:pStyle w:val="PL"/>
      </w:pPr>
      <w:r w:rsidRPr="00D3062E">
        <w:t xml:space="preserve">            network slices provisioned without any policy for the policy type</w:t>
      </w:r>
      <w:r w:rsidRPr="00D3062E">
        <w:rPr>
          <w:lang w:val="en-US"/>
        </w:rPr>
        <w:t>.</w:t>
      </w:r>
    </w:p>
    <w:p w14:paraId="79B9F449" w14:textId="68FADAAA" w:rsidR="00311EA5" w:rsidRPr="00D3062E" w:rsidRDefault="00311EA5" w:rsidP="00311EA5">
      <w:pPr>
        <w:pStyle w:val="PL"/>
        <w:rPr>
          <w:lang w:eastAsia="zh-CN"/>
        </w:rPr>
      </w:pPr>
      <w:r w:rsidRPr="00D3062E">
        <w:rPr>
          <w:lang w:val="en-US"/>
        </w:rPr>
        <w:t xml:space="preserve">            The default value when omitted is false.</w:t>
      </w:r>
    </w:p>
    <w:p w14:paraId="6DDD9A30" w14:textId="77777777" w:rsidR="00311EA5" w:rsidRPr="00D3062E" w:rsidRDefault="00311EA5" w:rsidP="00311EA5">
      <w:pPr>
        <w:pStyle w:val="PL"/>
      </w:pPr>
      <w:r w:rsidRPr="00D3062E">
        <w:t xml:space="preserve">        notifUri:</w:t>
      </w:r>
    </w:p>
    <w:p w14:paraId="69712570"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34B61939" w14:textId="77777777" w:rsidR="00311EA5" w:rsidRPr="00D3062E" w:rsidRDefault="00311EA5" w:rsidP="00311EA5">
      <w:pPr>
        <w:pStyle w:val="PL"/>
      </w:pPr>
      <w:r w:rsidRPr="00D3062E">
        <w:t xml:space="preserve">        harmonizationId:</w:t>
      </w:r>
    </w:p>
    <w:p w14:paraId="48F269E3" w14:textId="77777777" w:rsidR="00311EA5" w:rsidRPr="00D3062E" w:rsidRDefault="00311EA5" w:rsidP="00311EA5">
      <w:pPr>
        <w:pStyle w:val="PL"/>
      </w:pPr>
      <w:r w:rsidRPr="00D3062E">
        <w:t xml:space="preserve">          type: string</w:t>
      </w:r>
    </w:p>
    <w:p w14:paraId="16D4FC90" w14:textId="77777777" w:rsidR="00311EA5" w:rsidRPr="00D3062E" w:rsidRDefault="00311EA5" w:rsidP="00311EA5">
      <w:pPr>
        <w:pStyle w:val="PL"/>
      </w:pPr>
      <w:r w:rsidRPr="00D3062E">
        <w:t xml:space="preserve">        suppFeat:</w:t>
      </w:r>
    </w:p>
    <w:p w14:paraId="03E9E4A7" w14:textId="77777777" w:rsidR="00311EA5" w:rsidRPr="00D3062E" w:rsidRDefault="00311EA5" w:rsidP="00311EA5">
      <w:pPr>
        <w:pStyle w:val="PL"/>
      </w:pPr>
      <w:r w:rsidRPr="00D3062E">
        <w:t xml:space="preserve">          $ref: 'TS29571_CommonData.yaml#/components/schemas/SupportedFeatures'</w:t>
      </w:r>
    </w:p>
    <w:p w14:paraId="3EF580F5" w14:textId="77777777" w:rsidR="00311EA5" w:rsidRPr="00D3062E" w:rsidRDefault="00311EA5" w:rsidP="00311EA5">
      <w:pPr>
        <w:pStyle w:val="PL"/>
      </w:pPr>
      <w:r w:rsidRPr="00D3062E">
        <w:t xml:space="preserve">      required:</w:t>
      </w:r>
    </w:p>
    <w:p w14:paraId="6B6109DF" w14:textId="77777777" w:rsidR="00311EA5" w:rsidRPr="00D3062E" w:rsidRDefault="00311EA5" w:rsidP="00311EA5">
      <w:pPr>
        <w:pStyle w:val="PL"/>
      </w:pPr>
      <w:r w:rsidRPr="00D3062E">
        <w:t xml:space="preserve">        - policy</w:t>
      </w:r>
    </w:p>
    <w:p w14:paraId="04C4AC2C" w14:textId="77777777" w:rsidR="00311EA5" w:rsidRPr="00D3062E" w:rsidRDefault="00311EA5" w:rsidP="00311EA5">
      <w:pPr>
        <w:pStyle w:val="PL"/>
      </w:pPr>
    </w:p>
    <w:p w14:paraId="080DC6B7" w14:textId="77777777" w:rsidR="00311EA5" w:rsidRPr="00D3062E" w:rsidRDefault="00311EA5" w:rsidP="00311EA5">
      <w:pPr>
        <w:pStyle w:val="PL"/>
      </w:pPr>
      <w:r w:rsidRPr="00D3062E">
        <w:t xml:space="preserve">    PolicyPatch:</w:t>
      </w:r>
    </w:p>
    <w:p w14:paraId="138D0CD6" w14:textId="77777777" w:rsidR="00311EA5" w:rsidRPr="00D3062E" w:rsidRDefault="00311EA5" w:rsidP="00311EA5">
      <w:pPr>
        <w:pStyle w:val="PL"/>
        <w:rPr>
          <w:lang w:eastAsia="zh-CN"/>
        </w:rPr>
      </w:pPr>
      <w:r w:rsidRPr="00D3062E">
        <w:t xml:space="preserve">      description: </w:t>
      </w:r>
      <w:r w:rsidRPr="00D3062E">
        <w:rPr>
          <w:lang w:eastAsia="zh-CN"/>
        </w:rPr>
        <w:t>&gt;</w:t>
      </w:r>
    </w:p>
    <w:p w14:paraId="2532239E" w14:textId="77777777" w:rsidR="00311EA5" w:rsidRPr="00D3062E" w:rsidRDefault="00311EA5" w:rsidP="00311EA5">
      <w:pPr>
        <w:pStyle w:val="PL"/>
        <w:rPr>
          <w:lang w:eastAsia="zh-CN"/>
        </w:rPr>
      </w:pPr>
      <w:r w:rsidRPr="00D3062E">
        <w:t xml:space="preserve">        Represents the requested modifications to a Policy.</w:t>
      </w:r>
    </w:p>
    <w:p w14:paraId="0F8D2EE1" w14:textId="77777777" w:rsidR="00311EA5" w:rsidRPr="00D3062E" w:rsidRDefault="00311EA5" w:rsidP="00311EA5">
      <w:pPr>
        <w:pStyle w:val="PL"/>
      </w:pPr>
      <w:r w:rsidRPr="00D3062E">
        <w:t xml:space="preserve">      type: object</w:t>
      </w:r>
    </w:p>
    <w:p w14:paraId="364C3658" w14:textId="77777777" w:rsidR="00311EA5" w:rsidRPr="00D3062E" w:rsidRDefault="00311EA5" w:rsidP="00311EA5">
      <w:pPr>
        <w:pStyle w:val="PL"/>
      </w:pPr>
      <w:r w:rsidRPr="00D3062E">
        <w:t xml:space="preserve">      properties:</w:t>
      </w:r>
    </w:p>
    <w:p w14:paraId="24CDA82F" w14:textId="77777777" w:rsidR="00311EA5" w:rsidRPr="00D3062E" w:rsidRDefault="00311EA5" w:rsidP="00311EA5">
      <w:pPr>
        <w:pStyle w:val="PL"/>
      </w:pPr>
      <w:r w:rsidRPr="00D3062E">
        <w:t xml:space="preserve">        netSliceId:</w:t>
      </w:r>
    </w:p>
    <w:p w14:paraId="00B9E13B" w14:textId="77777777" w:rsidR="00311EA5" w:rsidRPr="00D3062E" w:rsidRDefault="00311EA5" w:rsidP="00311EA5">
      <w:pPr>
        <w:pStyle w:val="PL"/>
      </w:pPr>
      <w:r w:rsidRPr="00D3062E">
        <w:t xml:space="preserve">          $ref: '#/components/schemas/NetSliceId'</w:t>
      </w:r>
    </w:p>
    <w:p w14:paraId="760232DA" w14:textId="77777777" w:rsidR="00311EA5" w:rsidRPr="00D3062E" w:rsidRDefault="00311EA5" w:rsidP="00311EA5">
      <w:pPr>
        <w:pStyle w:val="PL"/>
      </w:pPr>
      <w:r w:rsidRPr="00D3062E">
        <w:t xml:space="preserve">        reqDnn:</w:t>
      </w:r>
    </w:p>
    <w:p w14:paraId="4D65CBA8" w14:textId="77777777" w:rsidR="00311EA5" w:rsidRPr="00D3062E" w:rsidRDefault="00311EA5" w:rsidP="00311EA5">
      <w:pPr>
        <w:pStyle w:val="PL"/>
      </w:pPr>
      <w:r w:rsidRPr="00D3062E">
        <w:t xml:space="preserve">          $ref: 'TS29571_CommonData.yaml#/components/schemas/Dnn'</w:t>
      </w:r>
    </w:p>
    <w:p w14:paraId="5542D827" w14:textId="77777777" w:rsidR="00311EA5" w:rsidRPr="00D3062E" w:rsidRDefault="00311EA5" w:rsidP="00311EA5">
      <w:pPr>
        <w:pStyle w:val="PL"/>
      </w:pPr>
      <w:r w:rsidRPr="00D3062E">
        <w:t xml:space="preserve">        </w:t>
      </w:r>
      <w:r w:rsidRPr="00D3062E">
        <w:rPr>
          <w:lang w:eastAsia="zh-CN"/>
        </w:rPr>
        <w:t>polHarmInd</w:t>
      </w:r>
      <w:r w:rsidRPr="00D3062E">
        <w:t>:</w:t>
      </w:r>
    </w:p>
    <w:p w14:paraId="006B2E22" w14:textId="77777777" w:rsidR="00311EA5" w:rsidRPr="00D3062E" w:rsidRDefault="00311EA5" w:rsidP="00311EA5">
      <w:pPr>
        <w:pStyle w:val="PL"/>
      </w:pPr>
      <w:r w:rsidRPr="00D3062E">
        <w:t xml:space="preserve">          type: boolean</w:t>
      </w:r>
    </w:p>
    <w:p w14:paraId="2AD57949" w14:textId="77777777" w:rsidR="00311EA5" w:rsidRPr="00D3062E" w:rsidRDefault="00311EA5" w:rsidP="00311EA5">
      <w:pPr>
        <w:pStyle w:val="PL"/>
        <w:rPr>
          <w:lang w:eastAsia="zh-CN"/>
        </w:rPr>
      </w:pPr>
      <w:r w:rsidRPr="00D3062E">
        <w:t xml:space="preserve">          description: </w:t>
      </w:r>
      <w:r w:rsidRPr="00D3062E">
        <w:rPr>
          <w:lang w:eastAsia="zh-CN"/>
        </w:rPr>
        <w:t>&gt;</w:t>
      </w:r>
    </w:p>
    <w:p w14:paraId="5A9AC26E" w14:textId="77777777" w:rsidR="00311EA5" w:rsidRPr="00D3062E" w:rsidRDefault="00311EA5" w:rsidP="00311EA5">
      <w:pPr>
        <w:pStyle w:val="PL"/>
        <w:rPr>
          <w:lang w:val="en-US"/>
        </w:rPr>
      </w:pPr>
      <w:r w:rsidRPr="00D3062E">
        <w:t xml:space="preserve">            </w:t>
      </w:r>
      <w:r w:rsidRPr="00D3062E">
        <w:rPr>
          <w:lang w:val="en-US"/>
        </w:rPr>
        <w:t>Contains the policy harmonization indication. It indicates whether policy harmonization</w:t>
      </w:r>
    </w:p>
    <w:p w14:paraId="7E21E44A" w14:textId="77777777" w:rsidR="00311EA5" w:rsidRPr="00D3062E" w:rsidRDefault="00311EA5" w:rsidP="00311EA5">
      <w:pPr>
        <w:pStyle w:val="PL"/>
        <w:rPr>
          <w:lang w:eastAsia="zh-CN"/>
        </w:rPr>
      </w:pPr>
      <w:r w:rsidRPr="00D3062E">
        <w:rPr>
          <w:lang w:val="en-US"/>
        </w:rPr>
        <w:t xml:space="preserve">            is requested or not</w:t>
      </w:r>
      <w:r w:rsidRPr="00D3062E">
        <w:t>.</w:t>
      </w:r>
    </w:p>
    <w:p w14:paraId="753FE9CF" w14:textId="77777777" w:rsidR="00311EA5" w:rsidRPr="00D3062E" w:rsidRDefault="00311EA5" w:rsidP="00311EA5">
      <w:pPr>
        <w:pStyle w:val="PL"/>
        <w:rPr>
          <w:lang w:val="en-US"/>
        </w:rPr>
      </w:pPr>
      <w:r w:rsidRPr="00D3062E">
        <w:rPr>
          <w:lang w:val="en-US"/>
        </w:rPr>
        <w:t xml:space="preserve">            true means that policy harmonization is requested.</w:t>
      </w:r>
    </w:p>
    <w:p w14:paraId="2FF99F04" w14:textId="77777777" w:rsidR="00311EA5" w:rsidRPr="00D3062E" w:rsidRDefault="00311EA5" w:rsidP="00311EA5">
      <w:pPr>
        <w:pStyle w:val="PL"/>
        <w:rPr>
          <w:lang w:val="en-US"/>
        </w:rPr>
      </w:pPr>
      <w:r w:rsidRPr="00D3062E">
        <w:rPr>
          <w:lang w:val="en-US"/>
        </w:rPr>
        <w:t xml:space="preserve">            false means that policy harmonization is not requested.</w:t>
      </w:r>
    </w:p>
    <w:p w14:paraId="165616D3" w14:textId="701EDD23" w:rsidR="00311EA5" w:rsidRPr="00D3062E" w:rsidRDefault="00311EA5" w:rsidP="00311EA5">
      <w:pPr>
        <w:pStyle w:val="PL"/>
        <w:rPr>
          <w:lang w:eastAsia="zh-CN"/>
        </w:rPr>
      </w:pPr>
      <w:r w:rsidRPr="00D3062E">
        <w:rPr>
          <w:lang w:val="en-US"/>
        </w:rPr>
        <w:t xml:space="preserve">            The default value when omitted and not previously provisioned is false.</w:t>
      </w:r>
    </w:p>
    <w:p w14:paraId="7FB6633B" w14:textId="77777777" w:rsidR="00311EA5" w:rsidRPr="00D3062E" w:rsidRDefault="00311EA5" w:rsidP="00311EA5">
      <w:pPr>
        <w:pStyle w:val="PL"/>
      </w:pPr>
      <w:r w:rsidRPr="00D3062E">
        <w:t xml:space="preserve">        policy:</w:t>
      </w:r>
    </w:p>
    <w:p w14:paraId="1309D2AF" w14:textId="77777777" w:rsidR="00311EA5" w:rsidRPr="00D3062E" w:rsidRDefault="00311EA5" w:rsidP="00311EA5">
      <w:pPr>
        <w:pStyle w:val="PL"/>
      </w:pPr>
      <w:r w:rsidRPr="00D3062E">
        <w:t xml:space="preserve">          $ref: '#/components/schemas/PolicyData'</w:t>
      </w:r>
    </w:p>
    <w:p w14:paraId="7AE44DFA" w14:textId="77777777" w:rsidR="00311EA5" w:rsidRPr="00D3062E" w:rsidRDefault="00311EA5" w:rsidP="00311EA5">
      <w:pPr>
        <w:pStyle w:val="PL"/>
      </w:pPr>
      <w:r w:rsidRPr="00D3062E">
        <w:t xml:space="preserve">        </w:t>
      </w:r>
      <w:r w:rsidRPr="00D3062E">
        <w:rPr>
          <w:lang w:eastAsia="zh-CN"/>
        </w:rPr>
        <w:t>defaultPolInd</w:t>
      </w:r>
      <w:r w:rsidRPr="00D3062E">
        <w:t>:</w:t>
      </w:r>
    </w:p>
    <w:p w14:paraId="239057D3" w14:textId="77777777" w:rsidR="00311EA5" w:rsidRPr="00D3062E" w:rsidRDefault="00311EA5" w:rsidP="00311EA5">
      <w:pPr>
        <w:pStyle w:val="PL"/>
      </w:pPr>
      <w:r w:rsidRPr="00D3062E">
        <w:t xml:space="preserve">          type: boolean</w:t>
      </w:r>
    </w:p>
    <w:p w14:paraId="7385F19F" w14:textId="77777777" w:rsidR="00311EA5" w:rsidRPr="00D3062E" w:rsidRDefault="00311EA5" w:rsidP="00311EA5">
      <w:pPr>
        <w:pStyle w:val="PL"/>
        <w:rPr>
          <w:lang w:eastAsia="zh-CN"/>
        </w:rPr>
      </w:pPr>
      <w:r w:rsidRPr="00D3062E">
        <w:t xml:space="preserve">          description: </w:t>
      </w:r>
      <w:r w:rsidRPr="00D3062E">
        <w:rPr>
          <w:lang w:eastAsia="zh-CN"/>
        </w:rPr>
        <w:t>&gt;</w:t>
      </w:r>
    </w:p>
    <w:p w14:paraId="749354E6" w14:textId="77777777" w:rsidR="00311EA5" w:rsidRPr="00D3062E" w:rsidRDefault="00311EA5" w:rsidP="00311EA5">
      <w:pPr>
        <w:pStyle w:val="PL"/>
        <w:rPr>
          <w:lang w:val="en-US"/>
        </w:rPr>
      </w:pPr>
      <w:r w:rsidRPr="00D3062E">
        <w:t xml:space="preserve">            </w:t>
      </w:r>
      <w:r w:rsidRPr="00D3062E">
        <w:rPr>
          <w:lang w:val="en-US"/>
        </w:rPr>
        <w:t>Contains the default policy indication. It indicates whether or not the provisioned</w:t>
      </w:r>
    </w:p>
    <w:p w14:paraId="532CEA5F" w14:textId="77777777" w:rsidR="00311EA5" w:rsidRPr="00D3062E" w:rsidRDefault="00311EA5" w:rsidP="00311EA5">
      <w:pPr>
        <w:pStyle w:val="PL"/>
      </w:pPr>
      <w:r w:rsidRPr="00D3062E">
        <w:rPr>
          <w:lang w:val="en-US"/>
        </w:rPr>
        <w:t xml:space="preserve">            policy shall be used as a default policy </w:t>
      </w:r>
      <w:r w:rsidRPr="00D3062E">
        <w:t>for the network slices provisioned without any</w:t>
      </w:r>
    </w:p>
    <w:p w14:paraId="7D283139" w14:textId="77777777" w:rsidR="00311EA5" w:rsidRPr="00D3062E" w:rsidRDefault="00311EA5" w:rsidP="00311EA5">
      <w:pPr>
        <w:pStyle w:val="PL"/>
        <w:rPr>
          <w:lang w:eastAsia="zh-CN"/>
        </w:rPr>
      </w:pPr>
      <w:r w:rsidRPr="00D3062E">
        <w:t xml:space="preserve">            policy.</w:t>
      </w:r>
    </w:p>
    <w:p w14:paraId="09F55B6F" w14:textId="77777777" w:rsidR="00311EA5" w:rsidRPr="00D3062E" w:rsidRDefault="00311EA5" w:rsidP="00311EA5">
      <w:pPr>
        <w:pStyle w:val="PL"/>
      </w:pPr>
      <w:r w:rsidRPr="00D3062E">
        <w:rPr>
          <w:lang w:val="en-US"/>
        </w:rPr>
        <w:t xml:space="preserve">            true means that the provisioned policy shall be used as a default policy </w:t>
      </w:r>
      <w:r w:rsidRPr="00D3062E">
        <w:t>for the network</w:t>
      </w:r>
    </w:p>
    <w:p w14:paraId="24C17164" w14:textId="77777777" w:rsidR="00311EA5" w:rsidRPr="00D3062E" w:rsidRDefault="00311EA5" w:rsidP="00311EA5">
      <w:pPr>
        <w:pStyle w:val="PL"/>
        <w:rPr>
          <w:lang w:val="en-US"/>
        </w:rPr>
      </w:pPr>
      <w:r w:rsidRPr="00D3062E">
        <w:t xml:space="preserve">            slices provisioned without any policy</w:t>
      </w:r>
      <w:r w:rsidRPr="00D3062E">
        <w:rPr>
          <w:lang w:val="en-US"/>
        </w:rPr>
        <w:t>.</w:t>
      </w:r>
    </w:p>
    <w:p w14:paraId="2C27C86B" w14:textId="77777777" w:rsidR="00311EA5" w:rsidRPr="00D3062E" w:rsidRDefault="00311EA5" w:rsidP="00311EA5">
      <w:pPr>
        <w:pStyle w:val="PL"/>
      </w:pPr>
      <w:r w:rsidRPr="00D3062E">
        <w:rPr>
          <w:lang w:val="en-US"/>
        </w:rPr>
        <w:t xml:space="preserve">            false means that the provisioned policy shall not be used as a default policy </w:t>
      </w:r>
      <w:r w:rsidRPr="00D3062E">
        <w:t>for the</w:t>
      </w:r>
    </w:p>
    <w:p w14:paraId="0D408877" w14:textId="77777777" w:rsidR="00311EA5" w:rsidRPr="00D3062E" w:rsidRDefault="00311EA5" w:rsidP="00311EA5">
      <w:pPr>
        <w:pStyle w:val="PL"/>
      </w:pPr>
      <w:r w:rsidRPr="00D3062E">
        <w:t xml:space="preserve">            network slices provisioned without any policy</w:t>
      </w:r>
      <w:r w:rsidRPr="00D3062E">
        <w:rPr>
          <w:lang w:val="en-US"/>
        </w:rPr>
        <w:t>.</w:t>
      </w:r>
    </w:p>
    <w:p w14:paraId="7FBFFDAA" w14:textId="5A5D94A2" w:rsidR="00311EA5" w:rsidRPr="00D3062E" w:rsidRDefault="00311EA5" w:rsidP="00311EA5">
      <w:pPr>
        <w:pStyle w:val="PL"/>
        <w:rPr>
          <w:lang w:eastAsia="zh-CN"/>
        </w:rPr>
      </w:pPr>
      <w:r w:rsidRPr="00D3062E">
        <w:rPr>
          <w:lang w:val="en-US"/>
        </w:rPr>
        <w:t xml:space="preserve">            The default value when omitted and not previously provisioned is false.</w:t>
      </w:r>
    </w:p>
    <w:p w14:paraId="03736B0E" w14:textId="77777777" w:rsidR="00311EA5" w:rsidRPr="00D3062E" w:rsidRDefault="00311EA5" w:rsidP="00311EA5">
      <w:pPr>
        <w:pStyle w:val="PL"/>
      </w:pPr>
      <w:r w:rsidRPr="00D3062E">
        <w:t xml:space="preserve">        notifUri:</w:t>
      </w:r>
    </w:p>
    <w:p w14:paraId="7DDEBB25"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64BE6A15" w14:textId="77777777" w:rsidR="00311EA5" w:rsidRPr="00D3062E" w:rsidRDefault="00311EA5" w:rsidP="00311EA5">
      <w:pPr>
        <w:pStyle w:val="PL"/>
      </w:pPr>
    </w:p>
    <w:p w14:paraId="77F89A57" w14:textId="77777777" w:rsidR="00311EA5" w:rsidRPr="00D3062E" w:rsidRDefault="00311EA5" w:rsidP="00311EA5">
      <w:pPr>
        <w:pStyle w:val="PL"/>
      </w:pPr>
      <w:r w:rsidRPr="00D3062E">
        <w:t xml:space="preserve">    PolicyData:</w:t>
      </w:r>
    </w:p>
    <w:p w14:paraId="1745FF55" w14:textId="77777777" w:rsidR="00311EA5" w:rsidRPr="00D3062E" w:rsidRDefault="00311EA5" w:rsidP="00311EA5">
      <w:pPr>
        <w:pStyle w:val="PL"/>
        <w:rPr>
          <w:lang w:eastAsia="zh-CN"/>
        </w:rPr>
      </w:pPr>
      <w:r w:rsidRPr="00D3062E">
        <w:t xml:space="preserve">      description: </w:t>
      </w:r>
      <w:r w:rsidRPr="00D3062E">
        <w:rPr>
          <w:lang w:eastAsia="zh-CN"/>
        </w:rPr>
        <w:t>&gt;</w:t>
      </w:r>
    </w:p>
    <w:p w14:paraId="73611FF1" w14:textId="77777777" w:rsidR="00311EA5" w:rsidRPr="00D3062E" w:rsidRDefault="00311EA5" w:rsidP="00311EA5">
      <w:pPr>
        <w:pStyle w:val="PL"/>
        <w:rPr>
          <w:lang w:eastAsia="zh-CN"/>
        </w:rPr>
      </w:pPr>
      <w:r w:rsidRPr="00D3062E">
        <w:t xml:space="preserve">        Represents the content of a policy.</w:t>
      </w:r>
    </w:p>
    <w:p w14:paraId="70134600" w14:textId="77777777" w:rsidR="00311EA5" w:rsidRPr="00D3062E" w:rsidRDefault="00311EA5" w:rsidP="00311EA5">
      <w:pPr>
        <w:pStyle w:val="PL"/>
      </w:pPr>
      <w:r w:rsidRPr="00D3062E">
        <w:t xml:space="preserve">      type: object</w:t>
      </w:r>
    </w:p>
    <w:p w14:paraId="2E716C1B" w14:textId="77777777" w:rsidR="00311EA5" w:rsidRPr="00D3062E" w:rsidRDefault="00311EA5" w:rsidP="00311EA5">
      <w:pPr>
        <w:pStyle w:val="PL"/>
      </w:pPr>
      <w:r w:rsidRPr="00D3062E">
        <w:t xml:space="preserve">      properties:</w:t>
      </w:r>
    </w:p>
    <w:p w14:paraId="504D1642" w14:textId="77777777" w:rsidR="00311EA5" w:rsidRPr="00D3062E" w:rsidRDefault="00311EA5" w:rsidP="00311EA5">
      <w:pPr>
        <w:pStyle w:val="PL"/>
      </w:pPr>
      <w:r w:rsidRPr="00D3062E">
        <w:t xml:space="preserve">        policyType:</w:t>
      </w:r>
    </w:p>
    <w:p w14:paraId="385BC2A3" w14:textId="77777777" w:rsidR="00311EA5" w:rsidRPr="00D3062E" w:rsidRDefault="00311EA5" w:rsidP="00311EA5">
      <w:pPr>
        <w:pStyle w:val="PL"/>
      </w:pPr>
      <w:r w:rsidRPr="00D3062E">
        <w:t xml:space="preserve">          $ref: '#/components/schemas/PolicyType'</w:t>
      </w:r>
    </w:p>
    <w:p w14:paraId="3346A6D4" w14:textId="77777777" w:rsidR="00311EA5" w:rsidRPr="00D3062E" w:rsidRDefault="00311EA5" w:rsidP="00311EA5">
      <w:pPr>
        <w:pStyle w:val="PL"/>
      </w:pPr>
      <w:r w:rsidRPr="00D3062E">
        <w:t xml:space="preserve">        areaOfInterest:</w:t>
      </w:r>
    </w:p>
    <w:p w14:paraId="387AF506" w14:textId="77777777" w:rsidR="00311EA5" w:rsidRPr="00D3062E" w:rsidRDefault="00311EA5" w:rsidP="00311EA5">
      <w:pPr>
        <w:pStyle w:val="PL"/>
      </w:pPr>
      <w:r w:rsidRPr="00D3062E">
        <w:t xml:space="preserve">          $ref: 'TS29435_NSCE_NSInfoDelivery.yaml#/components/schemas/ServArea'</w:t>
      </w:r>
    </w:p>
    <w:p w14:paraId="6016B122" w14:textId="77777777" w:rsidR="00311EA5" w:rsidRPr="00D3062E" w:rsidRDefault="00311EA5" w:rsidP="00311EA5">
      <w:pPr>
        <w:pStyle w:val="PL"/>
      </w:pPr>
      <w:r w:rsidRPr="00D3062E">
        <w:t xml:space="preserve">        triggers:</w:t>
      </w:r>
    </w:p>
    <w:p w14:paraId="619649E7" w14:textId="77777777" w:rsidR="00311EA5" w:rsidRPr="00D3062E" w:rsidRDefault="00311EA5" w:rsidP="00311EA5">
      <w:pPr>
        <w:pStyle w:val="PL"/>
      </w:pPr>
      <w:r w:rsidRPr="00D3062E">
        <w:t xml:space="preserve">          $ref: '#/components/schemas/PolicyTriggers'</w:t>
      </w:r>
    </w:p>
    <w:p w14:paraId="5D9E19FA" w14:textId="77777777" w:rsidR="00311EA5" w:rsidRPr="00D3062E" w:rsidRDefault="00311EA5" w:rsidP="00311EA5">
      <w:pPr>
        <w:pStyle w:val="PL"/>
      </w:pPr>
      <w:r w:rsidRPr="00D3062E">
        <w:t xml:space="preserve">        actions:</w:t>
      </w:r>
    </w:p>
    <w:p w14:paraId="15577DB7" w14:textId="77777777" w:rsidR="00311EA5" w:rsidRPr="00D3062E" w:rsidRDefault="00311EA5" w:rsidP="00311EA5">
      <w:pPr>
        <w:pStyle w:val="PL"/>
      </w:pPr>
      <w:r w:rsidRPr="00D3062E">
        <w:t xml:space="preserve">          $ref: '#/components/schemas/PolicyActions'</w:t>
      </w:r>
    </w:p>
    <w:p w14:paraId="587E8C8D" w14:textId="77777777" w:rsidR="00311EA5" w:rsidRPr="00D3062E" w:rsidRDefault="00311EA5" w:rsidP="00311EA5">
      <w:pPr>
        <w:pStyle w:val="PL"/>
      </w:pPr>
      <w:r w:rsidRPr="00D3062E">
        <w:t xml:space="preserve">        lifetime:</w:t>
      </w:r>
    </w:p>
    <w:p w14:paraId="09E2EA79"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6149D0FD" w14:textId="77777777" w:rsidR="00311EA5" w:rsidRPr="00D3062E" w:rsidRDefault="00311EA5" w:rsidP="00311EA5">
      <w:pPr>
        <w:pStyle w:val="PL"/>
      </w:pPr>
      <w:r w:rsidRPr="00D3062E">
        <w:t xml:space="preserve">        maxNumTimes:</w:t>
      </w:r>
    </w:p>
    <w:p w14:paraId="67E35A1E" w14:textId="77777777" w:rsidR="00311EA5" w:rsidRPr="00D3062E" w:rsidRDefault="00311EA5" w:rsidP="00311EA5">
      <w:pPr>
        <w:pStyle w:val="PL"/>
      </w:pPr>
      <w:r w:rsidRPr="00D3062E">
        <w:t xml:space="preserve">          $ref: 'TS29571_CommonData.yaml#/components/schemas/Uinteger'</w:t>
      </w:r>
    </w:p>
    <w:p w14:paraId="1805136F" w14:textId="77777777" w:rsidR="00311EA5" w:rsidRPr="00D3062E" w:rsidRDefault="00311EA5" w:rsidP="00311EA5">
      <w:pPr>
        <w:pStyle w:val="PL"/>
      </w:pPr>
      <w:r w:rsidRPr="00D3062E">
        <w:t xml:space="preserve">        priority:</w:t>
      </w:r>
    </w:p>
    <w:p w14:paraId="15C73755" w14:textId="77777777" w:rsidR="00311EA5" w:rsidRPr="00D3062E" w:rsidRDefault="00311EA5" w:rsidP="00311EA5">
      <w:pPr>
        <w:pStyle w:val="PL"/>
      </w:pPr>
      <w:r w:rsidRPr="00D3062E">
        <w:t xml:space="preserve">          $ref: '#/components/schemas/</w:t>
      </w:r>
      <w:r w:rsidRPr="00D3062E">
        <w:rPr>
          <w:lang w:eastAsia="zh-CN"/>
        </w:rPr>
        <w:t>PriorityLevel</w:t>
      </w:r>
      <w:r w:rsidRPr="00D3062E">
        <w:t>'</w:t>
      </w:r>
    </w:p>
    <w:p w14:paraId="16A27F97" w14:textId="77777777" w:rsidR="00311EA5" w:rsidRPr="00D3062E" w:rsidRDefault="00311EA5" w:rsidP="00311EA5">
      <w:pPr>
        <w:pStyle w:val="PL"/>
      </w:pPr>
      <w:r w:rsidRPr="00D3062E">
        <w:t xml:space="preserve">        schedule:</w:t>
      </w:r>
    </w:p>
    <w:p w14:paraId="730570CF" w14:textId="77777777" w:rsidR="00311EA5" w:rsidRPr="00D3062E" w:rsidRDefault="00311EA5" w:rsidP="00311EA5">
      <w:pPr>
        <w:pStyle w:val="PL"/>
      </w:pPr>
      <w:r w:rsidRPr="00D3062E">
        <w:t xml:space="preserve">          $ref: 'TS29122_CommonData.yaml#/components/schemas/</w:t>
      </w:r>
      <w:r w:rsidRPr="00D3062E">
        <w:rPr>
          <w:lang w:eastAsia="zh-CN"/>
        </w:rPr>
        <w:t>TimeWindow</w:t>
      </w:r>
      <w:r w:rsidRPr="00D3062E">
        <w:t>'</w:t>
      </w:r>
    </w:p>
    <w:p w14:paraId="32C5B4CE" w14:textId="77777777" w:rsidR="00311EA5" w:rsidRPr="00D3062E" w:rsidRDefault="00311EA5" w:rsidP="00311EA5">
      <w:pPr>
        <w:pStyle w:val="PL"/>
      </w:pPr>
      <w:r w:rsidRPr="00D3062E">
        <w:t xml:space="preserve">        preemption:</w:t>
      </w:r>
    </w:p>
    <w:p w14:paraId="65B60333" w14:textId="77777777" w:rsidR="00311EA5" w:rsidRPr="00D3062E" w:rsidRDefault="00311EA5" w:rsidP="00311EA5">
      <w:pPr>
        <w:pStyle w:val="PL"/>
      </w:pPr>
      <w:r w:rsidRPr="00D3062E">
        <w:t xml:space="preserve">          $ref: '#/components/schemas/</w:t>
      </w:r>
      <w:r w:rsidRPr="00D3062E">
        <w:rPr>
          <w:lang w:eastAsia="zh-CN"/>
        </w:rPr>
        <w:t>PriorityLevel</w:t>
      </w:r>
      <w:r w:rsidRPr="00D3062E">
        <w:t>'</w:t>
      </w:r>
    </w:p>
    <w:p w14:paraId="21F552E1" w14:textId="77777777" w:rsidR="00311EA5" w:rsidRPr="00D3062E" w:rsidRDefault="00311EA5" w:rsidP="00311EA5">
      <w:pPr>
        <w:pStyle w:val="PL"/>
      </w:pPr>
      <w:r w:rsidRPr="00D3062E">
        <w:t xml:space="preserve">      required:</w:t>
      </w:r>
    </w:p>
    <w:p w14:paraId="5B79519C" w14:textId="77777777" w:rsidR="00311EA5" w:rsidRPr="00D3062E" w:rsidRDefault="00311EA5" w:rsidP="00311EA5">
      <w:pPr>
        <w:pStyle w:val="PL"/>
      </w:pPr>
      <w:r w:rsidRPr="00D3062E">
        <w:t xml:space="preserve">        - policyType</w:t>
      </w:r>
    </w:p>
    <w:p w14:paraId="583CBFA3" w14:textId="77777777" w:rsidR="00311EA5" w:rsidRPr="00D3062E" w:rsidRDefault="00311EA5" w:rsidP="00311EA5">
      <w:pPr>
        <w:pStyle w:val="PL"/>
      </w:pPr>
      <w:r w:rsidRPr="00D3062E">
        <w:t xml:space="preserve">        - areaOfInterest</w:t>
      </w:r>
    </w:p>
    <w:p w14:paraId="2D90B49F" w14:textId="77777777" w:rsidR="00311EA5" w:rsidRPr="00D3062E" w:rsidRDefault="00311EA5" w:rsidP="00311EA5">
      <w:pPr>
        <w:pStyle w:val="PL"/>
      </w:pPr>
      <w:r w:rsidRPr="00D3062E">
        <w:t xml:space="preserve">      oneOf:</w:t>
      </w:r>
    </w:p>
    <w:p w14:paraId="236DFA86" w14:textId="77777777" w:rsidR="00311EA5" w:rsidRPr="00D3062E" w:rsidRDefault="00311EA5" w:rsidP="00311EA5">
      <w:pPr>
        <w:pStyle w:val="PL"/>
      </w:pPr>
      <w:r w:rsidRPr="00D3062E">
        <w:t xml:space="preserve">        - required: [lifetime]</w:t>
      </w:r>
    </w:p>
    <w:p w14:paraId="4D30BA73" w14:textId="77777777" w:rsidR="00311EA5" w:rsidRPr="00D3062E" w:rsidRDefault="00311EA5" w:rsidP="00311EA5">
      <w:pPr>
        <w:pStyle w:val="PL"/>
      </w:pPr>
      <w:r w:rsidRPr="00D3062E">
        <w:t xml:space="preserve">        - required: [maxNumTimes]</w:t>
      </w:r>
    </w:p>
    <w:p w14:paraId="616DAA76" w14:textId="77777777" w:rsidR="00311EA5" w:rsidRPr="00D3062E" w:rsidRDefault="00311EA5" w:rsidP="00311EA5">
      <w:pPr>
        <w:pStyle w:val="PL"/>
      </w:pPr>
    </w:p>
    <w:p w14:paraId="47316528" w14:textId="77777777" w:rsidR="00311EA5" w:rsidRPr="00D3062E" w:rsidRDefault="00311EA5" w:rsidP="00311EA5">
      <w:pPr>
        <w:pStyle w:val="PL"/>
      </w:pPr>
      <w:r w:rsidRPr="00D3062E">
        <w:t xml:space="preserve">    PolUsageSubsc:</w:t>
      </w:r>
    </w:p>
    <w:p w14:paraId="4D0285C6" w14:textId="77777777" w:rsidR="00311EA5" w:rsidRPr="00D3062E" w:rsidRDefault="00311EA5" w:rsidP="00311EA5">
      <w:pPr>
        <w:pStyle w:val="PL"/>
        <w:rPr>
          <w:lang w:eastAsia="zh-CN"/>
        </w:rPr>
      </w:pPr>
      <w:r w:rsidRPr="00D3062E">
        <w:t xml:space="preserve">      description: </w:t>
      </w:r>
      <w:r w:rsidRPr="00D3062E">
        <w:rPr>
          <w:lang w:eastAsia="zh-CN"/>
        </w:rPr>
        <w:t>&gt;</w:t>
      </w:r>
    </w:p>
    <w:p w14:paraId="74D2D963" w14:textId="77777777" w:rsidR="00311EA5" w:rsidRPr="00D3062E" w:rsidRDefault="00311EA5" w:rsidP="00311EA5">
      <w:pPr>
        <w:pStyle w:val="PL"/>
        <w:rPr>
          <w:lang w:val="en-US"/>
        </w:rPr>
      </w:pPr>
      <w:r w:rsidRPr="00D3062E">
        <w:t xml:space="preserve">        Represents a Policy Usage Subscription.</w:t>
      </w:r>
    </w:p>
    <w:p w14:paraId="57EAB0B6" w14:textId="77777777" w:rsidR="00311EA5" w:rsidRPr="00D3062E" w:rsidRDefault="00311EA5" w:rsidP="00311EA5">
      <w:pPr>
        <w:pStyle w:val="PL"/>
      </w:pPr>
      <w:r w:rsidRPr="00D3062E">
        <w:t xml:space="preserve">      type: object</w:t>
      </w:r>
    </w:p>
    <w:p w14:paraId="618A18CC" w14:textId="77777777" w:rsidR="00311EA5" w:rsidRPr="00D3062E" w:rsidRDefault="00311EA5" w:rsidP="00311EA5">
      <w:pPr>
        <w:pStyle w:val="PL"/>
      </w:pPr>
      <w:r w:rsidRPr="00D3062E">
        <w:t xml:space="preserve">      properties:</w:t>
      </w:r>
    </w:p>
    <w:p w14:paraId="09E62C6B" w14:textId="77777777" w:rsidR="00311EA5" w:rsidRPr="00D3062E" w:rsidRDefault="00311EA5" w:rsidP="00311EA5">
      <w:pPr>
        <w:pStyle w:val="PL"/>
      </w:pPr>
      <w:r w:rsidRPr="00D3062E">
        <w:t xml:space="preserve">        notifUri:</w:t>
      </w:r>
    </w:p>
    <w:p w14:paraId="5E42C455"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4272EB50" w14:textId="77777777" w:rsidR="00311EA5" w:rsidRPr="00D3062E" w:rsidRDefault="00311EA5" w:rsidP="00311EA5">
      <w:pPr>
        <w:pStyle w:val="PL"/>
      </w:pPr>
      <w:r w:rsidRPr="00D3062E">
        <w:t xml:space="preserve">        netSliceId:</w:t>
      </w:r>
    </w:p>
    <w:p w14:paraId="4DBA2E42" w14:textId="77777777" w:rsidR="00311EA5" w:rsidRPr="00D3062E" w:rsidRDefault="00311EA5" w:rsidP="00311EA5">
      <w:pPr>
        <w:pStyle w:val="PL"/>
      </w:pPr>
      <w:r w:rsidRPr="00D3062E">
        <w:t xml:space="preserve">          $ref: '#/components/schemas/NetSliceId'</w:t>
      </w:r>
    </w:p>
    <w:p w14:paraId="7A8D7DC7" w14:textId="77777777" w:rsidR="00311EA5" w:rsidRPr="00D3062E" w:rsidRDefault="00311EA5" w:rsidP="00311EA5">
      <w:pPr>
        <w:pStyle w:val="PL"/>
      </w:pPr>
      <w:r w:rsidRPr="00D3062E">
        <w:t xml:space="preserve">        </w:t>
      </w:r>
      <w:r w:rsidRPr="00D3062E">
        <w:rPr>
          <w:lang w:eastAsia="zh-CN"/>
        </w:rPr>
        <w:t>reqPolicyRep</w:t>
      </w:r>
      <w:r w:rsidRPr="00D3062E">
        <w:t>:</w:t>
      </w:r>
    </w:p>
    <w:p w14:paraId="211F3966" w14:textId="77777777" w:rsidR="00311EA5" w:rsidRPr="00D3062E" w:rsidRDefault="00311EA5" w:rsidP="00311EA5">
      <w:pPr>
        <w:pStyle w:val="PL"/>
      </w:pPr>
      <w:r w:rsidRPr="00D3062E">
        <w:t xml:space="preserve">          $ref: '#/components/schemas/ReqPolRep'</w:t>
      </w:r>
    </w:p>
    <w:p w14:paraId="45E9CC81" w14:textId="77777777" w:rsidR="00311EA5" w:rsidRPr="00D3062E" w:rsidRDefault="00311EA5" w:rsidP="00311EA5">
      <w:pPr>
        <w:pStyle w:val="PL"/>
      </w:pPr>
      <w:r w:rsidRPr="00D3062E">
        <w:t xml:space="preserve">        repPeriodicity:</w:t>
      </w:r>
    </w:p>
    <w:p w14:paraId="35575186"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71DF414B" w14:textId="77777777" w:rsidR="00311EA5" w:rsidRPr="00D3062E" w:rsidRDefault="00311EA5" w:rsidP="00311EA5">
      <w:pPr>
        <w:pStyle w:val="PL"/>
      </w:pPr>
      <w:r w:rsidRPr="00D3062E">
        <w:t xml:space="preserve">        suppFeat:</w:t>
      </w:r>
    </w:p>
    <w:p w14:paraId="1CD8BC41" w14:textId="77777777" w:rsidR="00311EA5" w:rsidRPr="00D3062E" w:rsidRDefault="00311EA5" w:rsidP="00311EA5">
      <w:pPr>
        <w:pStyle w:val="PL"/>
      </w:pPr>
      <w:r w:rsidRPr="00D3062E">
        <w:t xml:space="preserve">          $ref: 'TS29571_CommonData.yaml#/components/schemas/SupportedFeatures'</w:t>
      </w:r>
    </w:p>
    <w:p w14:paraId="41BAD391" w14:textId="77777777" w:rsidR="00311EA5" w:rsidRPr="00D3062E" w:rsidRDefault="00311EA5" w:rsidP="00311EA5">
      <w:pPr>
        <w:pStyle w:val="PL"/>
      </w:pPr>
      <w:r w:rsidRPr="00D3062E">
        <w:t xml:space="preserve">      required:</w:t>
      </w:r>
    </w:p>
    <w:p w14:paraId="3753463B" w14:textId="77777777" w:rsidR="00311EA5" w:rsidRPr="00D3062E" w:rsidRDefault="00311EA5" w:rsidP="00311EA5">
      <w:pPr>
        <w:pStyle w:val="PL"/>
      </w:pPr>
      <w:r w:rsidRPr="00D3062E">
        <w:t xml:space="preserve">        - notifUri</w:t>
      </w:r>
    </w:p>
    <w:p w14:paraId="10BA1622" w14:textId="77777777" w:rsidR="00311EA5" w:rsidRPr="00D3062E" w:rsidRDefault="00311EA5" w:rsidP="00311EA5">
      <w:pPr>
        <w:pStyle w:val="PL"/>
      </w:pPr>
      <w:r w:rsidRPr="00D3062E">
        <w:t xml:space="preserve">        - netSliceId</w:t>
      </w:r>
    </w:p>
    <w:p w14:paraId="4DEFE1E1" w14:textId="77777777" w:rsidR="00311EA5" w:rsidRPr="00D3062E" w:rsidRDefault="00311EA5" w:rsidP="00311EA5">
      <w:pPr>
        <w:pStyle w:val="PL"/>
      </w:pPr>
      <w:r w:rsidRPr="00D3062E">
        <w:t xml:space="preserve">        - </w:t>
      </w:r>
      <w:r w:rsidRPr="00D3062E">
        <w:rPr>
          <w:lang w:eastAsia="zh-CN"/>
        </w:rPr>
        <w:t>reqPolicyRep</w:t>
      </w:r>
    </w:p>
    <w:p w14:paraId="06B9522D" w14:textId="77777777" w:rsidR="00311EA5" w:rsidRPr="00D3062E" w:rsidRDefault="00311EA5" w:rsidP="00311EA5">
      <w:pPr>
        <w:pStyle w:val="PL"/>
      </w:pPr>
    </w:p>
    <w:p w14:paraId="0E924F3C" w14:textId="77777777" w:rsidR="00311EA5" w:rsidRPr="00D3062E" w:rsidRDefault="00311EA5" w:rsidP="00311EA5">
      <w:pPr>
        <w:pStyle w:val="PL"/>
      </w:pPr>
      <w:r w:rsidRPr="00D3062E">
        <w:t xml:space="preserve">    PolUsageSubscPatch:</w:t>
      </w:r>
    </w:p>
    <w:p w14:paraId="1DF65DD5" w14:textId="77777777" w:rsidR="00311EA5" w:rsidRPr="00D3062E" w:rsidRDefault="00311EA5" w:rsidP="00311EA5">
      <w:pPr>
        <w:pStyle w:val="PL"/>
        <w:rPr>
          <w:lang w:eastAsia="zh-CN"/>
        </w:rPr>
      </w:pPr>
      <w:r w:rsidRPr="00D3062E">
        <w:t xml:space="preserve">      description: </w:t>
      </w:r>
      <w:r w:rsidRPr="00D3062E">
        <w:rPr>
          <w:lang w:eastAsia="zh-CN"/>
        </w:rPr>
        <w:t>&gt;</w:t>
      </w:r>
    </w:p>
    <w:p w14:paraId="0F7A6E3A" w14:textId="77777777" w:rsidR="00311EA5" w:rsidRPr="00D3062E" w:rsidRDefault="00311EA5" w:rsidP="00311EA5">
      <w:pPr>
        <w:pStyle w:val="PL"/>
        <w:rPr>
          <w:lang w:eastAsia="zh-CN"/>
        </w:rPr>
      </w:pPr>
      <w:r w:rsidRPr="00D3062E">
        <w:t xml:space="preserve">        Represents the requested modifications to a Policy Usage Subscription.</w:t>
      </w:r>
    </w:p>
    <w:p w14:paraId="66E3633C" w14:textId="77777777" w:rsidR="00311EA5" w:rsidRPr="00D3062E" w:rsidRDefault="00311EA5" w:rsidP="00311EA5">
      <w:pPr>
        <w:pStyle w:val="PL"/>
      </w:pPr>
      <w:r w:rsidRPr="00D3062E">
        <w:t xml:space="preserve">      type: object</w:t>
      </w:r>
    </w:p>
    <w:p w14:paraId="3C62EF88" w14:textId="77777777" w:rsidR="00311EA5" w:rsidRPr="00D3062E" w:rsidRDefault="00311EA5" w:rsidP="00311EA5">
      <w:pPr>
        <w:pStyle w:val="PL"/>
      </w:pPr>
      <w:r w:rsidRPr="00D3062E">
        <w:t xml:space="preserve">      properties:</w:t>
      </w:r>
    </w:p>
    <w:p w14:paraId="3A8BFC1D" w14:textId="77777777" w:rsidR="00311EA5" w:rsidRPr="00D3062E" w:rsidRDefault="00311EA5" w:rsidP="00311EA5">
      <w:pPr>
        <w:pStyle w:val="PL"/>
      </w:pPr>
      <w:r w:rsidRPr="00D3062E">
        <w:t xml:space="preserve">        notifUri:</w:t>
      </w:r>
    </w:p>
    <w:p w14:paraId="2753B7DB"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51C125CC" w14:textId="77777777" w:rsidR="00311EA5" w:rsidRPr="00D3062E" w:rsidRDefault="00311EA5" w:rsidP="00311EA5">
      <w:pPr>
        <w:pStyle w:val="PL"/>
      </w:pPr>
      <w:r w:rsidRPr="00D3062E">
        <w:t xml:space="preserve">        </w:t>
      </w:r>
      <w:r w:rsidRPr="00D3062E">
        <w:rPr>
          <w:lang w:eastAsia="zh-CN"/>
        </w:rPr>
        <w:t>reqPolicyRep</w:t>
      </w:r>
      <w:r w:rsidRPr="00D3062E">
        <w:t>:</w:t>
      </w:r>
    </w:p>
    <w:p w14:paraId="79D3E9C2" w14:textId="77777777" w:rsidR="00311EA5" w:rsidRPr="00D3062E" w:rsidRDefault="00311EA5" w:rsidP="00311EA5">
      <w:pPr>
        <w:pStyle w:val="PL"/>
      </w:pPr>
      <w:r w:rsidRPr="00D3062E">
        <w:t xml:space="preserve">          $ref: '#/components/schemas/ReqPolRep'</w:t>
      </w:r>
    </w:p>
    <w:p w14:paraId="51BBB1D5" w14:textId="77777777" w:rsidR="00311EA5" w:rsidRPr="00D3062E" w:rsidRDefault="00311EA5" w:rsidP="00311EA5">
      <w:pPr>
        <w:pStyle w:val="PL"/>
      </w:pPr>
      <w:r w:rsidRPr="00D3062E">
        <w:t xml:space="preserve">        repPeriodicity:</w:t>
      </w:r>
    </w:p>
    <w:p w14:paraId="28A22A0C"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7033D6E3" w14:textId="77777777" w:rsidR="00311EA5" w:rsidRPr="00D3062E" w:rsidRDefault="00311EA5" w:rsidP="00311EA5">
      <w:pPr>
        <w:pStyle w:val="PL"/>
      </w:pPr>
    </w:p>
    <w:p w14:paraId="0FC7BC14" w14:textId="77777777" w:rsidR="00311EA5" w:rsidRPr="00D3062E" w:rsidRDefault="00311EA5" w:rsidP="00311EA5">
      <w:pPr>
        <w:pStyle w:val="PL"/>
      </w:pPr>
      <w:r w:rsidRPr="00D3062E">
        <w:t xml:space="preserve">    ReqPolRep:</w:t>
      </w:r>
    </w:p>
    <w:p w14:paraId="7C86F73F" w14:textId="77777777" w:rsidR="00311EA5" w:rsidRPr="00D3062E" w:rsidRDefault="00311EA5" w:rsidP="00311EA5">
      <w:pPr>
        <w:pStyle w:val="PL"/>
        <w:rPr>
          <w:lang w:eastAsia="zh-CN"/>
        </w:rPr>
      </w:pPr>
      <w:r w:rsidRPr="00D3062E">
        <w:t xml:space="preserve">      description: </w:t>
      </w:r>
      <w:r w:rsidRPr="00D3062E">
        <w:rPr>
          <w:lang w:eastAsia="zh-CN"/>
        </w:rPr>
        <w:t>&gt;</w:t>
      </w:r>
    </w:p>
    <w:p w14:paraId="60C81DA0" w14:textId="77777777" w:rsidR="00311EA5" w:rsidRPr="00D3062E" w:rsidRDefault="00311EA5" w:rsidP="00311EA5">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78257922" w14:textId="77777777" w:rsidR="00311EA5" w:rsidRPr="00D3062E" w:rsidRDefault="00311EA5" w:rsidP="00311EA5">
      <w:pPr>
        <w:pStyle w:val="PL"/>
      </w:pPr>
      <w:r w:rsidRPr="00D3062E">
        <w:t xml:space="preserve">      type: object</w:t>
      </w:r>
    </w:p>
    <w:p w14:paraId="50A510C6" w14:textId="77777777" w:rsidR="00311EA5" w:rsidRPr="00D3062E" w:rsidRDefault="00311EA5" w:rsidP="00311EA5">
      <w:pPr>
        <w:pStyle w:val="PL"/>
      </w:pPr>
      <w:r w:rsidRPr="00D3062E">
        <w:t xml:space="preserve">      properties:</w:t>
      </w:r>
    </w:p>
    <w:p w14:paraId="67816CD8" w14:textId="77777777" w:rsidR="00311EA5" w:rsidRPr="00D3062E" w:rsidRDefault="00311EA5" w:rsidP="00311EA5">
      <w:pPr>
        <w:pStyle w:val="PL"/>
      </w:pPr>
      <w:r w:rsidRPr="00D3062E">
        <w:t xml:space="preserve">        policyId:</w:t>
      </w:r>
    </w:p>
    <w:p w14:paraId="6B399067" w14:textId="77777777" w:rsidR="00311EA5" w:rsidRPr="00D3062E" w:rsidRDefault="00311EA5" w:rsidP="00311EA5">
      <w:pPr>
        <w:pStyle w:val="PL"/>
      </w:pPr>
      <w:r w:rsidRPr="00D3062E">
        <w:t xml:space="preserve">          type: string</w:t>
      </w:r>
    </w:p>
    <w:p w14:paraId="1A65BBE0" w14:textId="77777777" w:rsidR="00311EA5" w:rsidRPr="00D3062E" w:rsidRDefault="00311EA5" w:rsidP="00311EA5">
      <w:pPr>
        <w:pStyle w:val="PL"/>
      </w:pPr>
      <w:r w:rsidRPr="00D3062E">
        <w:t xml:space="preserve">        startTime:</w:t>
      </w:r>
    </w:p>
    <w:p w14:paraId="4BE54EF9"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3713950D" w14:textId="77777777" w:rsidR="00311EA5" w:rsidRPr="00D3062E" w:rsidRDefault="00311EA5" w:rsidP="00311EA5">
      <w:pPr>
        <w:pStyle w:val="PL"/>
      </w:pPr>
      <w:r w:rsidRPr="00D3062E">
        <w:t xml:space="preserve">        endTime:</w:t>
      </w:r>
    </w:p>
    <w:p w14:paraId="0549F176"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00C0F843" w14:textId="77777777" w:rsidR="00311EA5" w:rsidRPr="00D3062E" w:rsidRDefault="00311EA5" w:rsidP="00311EA5">
      <w:pPr>
        <w:pStyle w:val="PL"/>
      </w:pPr>
      <w:r w:rsidRPr="00D3062E">
        <w:t xml:space="preserve">      required:</w:t>
      </w:r>
    </w:p>
    <w:p w14:paraId="0600E541" w14:textId="77777777" w:rsidR="00311EA5" w:rsidRPr="00D3062E" w:rsidRDefault="00311EA5" w:rsidP="00311EA5">
      <w:pPr>
        <w:pStyle w:val="PL"/>
      </w:pPr>
      <w:r w:rsidRPr="00D3062E">
        <w:t xml:space="preserve">        - policyId</w:t>
      </w:r>
    </w:p>
    <w:p w14:paraId="6B67A9F5" w14:textId="77777777" w:rsidR="00311EA5" w:rsidRPr="00D3062E" w:rsidRDefault="00311EA5" w:rsidP="00311EA5">
      <w:pPr>
        <w:pStyle w:val="PL"/>
      </w:pPr>
      <w:r w:rsidRPr="00D3062E">
        <w:t xml:space="preserve">        - startTime</w:t>
      </w:r>
    </w:p>
    <w:p w14:paraId="02EFFBF3" w14:textId="77777777" w:rsidR="00311EA5" w:rsidRPr="00D3062E" w:rsidRDefault="00311EA5" w:rsidP="00311EA5">
      <w:pPr>
        <w:pStyle w:val="PL"/>
      </w:pPr>
      <w:r w:rsidRPr="00D3062E">
        <w:t xml:space="preserve">        - endTime</w:t>
      </w:r>
    </w:p>
    <w:p w14:paraId="4BA148B5" w14:textId="77777777" w:rsidR="00311EA5" w:rsidRPr="00D3062E" w:rsidRDefault="00311EA5" w:rsidP="00311EA5">
      <w:pPr>
        <w:pStyle w:val="PL"/>
      </w:pPr>
    </w:p>
    <w:p w14:paraId="056F20C6" w14:textId="77777777" w:rsidR="00311EA5" w:rsidRPr="00D3062E" w:rsidRDefault="00311EA5" w:rsidP="00311EA5">
      <w:pPr>
        <w:pStyle w:val="PL"/>
      </w:pPr>
      <w:r w:rsidRPr="00D3062E">
        <w:t xml:space="preserve">    PolUsageNotif:</w:t>
      </w:r>
    </w:p>
    <w:p w14:paraId="13490E52" w14:textId="77777777" w:rsidR="00311EA5" w:rsidRPr="00D3062E" w:rsidRDefault="00311EA5" w:rsidP="00311EA5">
      <w:pPr>
        <w:pStyle w:val="PL"/>
        <w:rPr>
          <w:lang w:eastAsia="zh-CN"/>
        </w:rPr>
      </w:pPr>
      <w:r w:rsidRPr="00D3062E">
        <w:t xml:space="preserve">      description: </w:t>
      </w:r>
      <w:r w:rsidRPr="00D3062E">
        <w:rPr>
          <w:lang w:eastAsia="zh-CN"/>
        </w:rPr>
        <w:t>&gt;</w:t>
      </w:r>
    </w:p>
    <w:p w14:paraId="74B710B7" w14:textId="77777777" w:rsidR="00311EA5" w:rsidRPr="00D3062E" w:rsidRDefault="00311EA5" w:rsidP="00311EA5">
      <w:pPr>
        <w:pStyle w:val="PL"/>
        <w:rPr>
          <w:lang w:eastAsia="zh-CN"/>
        </w:rPr>
      </w:pPr>
      <w:r w:rsidRPr="00D3062E">
        <w:t xml:space="preserve">        Represents a Policy Usage</w:t>
      </w:r>
      <w:r w:rsidRPr="00D3062E">
        <w:rPr>
          <w:rFonts w:cs="Arial"/>
          <w:szCs w:val="18"/>
        </w:rPr>
        <w:t xml:space="preserve"> Notification</w:t>
      </w:r>
      <w:r w:rsidRPr="00D3062E">
        <w:t>.</w:t>
      </w:r>
    </w:p>
    <w:p w14:paraId="2E092DC6" w14:textId="77777777" w:rsidR="00311EA5" w:rsidRPr="00D3062E" w:rsidRDefault="00311EA5" w:rsidP="00311EA5">
      <w:pPr>
        <w:pStyle w:val="PL"/>
      </w:pPr>
      <w:r w:rsidRPr="00D3062E">
        <w:t xml:space="preserve">      type: object</w:t>
      </w:r>
    </w:p>
    <w:p w14:paraId="312DD0FC" w14:textId="77777777" w:rsidR="00311EA5" w:rsidRPr="00D3062E" w:rsidRDefault="00311EA5" w:rsidP="00311EA5">
      <w:pPr>
        <w:pStyle w:val="PL"/>
      </w:pPr>
      <w:r w:rsidRPr="00D3062E">
        <w:t xml:space="preserve">      properties:</w:t>
      </w:r>
    </w:p>
    <w:p w14:paraId="45B71509" w14:textId="77777777" w:rsidR="00311EA5" w:rsidRPr="00D3062E" w:rsidRDefault="00311EA5" w:rsidP="00311EA5">
      <w:pPr>
        <w:pStyle w:val="PL"/>
      </w:pPr>
      <w:r w:rsidRPr="00D3062E">
        <w:t xml:space="preserve">        subscriptionId:</w:t>
      </w:r>
    </w:p>
    <w:p w14:paraId="1BAECAAC" w14:textId="77777777" w:rsidR="00311EA5" w:rsidRPr="00D3062E" w:rsidRDefault="00311EA5" w:rsidP="00311EA5">
      <w:pPr>
        <w:pStyle w:val="PL"/>
      </w:pPr>
      <w:r w:rsidRPr="00D3062E">
        <w:t xml:space="preserve">          type: string</w:t>
      </w:r>
    </w:p>
    <w:p w14:paraId="1BA1D824" w14:textId="77777777" w:rsidR="00311EA5" w:rsidRPr="00D3062E" w:rsidRDefault="00311EA5" w:rsidP="00311EA5">
      <w:pPr>
        <w:pStyle w:val="PL"/>
      </w:pPr>
      <w:r w:rsidRPr="00D3062E">
        <w:t xml:space="preserve">        reports:</w:t>
      </w:r>
    </w:p>
    <w:p w14:paraId="2AEDA4A3" w14:textId="77777777" w:rsidR="00311EA5" w:rsidRPr="00D3062E" w:rsidRDefault="00311EA5" w:rsidP="00311EA5">
      <w:pPr>
        <w:pStyle w:val="PL"/>
        <w:rPr>
          <w:lang w:val="en-US" w:eastAsia="es-ES"/>
        </w:rPr>
      </w:pPr>
      <w:r w:rsidRPr="00D3062E">
        <w:rPr>
          <w:lang w:val="en-US" w:eastAsia="es-ES"/>
        </w:rPr>
        <w:t xml:space="preserve">          type: array</w:t>
      </w:r>
    </w:p>
    <w:p w14:paraId="79D1C698" w14:textId="77777777" w:rsidR="00311EA5" w:rsidRPr="00D3062E" w:rsidRDefault="00311EA5" w:rsidP="00311EA5">
      <w:pPr>
        <w:pStyle w:val="PL"/>
        <w:rPr>
          <w:lang w:val="en-US" w:eastAsia="es-ES"/>
        </w:rPr>
      </w:pPr>
      <w:r w:rsidRPr="00D3062E">
        <w:rPr>
          <w:lang w:val="en-US" w:eastAsia="es-ES"/>
        </w:rPr>
        <w:t xml:space="preserve">          items:</w:t>
      </w:r>
    </w:p>
    <w:p w14:paraId="7FBCBD0F" w14:textId="77777777" w:rsidR="00311EA5" w:rsidRPr="00D3062E" w:rsidRDefault="00311EA5" w:rsidP="00311EA5">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6ADF4CB" w14:textId="77777777" w:rsidR="00311EA5" w:rsidRPr="00D3062E" w:rsidRDefault="00311EA5" w:rsidP="00311EA5">
      <w:pPr>
        <w:pStyle w:val="PL"/>
        <w:rPr>
          <w:lang w:val="en-US" w:eastAsia="es-ES"/>
        </w:rPr>
      </w:pPr>
      <w:r w:rsidRPr="00D3062E">
        <w:rPr>
          <w:lang w:val="en-US" w:eastAsia="es-ES"/>
        </w:rPr>
        <w:t xml:space="preserve">          minItems: 1</w:t>
      </w:r>
    </w:p>
    <w:p w14:paraId="5A94CB76" w14:textId="77777777" w:rsidR="00311EA5" w:rsidRPr="00D3062E" w:rsidRDefault="00311EA5" w:rsidP="00311EA5">
      <w:pPr>
        <w:pStyle w:val="PL"/>
      </w:pPr>
      <w:r w:rsidRPr="00D3062E">
        <w:t xml:space="preserve">      required:</w:t>
      </w:r>
    </w:p>
    <w:p w14:paraId="194E6528" w14:textId="77777777" w:rsidR="00311EA5" w:rsidRPr="00D3062E" w:rsidRDefault="00311EA5" w:rsidP="00311EA5">
      <w:pPr>
        <w:pStyle w:val="PL"/>
      </w:pPr>
      <w:r w:rsidRPr="00D3062E">
        <w:t xml:space="preserve">        - subscriptionId</w:t>
      </w:r>
    </w:p>
    <w:p w14:paraId="6F8B6999" w14:textId="77777777" w:rsidR="00311EA5" w:rsidRPr="00D3062E" w:rsidRDefault="00311EA5" w:rsidP="00311EA5">
      <w:pPr>
        <w:pStyle w:val="PL"/>
      </w:pPr>
      <w:r w:rsidRPr="00D3062E">
        <w:t xml:space="preserve">        - reports</w:t>
      </w:r>
    </w:p>
    <w:p w14:paraId="525F0A04" w14:textId="77777777" w:rsidR="00311EA5" w:rsidRPr="00D3062E" w:rsidRDefault="00311EA5" w:rsidP="00311EA5">
      <w:pPr>
        <w:pStyle w:val="PL"/>
      </w:pPr>
    </w:p>
    <w:p w14:paraId="231029F9" w14:textId="77777777" w:rsidR="00311EA5" w:rsidRPr="00D3062E" w:rsidRDefault="00311EA5" w:rsidP="00311EA5">
      <w:pPr>
        <w:pStyle w:val="PL"/>
      </w:pPr>
      <w:r w:rsidRPr="00D3062E">
        <w:t xml:space="preserve">    PolRepData:</w:t>
      </w:r>
    </w:p>
    <w:p w14:paraId="3E270C39" w14:textId="77777777" w:rsidR="00311EA5" w:rsidRPr="00D3062E" w:rsidRDefault="00311EA5" w:rsidP="00311EA5">
      <w:pPr>
        <w:pStyle w:val="PL"/>
        <w:rPr>
          <w:lang w:eastAsia="zh-CN"/>
        </w:rPr>
      </w:pPr>
      <w:r w:rsidRPr="00D3062E">
        <w:t xml:space="preserve">      description: </w:t>
      </w:r>
      <w:r w:rsidRPr="00D3062E">
        <w:rPr>
          <w:lang w:eastAsia="zh-CN"/>
        </w:rPr>
        <w:t>&gt;</w:t>
      </w:r>
    </w:p>
    <w:p w14:paraId="7B0CCD95" w14:textId="7860E699" w:rsidR="00311EA5" w:rsidRPr="00D3062E" w:rsidRDefault="00311EA5" w:rsidP="00311EA5">
      <w:pPr>
        <w:pStyle w:val="PL"/>
        <w:rPr>
          <w:lang w:eastAsia="zh-CN"/>
        </w:rPr>
      </w:pPr>
      <w:r w:rsidRPr="00D3062E">
        <w:t xml:space="preserve">        Represents policy usage reporting data.</w:t>
      </w:r>
    </w:p>
    <w:p w14:paraId="3537B608" w14:textId="77777777" w:rsidR="00311EA5" w:rsidRPr="00D3062E" w:rsidRDefault="00311EA5" w:rsidP="00311EA5">
      <w:pPr>
        <w:pStyle w:val="PL"/>
      </w:pPr>
      <w:r w:rsidRPr="00D3062E">
        <w:t xml:space="preserve">      type: object</w:t>
      </w:r>
    </w:p>
    <w:p w14:paraId="354F0FC6" w14:textId="77777777" w:rsidR="00311EA5" w:rsidRPr="00D3062E" w:rsidRDefault="00311EA5" w:rsidP="00311EA5">
      <w:pPr>
        <w:pStyle w:val="PL"/>
      </w:pPr>
      <w:r w:rsidRPr="00D3062E">
        <w:t xml:space="preserve">      properties:</w:t>
      </w:r>
    </w:p>
    <w:p w14:paraId="351CE19E" w14:textId="77777777" w:rsidR="00311EA5" w:rsidRPr="00D3062E" w:rsidRDefault="00311EA5" w:rsidP="00311EA5">
      <w:pPr>
        <w:pStyle w:val="PL"/>
      </w:pPr>
      <w:r w:rsidRPr="00D3062E">
        <w:t xml:space="preserve">        policyId:</w:t>
      </w:r>
    </w:p>
    <w:p w14:paraId="30083734" w14:textId="77777777" w:rsidR="00311EA5" w:rsidRPr="00D3062E" w:rsidRDefault="00311EA5" w:rsidP="00311EA5">
      <w:pPr>
        <w:pStyle w:val="PL"/>
      </w:pPr>
      <w:r w:rsidRPr="00D3062E">
        <w:t xml:space="preserve">          type: string</w:t>
      </w:r>
    </w:p>
    <w:p w14:paraId="463A8056" w14:textId="77777777" w:rsidR="00311EA5" w:rsidRPr="00D3062E" w:rsidRDefault="00311EA5" w:rsidP="00311EA5">
      <w:pPr>
        <w:pStyle w:val="PL"/>
      </w:pPr>
      <w:r w:rsidRPr="00D3062E">
        <w:t xml:space="preserve">        count:</w:t>
      </w:r>
    </w:p>
    <w:p w14:paraId="4D5A30CB"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#/components/schemas/Uinteger'</w:t>
      </w:r>
    </w:p>
    <w:p w14:paraId="180EB583" w14:textId="77777777" w:rsidR="00311EA5" w:rsidRPr="00D3062E" w:rsidRDefault="00311EA5" w:rsidP="00311EA5">
      <w:pPr>
        <w:pStyle w:val="PL"/>
      </w:pPr>
      <w:r w:rsidRPr="00D3062E">
        <w:t xml:space="preserve">        timeSpent:</w:t>
      </w:r>
    </w:p>
    <w:p w14:paraId="07562D4C"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101473C3" w14:textId="77777777" w:rsidR="00311EA5" w:rsidRPr="00D3062E" w:rsidRDefault="00311EA5" w:rsidP="00311EA5">
      <w:pPr>
        <w:pStyle w:val="PL"/>
      </w:pPr>
      <w:r w:rsidRPr="00D3062E">
        <w:t xml:space="preserve">        preEmptCount:</w:t>
      </w:r>
    </w:p>
    <w:p w14:paraId="7BA9A753"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#/components/schemas/Uinteger'</w:t>
      </w:r>
    </w:p>
    <w:p w14:paraId="368510CA" w14:textId="77777777" w:rsidR="00311EA5" w:rsidRPr="00D3062E" w:rsidRDefault="00311EA5" w:rsidP="00311EA5">
      <w:pPr>
        <w:pStyle w:val="PL"/>
      </w:pPr>
      <w:r w:rsidRPr="00D3062E">
        <w:t xml:space="preserve">        preEmptPolId:</w:t>
      </w:r>
    </w:p>
    <w:p w14:paraId="29E1F61E" w14:textId="77777777" w:rsidR="00311EA5" w:rsidRPr="00D3062E" w:rsidRDefault="00311EA5" w:rsidP="00311EA5">
      <w:pPr>
        <w:pStyle w:val="PL"/>
        <w:rPr>
          <w:lang w:val="en-US" w:eastAsia="es-ES"/>
        </w:rPr>
      </w:pPr>
      <w:r w:rsidRPr="00D3062E">
        <w:rPr>
          <w:lang w:val="en-US" w:eastAsia="es-ES"/>
        </w:rPr>
        <w:t xml:space="preserve">          type: array</w:t>
      </w:r>
    </w:p>
    <w:p w14:paraId="5CABA37B" w14:textId="77777777" w:rsidR="00311EA5" w:rsidRPr="00D3062E" w:rsidRDefault="00311EA5" w:rsidP="00311EA5">
      <w:pPr>
        <w:pStyle w:val="PL"/>
        <w:rPr>
          <w:lang w:val="en-US" w:eastAsia="es-ES"/>
        </w:rPr>
      </w:pPr>
      <w:r w:rsidRPr="00D3062E">
        <w:rPr>
          <w:lang w:val="en-US" w:eastAsia="es-ES"/>
        </w:rPr>
        <w:t xml:space="preserve">          items:</w:t>
      </w:r>
    </w:p>
    <w:p w14:paraId="3FAB8392" w14:textId="77777777" w:rsidR="00311EA5" w:rsidRPr="00D3062E" w:rsidRDefault="00311EA5" w:rsidP="00311EA5">
      <w:pPr>
        <w:pStyle w:val="PL"/>
      </w:pPr>
      <w:r w:rsidRPr="00D3062E">
        <w:t xml:space="preserve">            type: string</w:t>
      </w:r>
    </w:p>
    <w:p w14:paraId="31E3425E" w14:textId="77777777" w:rsidR="00311EA5" w:rsidRPr="00D3062E" w:rsidRDefault="00311EA5" w:rsidP="00311EA5">
      <w:pPr>
        <w:pStyle w:val="PL"/>
        <w:rPr>
          <w:lang w:val="en-US" w:eastAsia="es-ES"/>
        </w:rPr>
      </w:pPr>
      <w:r w:rsidRPr="00D3062E">
        <w:rPr>
          <w:lang w:val="en-US" w:eastAsia="es-ES"/>
        </w:rPr>
        <w:t xml:space="preserve">          minItems: 1</w:t>
      </w:r>
    </w:p>
    <w:p w14:paraId="7675F12D" w14:textId="77777777" w:rsidR="00311EA5" w:rsidRPr="00D3062E" w:rsidRDefault="00311EA5" w:rsidP="00311EA5">
      <w:pPr>
        <w:pStyle w:val="PL"/>
      </w:pPr>
      <w:r w:rsidRPr="00D3062E">
        <w:t xml:space="preserve">      required:</w:t>
      </w:r>
    </w:p>
    <w:p w14:paraId="25B2542B" w14:textId="77777777" w:rsidR="00311EA5" w:rsidRPr="00D3062E" w:rsidRDefault="00311EA5" w:rsidP="00311EA5">
      <w:pPr>
        <w:pStyle w:val="PL"/>
      </w:pPr>
      <w:r w:rsidRPr="00D3062E">
        <w:t xml:space="preserve">        - policyId</w:t>
      </w:r>
    </w:p>
    <w:p w14:paraId="4553C32C" w14:textId="77777777" w:rsidR="00311EA5" w:rsidRPr="00D3062E" w:rsidRDefault="00311EA5" w:rsidP="00311EA5">
      <w:pPr>
        <w:pStyle w:val="PL"/>
      </w:pPr>
      <w:r w:rsidRPr="00D3062E">
        <w:t xml:space="preserve">        - count</w:t>
      </w:r>
    </w:p>
    <w:p w14:paraId="397348C0" w14:textId="77777777" w:rsidR="00311EA5" w:rsidRPr="00D3062E" w:rsidRDefault="00311EA5" w:rsidP="00311EA5">
      <w:pPr>
        <w:pStyle w:val="PL"/>
      </w:pPr>
      <w:r w:rsidRPr="00D3062E">
        <w:t xml:space="preserve">        - timeSpent</w:t>
      </w:r>
    </w:p>
    <w:p w14:paraId="16BAB875" w14:textId="77777777" w:rsidR="00311EA5" w:rsidRPr="00D3062E" w:rsidRDefault="00311EA5" w:rsidP="00311EA5">
      <w:pPr>
        <w:pStyle w:val="PL"/>
      </w:pPr>
    </w:p>
    <w:p w14:paraId="144317A7" w14:textId="77777777" w:rsidR="00311EA5" w:rsidRPr="00D3062E" w:rsidRDefault="00311EA5" w:rsidP="00311EA5">
      <w:pPr>
        <w:pStyle w:val="PL"/>
      </w:pPr>
      <w:r w:rsidRPr="00D3062E">
        <w:t xml:space="preserve">    PolDeleteReq:</w:t>
      </w:r>
    </w:p>
    <w:p w14:paraId="6CEF2F84" w14:textId="77777777" w:rsidR="00311EA5" w:rsidRPr="00D3062E" w:rsidRDefault="00311EA5" w:rsidP="00311EA5">
      <w:pPr>
        <w:pStyle w:val="PL"/>
        <w:rPr>
          <w:lang w:eastAsia="zh-CN"/>
        </w:rPr>
      </w:pPr>
      <w:r w:rsidRPr="00D3062E">
        <w:t xml:space="preserve">      description: </w:t>
      </w:r>
      <w:r w:rsidRPr="00D3062E">
        <w:rPr>
          <w:lang w:eastAsia="zh-CN"/>
        </w:rPr>
        <w:t>&gt;</w:t>
      </w:r>
    </w:p>
    <w:p w14:paraId="2EFED098" w14:textId="77777777" w:rsidR="00311EA5" w:rsidRPr="00D3062E" w:rsidRDefault="00311EA5" w:rsidP="00311EA5">
      <w:pPr>
        <w:pStyle w:val="PL"/>
        <w:rPr>
          <w:lang w:eastAsia="zh-CN"/>
        </w:rPr>
      </w:pPr>
      <w:r w:rsidRPr="00D3062E">
        <w:t xml:space="preserve">        Represents the parameters to request the deletion of one or several Policy(ies).</w:t>
      </w:r>
    </w:p>
    <w:p w14:paraId="00951198" w14:textId="77777777" w:rsidR="00311EA5" w:rsidRPr="00D3062E" w:rsidRDefault="00311EA5" w:rsidP="00311EA5">
      <w:pPr>
        <w:pStyle w:val="PL"/>
      </w:pPr>
      <w:r w:rsidRPr="00D3062E">
        <w:t xml:space="preserve">      type: object</w:t>
      </w:r>
    </w:p>
    <w:p w14:paraId="71D0946F" w14:textId="77777777" w:rsidR="00311EA5" w:rsidRPr="00D3062E" w:rsidRDefault="00311EA5" w:rsidP="00311EA5">
      <w:pPr>
        <w:pStyle w:val="PL"/>
      </w:pPr>
      <w:r w:rsidRPr="00D3062E">
        <w:t xml:space="preserve">      properties:</w:t>
      </w:r>
    </w:p>
    <w:p w14:paraId="69DB6A92" w14:textId="77777777" w:rsidR="00311EA5" w:rsidRPr="00D3062E" w:rsidRDefault="00311EA5" w:rsidP="00311EA5">
      <w:pPr>
        <w:pStyle w:val="PL"/>
      </w:pPr>
      <w:r w:rsidRPr="00D3062E">
        <w:t xml:space="preserve">        policyIds:</w:t>
      </w:r>
    </w:p>
    <w:p w14:paraId="21945F59" w14:textId="77777777" w:rsidR="00311EA5" w:rsidRPr="00D3062E" w:rsidRDefault="00311EA5" w:rsidP="00311EA5">
      <w:pPr>
        <w:pStyle w:val="PL"/>
        <w:rPr>
          <w:lang w:val="en-US" w:eastAsia="es-ES"/>
        </w:rPr>
      </w:pPr>
      <w:r w:rsidRPr="00D3062E">
        <w:rPr>
          <w:lang w:val="en-US" w:eastAsia="es-ES"/>
        </w:rPr>
        <w:t xml:space="preserve">          type: array</w:t>
      </w:r>
    </w:p>
    <w:p w14:paraId="541A99EB" w14:textId="77777777" w:rsidR="00311EA5" w:rsidRPr="00D3062E" w:rsidRDefault="00311EA5" w:rsidP="00311EA5">
      <w:pPr>
        <w:pStyle w:val="PL"/>
        <w:rPr>
          <w:lang w:val="en-US" w:eastAsia="es-ES"/>
        </w:rPr>
      </w:pPr>
      <w:r w:rsidRPr="00D3062E">
        <w:rPr>
          <w:lang w:val="en-US" w:eastAsia="es-ES"/>
        </w:rPr>
        <w:t xml:space="preserve">          items:</w:t>
      </w:r>
    </w:p>
    <w:p w14:paraId="1B8FBC3E" w14:textId="77777777" w:rsidR="00311EA5" w:rsidRPr="00D3062E" w:rsidRDefault="00311EA5" w:rsidP="00311EA5">
      <w:pPr>
        <w:pStyle w:val="PL"/>
        <w:rPr>
          <w:lang w:val="en-US" w:eastAsia="es-ES"/>
        </w:rPr>
      </w:pPr>
      <w:r w:rsidRPr="00D3062E">
        <w:rPr>
          <w:lang w:val="en-US" w:eastAsia="es-ES"/>
        </w:rPr>
        <w:t xml:space="preserve">            type: string</w:t>
      </w:r>
    </w:p>
    <w:p w14:paraId="74355144" w14:textId="77777777" w:rsidR="00311EA5" w:rsidRPr="00D3062E" w:rsidRDefault="00311EA5" w:rsidP="00311EA5">
      <w:pPr>
        <w:pStyle w:val="PL"/>
        <w:rPr>
          <w:lang w:val="en-US" w:eastAsia="es-ES"/>
        </w:rPr>
      </w:pPr>
      <w:r w:rsidRPr="00D3062E">
        <w:rPr>
          <w:lang w:val="en-US" w:eastAsia="es-ES"/>
        </w:rPr>
        <w:t xml:space="preserve">          minItems: 1</w:t>
      </w:r>
    </w:p>
    <w:p w14:paraId="3C7B8721" w14:textId="77777777" w:rsidR="00311EA5" w:rsidRPr="00D3062E" w:rsidRDefault="00311EA5" w:rsidP="00311EA5">
      <w:pPr>
        <w:pStyle w:val="PL"/>
      </w:pPr>
      <w:r w:rsidRPr="00D3062E">
        <w:t xml:space="preserve">        defPolicyIds:</w:t>
      </w:r>
    </w:p>
    <w:p w14:paraId="69FBC657" w14:textId="77777777" w:rsidR="00311EA5" w:rsidRPr="00D3062E" w:rsidRDefault="00311EA5" w:rsidP="00311EA5">
      <w:pPr>
        <w:pStyle w:val="PL"/>
      </w:pPr>
      <w:r w:rsidRPr="00D3062E">
        <w:t xml:space="preserve">          type: object</w:t>
      </w:r>
    </w:p>
    <w:p w14:paraId="7AF4F123" w14:textId="77777777" w:rsidR="00311EA5" w:rsidRPr="00D3062E" w:rsidRDefault="00311EA5" w:rsidP="00311EA5">
      <w:pPr>
        <w:pStyle w:val="PL"/>
      </w:pPr>
      <w:r w:rsidRPr="00D3062E">
        <w:t xml:space="preserve">          additionalProperties:</w:t>
      </w:r>
    </w:p>
    <w:p w14:paraId="21D3BD62" w14:textId="77777777" w:rsidR="00311EA5" w:rsidRPr="00D3062E" w:rsidRDefault="00311EA5" w:rsidP="00311EA5">
      <w:pPr>
        <w:pStyle w:val="PL"/>
      </w:pPr>
      <w:r w:rsidRPr="00D3062E">
        <w:t xml:space="preserve">            type: string</w:t>
      </w:r>
    </w:p>
    <w:p w14:paraId="53152135" w14:textId="77777777" w:rsidR="00311EA5" w:rsidRPr="00D3062E" w:rsidRDefault="00311EA5" w:rsidP="00311EA5">
      <w:pPr>
        <w:pStyle w:val="PL"/>
      </w:pPr>
      <w:r w:rsidRPr="00D3062E">
        <w:t xml:space="preserve">          minProperties: 1</w:t>
      </w:r>
    </w:p>
    <w:p w14:paraId="6CA7C877" w14:textId="77777777" w:rsidR="00311EA5" w:rsidRPr="00D3062E" w:rsidRDefault="00311EA5" w:rsidP="00311EA5">
      <w:pPr>
        <w:pStyle w:val="PL"/>
      </w:pPr>
      <w:r w:rsidRPr="00D3062E">
        <w:t xml:space="preserve">          description: &gt;</w:t>
      </w:r>
    </w:p>
    <w:p w14:paraId="7BC271BE" w14:textId="77777777" w:rsidR="00311EA5" w:rsidRPr="00D3062E" w:rsidRDefault="00311EA5" w:rsidP="00311EA5">
      <w:pPr>
        <w:pStyle w:val="PL"/>
        <w:rPr>
          <w:lang w:val="en-US"/>
        </w:rPr>
      </w:pPr>
      <w:r w:rsidRPr="00D3062E">
        <w:t xml:space="preserve">            </w:t>
      </w:r>
      <w:r w:rsidRPr="00D3062E">
        <w:rPr>
          <w:lang w:val="en-US"/>
        </w:rPr>
        <w:t>Contains the identifier(s) of the policy(ies) that are to be the new default</w:t>
      </w:r>
    </w:p>
    <w:p w14:paraId="6D92713E" w14:textId="77777777" w:rsidR="00311EA5" w:rsidRPr="00D3062E" w:rsidRDefault="00311EA5" w:rsidP="00311EA5">
      <w:pPr>
        <w:pStyle w:val="PL"/>
        <w:rPr>
          <w:lang w:val="en-US"/>
        </w:rPr>
      </w:pPr>
      <w:r w:rsidRPr="00D3062E">
        <w:rPr>
          <w:lang w:val="en-US"/>
        </w:rPr>
        <w:t xml:space="preserve">            Policy(ies). Each map entry corresponds to the new default policy for a particular</w:t>
      </w:r>
    </w:p>
    <w:p w14:paraId="260F5508" w14:textId="74541F3F" w:rsidR="00311EA5" w:rsidRPr="00D3062E" w:rsidRDefault="00311EA5" w:rsidP="00311EA5">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353DD0F9" w14:textId="77777777" w:rsidR="00311EA5" w:rsidRPr="00D3062E" w:rsidRDefault="00311EA5" w:rsidP="00311EA5">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1F86BBB9" w14:textId="77777777" w:rsidR="00311EA5" w:rsidRPr="00D3062E" w:rsidRDefault="00311EA5" w:rsidP="00311EA5">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3814CA78" w14:textId="06F9E0DE" w:rsidR="00311EA5" w:rsidRPr="00D3062E" w:rsidRDefault="00311EA5" w:rsidP="00311EA5">
      <w:pPr>
        <w:pStyle w:val="PL"/>
        <w:rPr>
          <w:lang w:val="en-US"/>
        </w:rPr>
      </w:pPr>
      <w:r w:rsidRPr="00D3062E">
        <w:rPr>
          <w:lang w:val="en-US"/>
        </w:rPr>
        <w:t xml:space="preserve">            identified by the corresponding map value is related.</w:t>
      </w:r>
    </w:p>
    <w:p w14:paraId="10A832F1" w14:textId="77777777" w:rsidR="00311EA5" w:rsidRPr="00D3062E" w:rsidRDefault="00311EA5" w:rsidP="00311EA5">
      <w:pPr>
        <w:pStyle w:val="PL"/>
      </w:pPr>
      <w:r w:rsidRPr="00D3062E">
        <w:t xml:space="preserve">        suppFeat:</w:t>
      </w:r>
    </w:p>
    <w:p w14:paraId="1FB6F6C2" w14:textId="77777777" w:rsidR="00311EA5" w:rsidRPr="00D3062E" w:rsidRDefault="00311EA5" w:rsidP="00311EA5">
      <w:pPr>
        <w:pStyle w:val="PL"/>
      </w:pPr>
      <w:r w:rsidRPr="00D3062E">
        <w:t xml:space="preserve">          $ref: 'TS29571_CommonData.yaml#/components/schemas/SupportedFeatures'</w:t>
      </w:r>
    </w:p>
    <w:p w14:paraId="49253496" w14:textId="77777777" w:rsidR="00311EA5" w:rsidRPr="00D3062E" w:rsidRDefault="00311EA5" w:rsidP="00311EA5">
      <w:pPr>
        <w:pStyle w:val="PL"/>
      </w:pPr>
      <w:r w:rsidRPr="00D3062E">
        <w:t xml:space="preserve">      required:</w:t>
      </w:r>
    </w:p>
    <w:p w14:paraId="335F3C9A" w14:textId="77777777" w:rsidR="00311EA5" w:rsidRPr="00D3062E" w:rsidRDefault="00311EA5" w:rsidP="00311EA5">
      <w:pPr>
        <w:pStyle w:val="PL"/>
      </w:pPr>
      <w:r w:rsidRPr="00D3062E">
        <w:t xml:space="preserve">        - policyIds</w:t>
      </w:r>
    </w:p>
    <w:p w14:paraId="67A4BF2D" w14:textId="77777777" w:rsidR="00311EA5" w:rsidRPr="00D3062E" w:rsidRDefault="00311EA5" w:rsidP="00311EA5">
      <w:pPr>
        <w:pStyle w:val="PL"/>
      </w:pPr>
    </w:p>
    <w:p w14:paraId="36471C61" w14:textId="77777777" w:rsidR="00311EA5" w:rsidRPr="00D3062E" w:rsidRDefault="00311EA5" w:rsidP="00311EA5">
      <w:pPr>
        <w:pStyle w:val="PL"/>
      </w:pPr>
      <w:r w:rsidRPr="00D3062E">
        <w:t xml:space="preserve">    PolDeleteResp:</w:t>
      </w:r>
    </w:p>
    <w:p w14:paraId="611898D1" w14:textId="77777777" w:rsidR="00311EA5" w:rsidRPr="00D3062E" w:rsidRDefault="00311EA5" w:rsidP="00311EA5">
      <w:pPr>
        <w:pStyle w:val="PL"/>
        <w:rPr>
          <w:lang w:eastAsia="zh-CN"/>
        </w:rPr>
      </w:pPr>
      <w:r w:rsidRPr="00D3062E">
        <w:t xml:space="preserve">      description: </w:t>
      </w:r>
      <w:r w:rsidRPr="00D3062E">
        <w:rPr>
          <w:lang w:eastAsia="zh-CN"/>
        </w:rPr>
        <w:t>&gt;</w:t>
      </w:r>
    </w:p>
    <w:p w14:paraId="07AB7321" w14:textId="3B3452CE" w:rsidR="00311EA5" w:rsidRPr="00D3062E" w:rsidRDefault="00311EA5" w:rsidP="00311EA5">
      <w:pPr>
        <w:pStyle w:val="PL"/>
        <w:rPr>
          <w:lang w:eastAsia="zh-CN"/>
        </w:rPr>
      </w:pPr>
      <w:r w:rsidRPr="00D3062E">
        <w:t xml:space="preserve">        Represents the response to the Policy(ies) deletion request.</w:t>
      </w:r>
    </w:p>
    <w:p w14:paraId="576C6D5D" w14:textId="77777777" w:rsidR="00311EA5" w:rsidRPr="00D3062E" w:rsidRDefault="00311EA5" w:rsidP="00311EA5">
      <w:pPr>
        <w:pStyle w:val="PL"/>
      </w:pPr>
      <w:r w:rsidRPr="00D3062E">
        <w:t xml:space="preserve">      type: object</w:t>
      </w:r>
    </w:p>
    <w:p w14:paraId="75AC6159" w14:textId="77777777" w:rsidR="00311EA5" w:rsidRPr="00D3062E" w:rsidRDefault="00311EA5" w:rsidP="00311EA5">
      <w:pPr>
        <w:pStyle w:val="PL"/>
      </w:pPr>
      <w:r w:rsidRPr="00D3062E">
        <w:t xml:space="preserve">      properties:</w:t>
      </w:r>
    </w:p>
    <w:p w14:paraId="711F87FE" w14:textId="77777777" w:rsidR="00311EA5" w:rsidRPr="00D3062E" w:rsidRDefault="00311EA5" w:rsidP="00311EA5">
      <w:pPr>
        <w:pStyle w:val="PL"/>
      </w:pPr>
      <w:r w:rsidRPr="00D3062E">
        <w:t xml:space="preserve">        </w:t>
      </w:r>
      <w:r w:rsidRPr="00D3062E">
        <w:rPr>
          <w:lang w:eastAsia="zh-CN"/>
        </w:rPr>
        <w:t>defPoliciesInfo</w:t>
      </w:r>
      <w:r w:rsidRPr="00D3062E">
        <w:t>:</w:t>
      </w:r>
    </w:p>
    <w:p w14:paraId="61B1146E" w14:textId="77777777" w:rsidR="00311EA5" w:rsidRPr="00D3062E" w:rsidRDefault="00311EA5" w:rsidP="00311EA5">
      <w:pPr>
        <w:pStyle w:val="PL"/>
      </w:pPr>
      <w:r w:rsidRPr="00D3062E">
        <w:t xml:space="preserve">          type: object</w:t>
      </w:r>
    </w:p>
    <w:p w14:paraId="6169B539" w14:textId="77777777" w:rsidR="00311EA5" w:rsidRPr="00D3062E" w:rsidRDefault="00311EA5" w:rsidP="00311EA5">
      <w:pPr>
        <w:pStyle w:val="PL"/>
      </w:pPr>
      <w:r w:rsidRPr="00D3062E">
        <w:t xml:space="preserve">          additionalProperties:</w:t>
      </w:r>
    </w:p>
    <w:p w14:paraId="2F5A2FD0" w14:textId="77777777" w:rsidR="00311EA5" w:rsidRPr="00D3062E" w:rsidRDefault="00311EA5" w:rsidP="00311EA5">
      <w:pPr>
        <w:pStyle w:val="PL"/>
      </w:pPr>
      <w:r w:rsidRPr="00D3062E">
        <w:t xml:space="preserve">            $ref: '#/components/schemas/DefaultPolInfo'</w:t>
      </w:r>
    </w:p>
    <w:p w14:paraId="31E90BD1" w14:textId="77777777" w:rsidR="00311EA5" w:rsidRPr="00D3062E" w:rsidRDefault="00311EA5" w:rsidP="00311EA5">
      <w:pPr>
        <w:pStyle w:val="PL"/>
      </w:pPr>
      <w:r w:rsidRPr="00D3062E">
        <w:t xml:space="preserve">          minProperties: 1</w:t>
      </w:r>
    </w:p>
    <w:p w14:paraId="54770ED1" w14:textId="77777777" w:rsidR="00311EA5" w:rsidRPr="00D3062E" w:rsidRDefault="00311EA5" w:rsidP="00311EA5">
      <w:pPr>
        <w:pStyle w:val="PL"/>
      </w:pPr>
      <w:r w:rsidRPr="00D3062E">
        <w:t xml:space="preserve">          description: &gt;</w:t>
      </w:r>
    </w:p>
    <w:p w14:paraId="7680431C" w14:textId="77777777" w:rsidR="00311EA5" w:rsidRPr="00D3062E" w:rsidRDefault="00311EA5" w:rsidP="00311EA5">
      <w:pPr>
        <w:pStyle w:val="PL"/>
        <w:rPr>
          <w:lang w:val="en-US"/>
        </w:rPr>
      </w:pPr>
      <w:r w:rsidRPr="00D3062E">
        <w:t xml:space="preserve">            </w:t>
      </w:r>
      <w:r w:rsidRPr="00D3062E">
        <w:rPr>
          <w:lang w:val="en-US"/>
        </w:rPr>
        <w:t>Contains the new default policy(ies) related information. Each map entry corresponds to</w:t>
      </w:r>
    </w:p>
    <w:p w14:paraId="319B8B8C" w14:textId="77777777" w:rsidR="00311EA5" w:rsidRPr="00D3062E" w:rsidRDefault="00311EA5" w:rsidP="00311EA5">
      <w:pPr>
        <w:pStyle w:val="PL"/>
        <w:rPr>
          <w:lang w:val="en-US"/>
        </w:rPr>
      </w:pPr>
      <w:r w:rsidRPr="00D3062E">
        <w:rPr>
          <w:lang w:val="en-US"/>
        </w:rPr>
        <w:t xml:space="preserve">            the information of the new default policy for a particular policy type.</w:t>
      </w:r>
    </w:p>
    <w:p w14:paraId="374555CC" w14:textId="61597E7A" w:rsidR="00311EA5" w:rsidRPr="00D3062E" w:rsidRDefault="00311EA5" w:rsidP="00311EA5">
      <w:pPr>
        <w:pStyle w:val="PL"/>
        <w:rPr>
          <w:lang w:val="en-US"/>
        </w:rPr>
      </w:pPr>
      <w:r w:rsidRPr="00D3062E">
        <w:rPr>
          <w:lang w:val="en-US"/>
        </w:rPr>
        <w:t xml:space="preserve">            The key of the map shall be set to the value of the policyType attribute of the</w:t>
      </w:r>
    </w:p>
    <w:p w14:paraId="79F94813" w14:textId="77777777" w:rsidR="00311EA5" w:rsidRPr="00D3062E" w:rsidRDefault="00311EA5" w:rsidP="00311EA5">
      <w:pPr>
        <w:pStyle w:val="PL"/>
        <w:rPr>
          <w:lang w:val="en-US"/>
        </w:rPr>
      </w:pPr>
      <w:r w:rsidRPr="00D3062E">
        <w:rPr>
          <w:lang w:val="en-US"/>
        </w:rPr>
        <w:t xml:space="preserve">            corresponding map entry encoded using the DefaultPolInfo data type.</w:t>
      </w:r>
    </w:p>
    <w:p w14:paraId="6B4F005A" w14:textId="77777777" w:rsidR="00311EA5" w:rsidRPr="00D3062E" w:rsidRDefault="00311EA5" w:rsidP="00311EA5">
      <w:pPr>
        <w:pStyle w:val="PL"/>
      </w:pPr>
      <w:r w:rsidRPr="00D3062E">
        <w:t xml:space="preserve">        suppFeat:</w:t>
      </w:r>
    </w:p>
    <w:p w14:paraId="50CD7BD9" w14:textId="77777777" w:rsidR="00311EA5" w:rsidRPr="00D3062E" w:rsidRDefault="00311EA5" w:rsidP="00311EA5">
      <w:pPr>
        <w:pStyle w:val="PL"/>
      </w:pPr>
      <w:r w:rsidRPr="00D3062E">
        <w:t xml:space="preserve">          $ref: 'TS29571_CommonData.yaml#/components/schemas/SupportedFeatures'</w:t>
      </w:r>
    </w:p>
    <w:p w14:paraId="7615171C" w14:textId="77777777" w:rsidR="00311EA5" w:rsidRPr="00D3062E" w:rsidRDefault="00311EA5" w:rsidP="00311EA5">
      <w:pPr>
        <w:pStyle w:val="PL"/>
      </w:pPr>
      <w:r w:rsidRPr="00D3062E">
        <w:t xml:space="preserve">      required:</w:t>
      </w:r>
    </w:p>
    <w:p w14:paraId="222480DD" w14:textId="77777777" w:rsidR="00311EA5" w:rsidRPr="00D3062E" w:rsidRDefault="00311EA5" w:rsidP="00311EA5">
      <w:pPr>
        <w:pStyle w:val="PL"/>
      </w:pPr>
      <w:r w:rsidRPr="00D3062E">
        <w:t xml:space="preserve">        - </w:t>
      </w:r>
      <w:r w:rsidRPr="00D3062E">
        <w:rPr>
          <w:lang w:eastAsia="zh-CN"/>
        </w:rPr>
        <w:t>defPoliciesInfo</w:t>
      </w:r>
    </w:p>
    <w:p w14:paraId="6D706324" w14:textId="77777777" w:rsidR="00311EA5" w:rsidRPr="00D3062E" w:rsidRDefault="00311EA5" w:rsidP="00311EA5">
      <w:pPr>
        <w:pStyle w:val="PL"/>
      </w:pPr>
    </w:p>
    <w:p w14:paraId="0B985983" w14:textId="77777777" w:rsidR="00311EA5" w:rsidRPr="00D3062E" w:rsidRDefault="00311EA5" w:rsidP="00311EA5">
      <w:pPr>
        <w:pStyle w:val="PL"/>
      </w:pPr>
      <w:r w:rsidRPr="00D3062E">
        <w:t xml:space="preserve">    DefaultPolInfo:</w:t>
      </w:r>
    </w:p>
    <w:p w14:paraId="6EAEACC3" w14:textId="77777777" w:rsidR="00311EA5" w:rsidRPr="00D3062E" w:rsidRDefault="00311EA5" w:rsidP="00311EA5">
      <w:pPr>
        <w:pStyle w:val="PL"/>
        <w:rPr>
          <w:lang w:eastAsia="zh-CN"/>
        </w:rPr>
      </w:pPr>
      <w:r w:rsidRPr="00D3062E">
        <w:t xml:space="preserve">      description: </w:t>
      </w:r>
      <w:r w:rsidRPr="00D3062E">
        <w:rPr>
          <w:lang w:eastAsia="zh-CN"/>
        </w:rPr>
        <w:t>&gt;</w:t>
      </w:r>
    </w:p>
    <w:p w14:paraId="3E269B31" w14:textId="77777777" w:rsidR="00311EA5" w:rsidRPr="00D3062E" w:rsidRDefault="00311EA5" w:rsidP="00311EA5">
      <w:pPr>
        <w:pStyle w:val="PL"/>
        <w:rPr>
          <w:lang w:eastAsia="zh-CN"/>
        </w:rPr>
      </w:pPr>
      <w:r w:rsidRPr="00D3062E">
        <w:t xml:space="preserve">        Represents the default policy related information.</w:t>
      </w:r>
    </w:p>
    <w:p w14:paraId="6A1C856F" w14:textId="77777777" w:rsidR="00311EA5" w:rsidRPr="00D3062E" w:rsidRDefault="00311EA5" w:rsidP="00311EA5">
      <w:pPr>
        <w:pStyle w:val="PL"/>
      </w:pPr>
      <w:r w:rsidRPr="00D3062E">
        <w:t xml:space="preserve">      type: object</w:t>
      </w:r>
    </w:p>
    <w:p w14:paraId="6337DCF9" w14:textId="77777777" w:rsidR="00311EA5" w:rsidRPr="00D3062E" w:rsidRDefault="00311EA5" w:rsidP="00311EA5">
      <w:pPr>
        <w:pStyle w:val="PL"/>
      </w:pPr>
      <w:r w:rsidRPr="00D3062E">
        <w:t xml:space="preserve">      properties:</w:t>
      </w:r>
    </w:p>
    <w:p w14:paraId="71251AA4" w14:textId="77777777" w:rsidR="00311EA5" w:rsidRPr="00D3062E" w:rsidRDefault="00311EA5" w:rsidP="00311EA5">
      <w:pPr>
        <w:pStyle w:val="PL"/>
      </w:pPr>
      <w:r w:rsidRPr="00D3062E">
        <w:t xml:space="preserve">        policyType:</w:t>
      </w:r>
    </w:p>
    <w:p w14:paraId="377BEBC8" w14:textId="77777777" w:rsidR="00311EA5" w:rsidRPr="00D3062E" w:rsidRDefault="00311EA5" w:rsidP="00311EA5">
      <w:pPr>
        <w:pStyle w:val="PL"/>
      </w:pPr>
      <w:r w:rsidRPr="00D3062E">
        <w:t xml:space="preserve">          $ref: '#/components/schemas/PolicyType'</w:t>
      </w:r>
    </w:p>
    <w:p w14:paraId="28112835" w14:textId="77777777" w:rsidR="00311EA5" w:rsidRPr="00D3062E" w:rsidRDefault="00311EA5" w:rsidP="00311EA5">
      <w:pPr>
        <w:pStyle w:val="PL"/>
      </w:pPr>
      <w:r w:rsidRPr="00D3062E">
        <w:t xml:space="preserve">        defPolicyId:</w:t>
      </w:r>
    </w:p>
    <w:p w14:paraId="354036D9" w14:textId="77777777" w:rsidR="00311EA5" w:rsidRPr="00D3062E" w:rsidRDefault="00311EA5" w:rsidP="00311EA5">
      <w:pPr>
        <w:pStyle w:val="PL"/>
      </w:pPr>
      <w:r w:rsidRPr="00D3062E">
        <w:t xml:space="preserve">          type: string</w:t>
      </w:r>
    </w:p>
    <w:p w14:paraId="7B84E225" w14:textId="77777777" w:rsidR="00311EA5" w:rsidRPr="00D3062E" w:rsidRDefault="00311EA5" w:rsidP="00311EA5">
      <w:pPr>
        <w:pStyle w:val="PL"/>
      </w:pPr>
      <w:r w:rsidRPr="00D3062E">
        <w:t xml:space="preserve">        priority:</w:t>
      </w:r>
    </w:p>
    <w:p w14:paraId="33E491F0" w14:textId="77777777" w:rsidR="00311EA5" w:rsidRPr="00D3062E" w:rsidRDefault="00311EA5" w:rsidP="00311EA5">
      <w:pPr>
        <w:pStyle w:val="PL"/>
      </w:pPr>
      <w:r w:rsidRPr="00D3062E">
        <w:t xml:space="preserve">          $ref: '#/components/schemas/</w:t>
      </w:r>
      <w:r w:rsidRPr="00D3062E">
        <w:rPr>
          <w:lang w:eastAsia="zh-CN"/>
        </w:rPr>
        <w:t>PriorityLevel</w:t>
      </w:r>
      <w:r w:rsidRPr="00D3062E">
        <w:t>'</w:t>
      </w:r>
    </w:p>
    <w:p w14:paraId="62BF7EA0" w14:textId="77777777" w:rsidR="00311EA5" w:rsidRPr="00D3062E" w:rsidRDefault="00311EA5" w:rsidP="00311EA5">
      <w:pPr>
        <w:pStyle w:val="PL"/>
      </w:pPr>
      <w:r w:rsidRPr="00D3062E">
        <w:t xml:space="preserve">      required:</w:t>
      </w:r>
    </w:p>
    <w:p w14:paraId="6769A32E" w14:textId="77777777" w:rsidR="00311EA5" w:rsidRPr="00D3062E" w:rsidRDefault="00311EA5" w:rsidP="00311EA5">
      <w:pPr>
        <w:pStyle w:val="PL"/>
      </w:pPr>
      <w:r w:rsidRPr="00D3062E">
        <w:t xml:space="preserve">        - policyType</w:t>
      </w:r>
    </w:p>
    <w:p w14:paraId="5AA5FA7E" w14:textId="77777777" w:rsidR="00311EA5" w:rsidRPr="00D3062E" w:rsidRDefault="00311EA5" w:rsidP="00311EA5">
      <w:pPr>
        <w:pStyle w:val="PL"/>
      </w:pPr>
      <w:r w:rsidRPr="00D3062E">
        <w:t xml:space="preserve">        - defPolicyId</w:t>
      </w:r>
    </w:p>
    <w:p w14:paraId="2C87AB5C" w14:textId="77777777" w:rsidR="00311EA5" w:rsidRPr="00D3062E" w:rsidRDefault="00311EA5" w:rsidP="00311EA5">
      <w:pPr>
        <w:pStyle w:val="PL"/>
      </w:pPr>
    </w:p>
    <w:p w14:paraId="6BC5BE5D" w14:textId="77777777" w:rsidR="00311EA5" w:rsidRPr="00D3062E" w:rsidRDefault="00311EA5" w:rsidP="00311EA5">
      <w:pPr>
        <w:pStyle w:val="PL"/>
      </w:pPr>
      <w:r w:rsidRPr="00D3062E">
        <w:t xml:space="preserve">    HarmonizationNotif:</w:t>
      </w:r>
    </w:p>
    <w:p w14:paraId="1C24DCBD" w14:textId="77777777" w:rsidR="00311EA5" w:rsidRPr="00D3062E" w:rsidRDefault="00311EA5" w:rsidP="00311EA5">
      <w:pPr>
        <w:pStyle w:val="PL"/>
        <w:rPr>
          <w:lang w:eastAsia="zh-CN"/>
        </w:rPr>
      </w:pPr>
      <w:r w:rsidRPr="00D3062E">
        <w:t xml:space="preserve">      description: </w:t>
      </w:r>
      <w:r w:rsidRPr="00D3062E">
        <w:rPr>
          <w:lang w:eastAsia="zh-CN"/>
        </w:rPr>
        <w:t>&gt;</w:t>
      </w:r>
    </w:p>
    <w:p w14:paraId="4D350850" w14:textId="77777777" w:rsidR="00311EA5" w:rsidRPr="00D3062E" w:rsidRDefault="00311EA5" w:rsidP="00311EA5">
      <w:pPr>
        <w:pStyle w:val="PL"/>
        <w:rPr>
          <w:lang w:eastAsia="zh-CN"/>
        </w:rPr>
      </w:pPr>
      <w:r w:rsidRPr="00D3062E">
        <w:t xml:space="preserve">        Represents a Policy Harmonization Notification.</w:t>
      </w:r>
    </w:p>
    <w:p w14:paraId="068CD41C" w14:textId="77777777" w:rsidR="00311EA5" w:rsidRPr="00D3062E" w:rsidRDefault="00311EA5" w:rsidP="00311EA5">
      <w:pPr>
        <w:pStyle w:val="PL"/>
      </w:pPr>
      <w:r w:rsidRPr="00D3062E">
        <w:t xml:space="preserve">      type: object</w:t>
      </w:r>
    </w:p>
    <w:p w14:paraId="63B1F0FD" w14:textId="77777777" w:rsidR="00311EA5" w:rsidRPr="00D3062E" w:rsidRDefault="00311EA5" w:rsidP="00311EA5">
      <w:pPr>
        <w:pStyle w:val="PL"/>
      </w:pPr>
      <w:r w:rsidRPr="00D3062E">
        <w:t xml:space="preserve">      properties:</w:t>
      </w:r>
    </w:p>
    <w:p w14:paraId="3C770A4E" w14:textId="77777777" w:rsidR="00311EA5" w:rsidRPr="00D3062E" w:rsidRDefault="00311EA5" w:rsidP="00311EA5">
      <w:pPr>
        <w:pStyle w:val="PL"/>
      </w:pPr>
      <w:r w:rsidRPr="00D3062E">
        <w:t xml:space="preserve">        harmonizationId:</w:t>
      </w:r>
    </w:p>
    <w:p w14:paraId="3DD3177F" w14:textId="77777777" w:rsidR="00311EA5" w:rsidRPr="00D3062E" w:rsidRDefault="00311EA5" w:rsidP="00311EA5">
      <w:pPr>
        <w:pStyle w:val="PL"/>
      </w:pPr>
      <w:r w:rsidRPr="00D3062E">
        <w:t xml:space="preserve">          type: string</w:t>
      </w:r>
    </w:p>
    <w:p w14:paraId="66392FB6" w14:textId="77777777" w:rsidR="00311EA5" w:rsidRPr="00D3062E" w:rsidRDefault="00311EA5" w:rsidP="00311EA5">
      <w:pPr>
        <w:pStyle w:val="PL"/>
      </w:pPr>
      <w:r w:rsidRPr="00D3062E">
        <w:t xml:space="preserve">        policy:</w:t>
      </w:r>
    </w:p>
    <w:p w14:paraId="3AE84B62" w14:textId="77777777" w:rsidR="00311EA5" w:rsidRPr="00D3062E" w:rsidRDefault="00311EA5" w:rsidP="00311EA5">
      <w:pPr>
        <w:pStyle w:val="PL"/>
      </w:pPr>
      <w:r w:rsidRPr="00D3062E">
        <w:t xml:space="preserve">          $ref: '#/components/schemas/PolicyData'</w:t>
      </w:r>
    </w:p>
    <w:p w14:paraId="7CA0C883" w14:textId="77777777" w:rsidR="00311EA5" w:rsidRPr="00D3062E" w:rsidRDefault="00311EA5" w:rsidP="00311EA5">
      <w:pPr>
        <w:pStyle w:val="PL"/>
      </w:pPr>
      <w:r w:rsidRPr="00D3062E">
        <w:t xml:space="preserve">      required:</w:t>
      </w:r>
    </w:p>
    <w:p w14:paraId="3F394898" w14:textId="77777777" w:rsidR="00311EA5" w:rsidRPr="00D3062E" w:rsidRDefault="00311EA5" w:rsidP="00311EA5">
      <w:pPr>
        <w:pStyle w:val="PL"/>
      </w:pPr>
      <w:r w:rsidRPr="00D3062E">
        <w:t xml:space="preserve">        - harmonizationId</w:t>
      </w:r>
    </w:p>
    <w:p w14:paraId="13A2C491" w14:textId="77777777" w:rsidR="00311EA5" w:rsidRPr="00D3062E" w:rsidRDefault="00311EA5" w:rsidP="00311EA5">
      <w:pPr>
        <w:pStyle w:val="PL"/>
      </w:pPr>
      <w:r w:rsidRPr="00D3062E">
        <w:t xml:space="preserve">        - policy</w:t>
      </w:r>
    </w:p>
    <w:p w14:paraId="665B9DE1" w14:textId="77777777" w:rsidR="00311EA5" w:rsidRPr="00D3062E" w:rsidRDefault="00311EA5" w:rsidP="00311EA5">
      <w:pPr>
        <w:pStyle w:val="PL"/>
      </w:pPr>
    </w:p>
    <w:p w14:paraId="63C4AB36" w14:textId="77777777" w:rsidR="00311EA5" w:rsidRPr="00D3062E" w:rsidRDefault="00311EA5" w:rsidP="00311EA5">
      <w:pPr>
        <w:pStyle w:val="PL"/>
      </w:pPr>
      <w:r w:rsidRPr="00D3062E">
        <w:t xml:space="preserve">    HarmonizationResp:</w:t>
      </w:r>
    </w:p>
    <w:p w14:paraId="0AE914BB" w14:textId="77777777" w:rsidR="00311EA5" w:rsidRPr="00D3062E" w:rsidRDefault="00311EA5" w:rsidP="00311EA5">
      <w:pPr>
        <w:pStyle w:val="PL"/>
        <w:rPr>
          <w:lang w:eastAsia="zh-CN"/>
        </w:rPr>
      </w:pPr>
      <w:r w:rsidRPr="00D3062E">
        <w:t xml:space="preserve">      description: </w:t>
      </w:r>
      <w:r w:rsidRPr="00D3062E">
        <w:rPr>
          <w:lang w:eastAsia="zh-CN"/>
        </w:rPr>
        <w:t>&gt;</w:t>
      </w:r>
    </w:p>
    <w:p w14:paraId="2ACD02CE" w14:textId="77777777" w:rsidR="00311EA5" w:rsidRPr="00D3062E" w:rsidRDefault="00311EA5" w:rsidP="00311EA5">
      <w:pPr>
        <w:pStyle w:val="PL"/>
        <w:rPr>
          <w:lang w:eastAsia="zh-CN"/>
        </w:rPr>
      </w:pPr>
      <w:r w:rsidRPr="00D3062E">
        <w:t xml:space="preserve">        Represents the response to a Policy Harmonization Notification.</w:t>
      </w:r>
    </w:p>
    <w:p w14:paraId="15F16D82" w14:textId="77777777" w:rsidR="00311EA5" w:rsidRPr="00D3062E" w:rsidRDefault="00311EA5" w:rsidP="00311EA5">
      <w:pPr>
        <w:pStyle w:val="PL"/>
      </w:pPr>
      <w:r w:rsidRPr="00D3062E">
        <w:t xml:space="preserve">      type: object</w:t>
      </w:r>
    </w:p>
    <w:p w14:paraId="6A02D171" w14:textId="77777777" w:rsidR="00311EA5" w:rsidRPr="00D3062E" w:rsidRDefault="00311EA5" w:rsidP="00311EA5">
      <w:pPr>
        <w:pStyle w:val="PL"/>
      </w:pPr>
      <w:r w:rsidRPr="00D3062E">
        <w:t xml:space="preserve">      properties:</w:t>
      </w:r>
    </w:p>
    <w:p w14:paraId="0929C541" w14:textId="77777777" w:rsidR="00311EA5" w:rsidRPr="00D3062E" w:rsidRDefault="00311EA5" w:rsidP="00311EA5">
      <w:pPr>
        <w:pStyle w:val="PL"/>
      </w:pPr>
      <w:r w:rsidRPr="00D3062E">
        <w:t xml:space="preserve">        feedback:</w:t>
      </w:r>
    </w:p>
    <w:p w14:paraId="228102FE" w14:textId="77777777" w:rsidR="00311EA5" w:rsidRPr="00D3062E" w:rsidRDefault="00311EA5" w:rsidP="00311EA5">
      <w:pPr>
        <w:pStyle w:val="PL"/>
      </w:pPr>
      <w:r w:rsidRPr="00D3062E">
        <w:t xml:space="preserve">          type: boolean</w:t>
      </w:r>
    </w:p>
    <w:p w14:paraId="4A5C7C7A" w14:textId="77777777" w:rsidR="00311EA5" w:rsidRPr="00D3062E" w:rsidRDefault="00311EA5" w:rsidP="00311EA5">
      <w:pPr>
        <w:pStyle w:val="PL"/>
        <w:rPr>
          <w:lang w:eastAsia="zh-CN"/>
        </w:rPr>
      </w:pPr>
      <w:r w:rsidRPr="00D3062E">
        <w:t xml:space="preserve">          description: </w:t>
      </w:r>
      <w:r w:rsidRPr="00D3062E">
        <w:rPr>
          <w:lang w:eastAsia="zh-CN"/>
        </w:rPr>
        <w:t>&gt;</w:t>
      </w:r>
    </w:p>
    <w:p w14:paraId="5920229F" w14:textId="77777777" w:rsidR="00311EA5" w:rsidRPr="00D3062E" w:rsidRDefault="00311EA5" w:rsidP="00311EA5">
      <w:pPr>
        <w:pStyle w:val="PL"/>
        <w:rPr>
          <w:lang w:val="en-US"/>
        </w:rPr>
      </w:pPr>
      <w:r w:rsidRPr="00D3062E">
        <w:t xml:space="preserve">            </w:t>
      </w:r>
      <w:r w:rsidRPr="00D3062E">
        <w:rPr>
          <w:lang w:val="en-US"/>
        </w:rPr>
        <w:t>Contains the policy harmonization feedback. It indicates whether the policy</w:t>
      </w:r>
    </w:p>
    <w:p w14:paraId="40DD007C" w14:textId="77777777" w:rsidR="00311EA5" w:rsidRPr="00D3062E" w:rsidRDefault="00311EA5" w:rsidP="00311EA5">
      <w:pPr>
        <w:pStyle w:val="PL"/>
        <w:rPr>
          <w:lang w:val="en-US"/>
        </w:rPr>
      </w:pPr>
      <w:r w:rsidRPr="00D3062E">
        <w:rPr>
          <w:lang w:val="en-US"/>
        </w:rPr>
        <w:t xml:space="preserve">            harmonization result is accepted or not.</w:t>
      </w:r>
    </w:p>
    <w:p w14:paraId="79685CE6" w14:textId="77777777" w:rsidR="00311EA5" w:rsidRPr="00D3062E" w:rsidRDefault="00311EA5" w:rsidP="00311EA5">
      <w:pPr>
        <w:pStyle w:val="PL"/>
        <w:rPr>
          <w:lang w:val="en-US"/>
        </w:rPr>
      </w:pPr>
      <w:r w:rsidRPr="00D3062E">
        <w:rPr>
          <w:lang w:val="en-US"/>
        </w:rPr>
        <w:t xml:space="preserve">            true means that the policy harmonization result is accepted.</w:t>
      </w:r>
    </w:p>
    <w:p w14:paraId="33C0EB2D" w14:textId="77777777" w:rsidR="00311EA5" w:rsidRPr="00D3062E" w:rsidRDefault="00311EA5" w:rsidP="00311EA5">
      <w:pPr>
        <w:pStyle w:val="PL"/>
        <w:rPr>
          <w:lang w:val="en-US"/>
        </w:rPr>
      </w:pPr>
      <w:r w:rsidRPr="00D3062E">
        <w:rPr>
          <w:lang w:val="en-US"/>
        </w:rPr>
        <w:t xml:space="preserve">            false means that the policy harmonization result is not accepted.</w:t>
      </w:r>
    </w:p>
    <w:p w14:paraId="0B0AEE80" w14:textId="77777777" w:rsidR="00311EA5" w:rsidRPr="00D3062E" w:rsidRDefault="00311EA5" w:rsidP="00311EA5">
      <w:pPr>
        <w:pStyle w:val="PL"/>
      </w:pPr>
      <w:r w:rsidRPr="00D3062E">
        <w:t xml:space="preserve">      required:</w:t>
      </w:r>
    </w:p>
    <w:p w14:paraId="3D6C4D1D" w14:textId="77777777" w:rsidR="00311EA5" w:rsidRPr="00D3062E" w:rsidRDefault="00311EA5" w:rsidP="00311EA5">
      <w:pPr>
        <w:pStyle w:val="PL"/>
      </w:pPr>
      <w:r w:rsidRPr="00D3062E">
        <w:t xml:space="preserve">        - feedback</w:t>
      </w:r>
    </w:p>
    <w:p w14:paraId="7ED7163E" w14:textId="77777777" w:rsidR="00311EA5" w:rsidRPr="00D3062E" w:rsidRDefault="00311EA5" w:rsidP="00311EA5">
      <w:pPr>
        <w:pStyle w:val="PL"/>
      </w:pPr>
    </w:p>
    <w:p w14:paraId="1C7D3805" w14:textId="77777777" w:rsidR="00311EA5" w:rsidRPr="00D3062E" w:rsidRDefault="00311EA5" w:rsidP="00311EA5">
      <w:pPr>
        <w:pStyle w:val="PL"/>
      </w:pPr>
      <w:r w:rsidRPr="00D3062E">
        <w:t xml:space="preserve">    NetSliceId:</w:t>
      </w:r>
    </w:p>
    <w:p w14:paraId="0ADAD616" w14:textId="77777777" w:rsidR="00311EA5" w:rsidRPr="00D3062E" w:rsidRDefault="00311EA5" w:rsidP="00311EA5">
      <w:pPr>
        <w:pStyle w:val="PL"/>
        <w:rPr>
          <w:lang w:eastAsia="zh-CN"/>
        </w:rPr>
      </w:pPr>
      <w:r w:rsidRPr="00D3062E">
        <w:t xml:space="preserve">      description: </w:t>
      </w:r>
      <w:r w:rsidRPr="00D3062E">
        <w:rPr>
          <w:lang w:eastAsia="zh-CN"/>
        </w:rPr>
        <w:t>&gt;</w:t>
      </w:r>
    </w:p>
    <w:p w14:paraId="0853BB4C" w14:textId="77777777" w:rsidR="00311EA5" w:rsidRPr="00D3062E" w:rsidRDefault="00311EA5" w:rsidP="00311EA5">
      <w:pPr>
        <w:pStyle w:val="PL"/>
        <w:rPr>
          <w:lang w:eastAsia="zh-CN"/>
        </w:rPr>
      </w:pPr>
      <w:r w:rsidRPr="00D3062E">
        <w:t xml:space="preserve">        Represents the network slice identification information.</w:t>
      </w:r>
    </w:p>
    <w:p w14:paraId="0F451A05" w14:textId="77777777" w:rsidR="00311EA5" w:rsidRPr="00D3062E" w:rsidRDefault="00311EA5" w:rsidP="00311EA5">
      <w:pPr>
        <w:pStyle w:val="PL"/>
      </w:pPr>
      <w:r w:rsidRPr="00D3062E">
        <w:t xml:space="preserve">      type: object</w:t>
      </w:r>
    </w:p>
    <w:p w14:paraId="6903E943" w14:textId="77777777" w:rsidR="00311EA5" w:rsidRPr="00D3062E" w:rsidRDefault="00311EA5" w:rsidP="00311EA5">
      <w:pPr>
        <w:pStyle w:val="PL"/>
      </w:pPr>
      <w:r w:rsidRPr="00D3062E">
        <w:t xml:space="preserve">      properties:</w:t>
      </w:r>
    </w:p>
    <w:p w14:paraId="56189910" w14:textId="77777777" w:rsidR="00311EA5" w:rsidRPr="00D3062E" w:rsidRDefault="00311EA5" w:rsidP="00311EA5">
      <w:pPr>
        <w:pStyle w:val="PL"/>
      </w:pPr>
      <w:r w:rsidRPr="00D3062E">
        <w:t xml:space="preserve">        snssai:</w:t>
      </w:r>
    </w:p>
    <w:p w14:paraId="08B4DFF8"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#/components/schemas/Snssai'</w:t>
      </w:r>
    </w:p>
    <w:p w14:paraId="1E00E8D0" w14:textId="77777777" w:rsidR="00311EA5" w:rsidRPr="00D3062E" w:rsidRDefault="00311EA5" w:rsidP="00311EA5">
      <w:pPr>
        <w:pStyle w:val="PL"/>
      </w:pPr>
      <w:r w:rsidRPr="00D3062E">
        <w:t xml:space="preserve">        nsiId:</w:t>
      </w:r>
    </w:p>
    <w:p w14:paraId="23F0447D" w14:textId="77777777" w:rsidR="00311EA5" w:rsidRPr="00D3062E" w:rsidRDefault="00311EA5" w:rsidP="00311EA5">
      <w:pPr>
        <w:pStyle w:val="PL"/>
      </w:pPr>
      <w:r w:rsidRPr="00D3062E">
        <w:t xml:space="preserve">            $ref: 'TS29531_Nnssf_NSSelection.yaml#/components/schemas/NsiId'</w:t>
      </w:r>
    </w:p>
    <w:p w14:paraId="5380297B" w14:textId="77777777" w:rsidR="00311EA5" w:rsidRPr="00D3062E" w:rsidRDefault="00311EA5" w:rsidP="00311EA5">
      <w:pPr>
        <w:pStyle w:val="PL"/>
      </w:pPr>
      <w:r w:rsidRPr="00D3062E">
        <w:t xml:space="preserve">        ensi:</w:t>
      </w:r>
    </w:p>
    <w:p w14:paraId="76C424C1" w14:textId="77777777" w:rsidR="00311EA5" w:rsidRPr="00D3062E" w:rsidRDefault="00311EA5" w:rsidP="00311EA5">
      <w:pPr>
        <w:pStyle w:val="PL"/>
      </w:pPr>
      <w:r w:rsidRPr="00D3062E">
        <w:t xml:space="preserve">            $ref: '#/components/schemas/Ensi'</w:t>
      </w:r>
    </w:p>
    <w:p w14:paraId="5DC2EE7B" w14:textId="77777777" w:rsidR="00311EA5" w:rsidRPr="00D3062E" w:rsidRDefault="00311EA5" w:rsidP="00311EA5">
      <w:pPr>
        <w:pStyle w:val="PL"/>
      </w:pPr>
      <w:r w:rsidRPr="00D3062E">
        <w:t xml:space="preserve">      oneOf:</w:t>
      </w:r>
    </w:p>
    <w:p w14:paraId="1A43D3F4" w14:textId="77777777" w:rsidR="00311EA5" w:rsidRPr="00D3062E" w:rsidRDefault="00311EA5" w:rsidP="00311EA5">
      <w:pPr>
        <w:pStyle w:val="PL"/>
      </w:pPr>
      <w:r w:rsidRPr="00D3062E">
        <w:t xml:space="preserve">        - required: [snssai]</w:t>
      </w:r>
    </w:p>
    <w:p w14:paraId="3727075D" w14:textId="77777777" w:rsidR="00311EA5" w:rsidRPr="00D3062E" w:rsidRDefault="00311EA5" w:rsidP="00311EA5">
      <w:pPr>
        <w:pStyle w:val="PL"/>
      </w:pPr>
      <w:r w:rsidRPr="00D3062E">
        <w:t xml:space="preserve">        - required: [nsiId]</w:t>
      </w:r>
    </w:p>
    <w:p w14:paraId="6F525ED0" w14:textId="77777777" w:rsidR="00311EA5" w:rsidRPr="00D3062E" w:rsidRDefault="00311EA5" w:rsidP="00311EA5">
      <w:pPr>
        <w:pStyle w:val="PL"/>
      </w:pPr>
      <w:r w:rsidRPr="00D3062E">
        <w:t xml:space="preserve">        - required: [ensi]</w:t>
      </w:r>
    </w:p>
    <w:p w14:paraId="460C3E35" w14:textId="77777777" w:rsidR="00311EA5" w:rsidRPr="00D3062E" w:rsidRDefault="00311EA5" w:rsidP="00311EA5">
      <w:pPr>
        <w:pStyle w:val="PL"/>
      </w:pPr>
    </w:p>
    <w:p w14:paraId="5EBB5FC7" w14:textId="77777777" w:rsidR="00311EA5" w:rsidRPr="00D3062E" w:rsidRDefault="00311EA5" w:rsidP="00311EA5">
      <w:pPr>
        <w:pStyle w:val="PL"/>
      </w:pPr>
      <w:r w:rsidRPr="00D3062E">
        <w:t xml:space="preserve">    PolicyTriggers:</w:t>
      </w:r>
    </w:p>
    <w:p w14:paraId="55563E0B" w14:textId="77777777" w:rsidR="00311EA5" w:rsidRPr="00D3062E" w:rsidRDefault="00311EA5" w:rsidP="00311EA5">
      <w:pPr>
        <w:pStyle w:val="PL"/>
        <w:rPr>
          <w:lang w:eastAsia="zh-CN"/>
        </w:rPr>
      </w:pPr>
      <w:r w:rsidRPr="00D3062E">
        <w:t xml:space="preserve">      description: </w:t>
      </w:r>
      <w:r w:rsidRPr="00D3062E">
        <w:rPr>
          <w:lang w:eastAsia="zh-CN"/>
        </w:rPr>
        <w:t>&gt;</w:t>
      </w:r>
    </w:p>
    <w:p w14:paraId="68970349" w14:textId="77777777" w:rsidR="00311EA5" w:rsidRPr="00D3062E" w:rsidRDefault="00311EA5" w:rsidP="00311EA5">
      <w:pPr>
        <w:pStyle w:val="PL"/>
        <w:rPr>
          <w:lang w:eastAsia="zh-CN"/>
        </w:rPr>
      </w:pPr>
      <w:r w:rsidRPr="00D3062E">
        <w:t xml:space="preserve">        Represents the policy related triggers.</w:t>
      </w:r>
    </w:p>
    <w:p w14:paraId="0465F8D1" w14:textId="77777777" w:rsidR="00311EA5" w:rsidRPr="00D3062E" w:rsidRDefault="00311EA5" w:rsidP="00311EA5">
      <w:pPr>
        <w:pStyle w:val="PL"/>
      </w:pPr>
      <w:r w:rsidRPr="00D3062E">
        <w:t xml:space="preserve">      type: object</w:t>
      </w:r>
    </w:p>
    <w:p w14:paraId="57070F9D" w14:textId="77777777" w:rsidR="00311EA5" w:rsidRPr="00D3062E" w:rsidRDefault="00311EA5" w:rsidP="00311EA5">
      <w:pPr>
        <w:pStyle w:val="PL"/>
      </w:pPr>
      <w:r w:rsidRPr="00D3062E">
        <w:t xml:space="preserve">      properties:</w:t>
      </w:r>
    </w:p>
    <w:p w14:paraId="44EEE1E3" w14:textId="77777777" w:rsidR="00311EA5" w:rsidRPr="00D3062E" w:rsidRDefault="00311EA5" w:rsidP="00311EA5">
      <w:pPr>
        <w:pStyle w:val="PL"/>
      </w:pPr>
      <w:r w:rsidRPr="00D3062E">
        <w:t xml:space="preserve">        monPercentage:</w:t>
      </w:r>
    </w:p>
    <w:p w14:paraId="1B5C91DE" w14:textId="77777777" w:rsidR="00311EA5" w:rsidRPr="00D3062E" w:rsidRDefault="00311EA5" w:rsidP="00311EA5">
      <w:pPr>
        <w:pStyle w:val="PL"/>
      </w:pPr>
      <w:r w:rsidRPr="00D3062E">
        <w:t xml:space="preserve">          type: integer</w:t>
      </w:r>
    </w:p>
    <w:p w14:paraId="4954A14D" w14:textId="77777777" w:rsidR="00311EA5" w:rsidRPr="00D3062E" w:rsidRDefault="00311EA5" w:rsidP="00311EA5">
      <w:pPr>
        <w:pStyle w:val="PL"/>
        <w:rPr>
          <w:lang w:val="en-US"/>
        </w:rPr>
      </w:pPr>
      <w:r w:rsidRPr="00D3062E">
        <w:t xml:space="preserve">          </w:t>
      </w:r>
      <w:r w:rsidRPr="00D3062E">
        <w:rPr>
          <w:lang w:val="en-US"/>
        </w:rPr>
        <w:t>minimum: 0</w:t>
      </w:r>
    </w:p>
    <w:p w14:paraId="4EBCF4E4" w14:textId="77777777" w:rsidR="00311EA5" w:rsidRPr="00D3062E" w:rsidRDefault="00311EA5" w:rsidP="00311EA5">
      <w:pPr>
        <w:pStyle w:val="PL"/>
        <w:rPr>
          <w:lang w:val="en-US"/>
        </w:rPr>
      </w:pPr>
      <w:r w:rsidRPr="00D3062E">
        <w:t xml:space="preserve">          </w:t>
      </w:r>
      <w:r w:rsidRPr="00D3062E">
        <w:rPr>
          <w:lang w:val="en-US"/>
        </w:rPr>
        <w:t>maximum: 100</w:t>
      </w:r>
    </w:p>
    <w:p w14:paraId="420BBA93" w14:textId="77777777" w:rsidR="00311EA5" w:rsidRPr="00D3062E" w:rsidRDefault="00311EA5" w:rsidP="00311EA5">
      <w:pPr>
        <w:pStyle w:val="PL"/>
      </w:pPr>
      <w:r w:rsidRPr="00D3062E">
        <w:t xml:space="preserve">        monValue:</w:t>
      </w:r>
    </w:p>
    <w:p w14:paraId="57017AE2" w14:textId="77777777" w:rsidR="00311EA5" w:rsidRPr="00D3062E" w:rsidRDefault="00311EA5" w:rsidP="00311EA5">
      <w:pPr>
        <w:pStyle w:val="PL"/>
      </w:pPr>
      <w:r w:rsidRPr="00D3062E">
        <w:t xml:space="preserve">          type: integer</w:t>
      </w:r>
    </w:p>
    <w:p w14:paraId="6ED41600" w14:textId="77777777" w:rsidR="00311EA5" w:rsidRPr="00D3062E" w:rsidRDefault="00311EA5" w:rsidP="00311EA5">
      <w:pPr>
        <w:pStyle w:val="PL"/>
        <w:rPr>
          <w:lang w:val="en-US"/>
        </w:rPr>
      </w:pPr>
      <w:r w:rsidRPr="00D3062E">
        <w:t xml:space="preserve">          </w:t>
      </w:r>
      <w:r w:rsidRPr="00D3062E">
        <w:rPr>
          <w:lang w:val="en-US"/>
        </w:rPr>
        <w:t>minimum: 1</w:t>
      </w:r>
    </w:p>
    <w:p w14:paraId="595CFF66" w14:textId="77777777" w:rsidR="00311EA5" w:rsidRPr="00D3062E" w:rsidRDefault="00311EA5" w:rsidP="00311EA5">
      <w:pPr>
        <w:pStyle w:val="PL"/>
      </w:pPr>
      <w:r w:rsidRPr="00D3062E">
        <w:t xml:space="preserve">          </w:t>
      </w:r>
      <w:r w:rsidRPr="00D3062E">
        <w:rPr>
          <w:lang w:val="en-US"/>
        </w:rPr>
        <w:t>description:</w:t>
      </w:r>
      <w:r w:rsidRPr="00D3062E">
        <w:t xml:space="preserve"> Contains an unsigned Integer with only the values 1 and above permitted.</w:t>
      </w:r>
    </w:p>
    <w:p w14:paraId="5FBEE091" w14:textId="77777777" w:rsidR="00311EA5" w:rsidRPr="00D3062E" w:rsidRDefault="00311EA5" w:rsidP="00311EA5">
      <w:pPr>
        <w:pStyle w:val="PL"/>
      </w:pPr>
      <w:r w:rsidRPr="00D3062E">
        <w:t xml:space="preserve">        monParamsValues:</w:t>
      </w:r>
    </w:p>
    <w:p w14:paraId="38BA05D3" w14:textId="77777777" w:rsidR="00311EA5" w:rsidRPr="00D3062E" w:rsidRDefault="00311EA5" w:rsidP="00311EA5">
      <w:pPr>
        <w:pStyle w:val="PL"/>
      </w:pPr>
      <w:r w:rsidRPr="00D3062E">
        <w:t xml:space="preserve">          type: string</w:t>
      </w:r>
    </w:p>
    <w:p w14:paraId="537E3FC0" w14:textId="77777777" w:rsidR="00311EA5" w:rsidRPr="00D3062E" w:rsidRDefault="00311EA5" w:rsidP="00311EA5">
      <w:pPr>
        <w:pStyle w:val="PL"/>
      </w:pPr>
      <w:r w:rsidRPr="00D3062E">
        <w:t xml:space="preserve">        timePeriod:</w:t>
      </w:r>
    </w:p>
    <w:p w14:paraId="2D608942" w14:textId="77777777" w:rsidR="00311EA5" w:rsidRPr="00D3062E" w:rsidRDefault="00311EA5" w:rsidP="00311EA5">
      <w:pPr>
        <w:pStyle w:val="PL"/>
      </w:pPr>
      <w:r w:rsidRPr="00D3062E">
        <w:t xml:space="preserve">          $ref: '#/components/schemas/TimePeriodInfo'</w:t>
      </w:r>
    </w:p>
    <w:p w14:paraId="6B7E8104" w14:textId="77777777" w:rsidR="00311EA5" w:rsidRPr="00D3062E" w:rsidRDefault="00311EA5" w:rsidP="00311EA5">
      <w:pPr>
        <w:pStyle w:val="PL"/>
      </w:pPr>
    </w:p>
    <w:p w14:paraId="6F2860B3" w14:textId="77777777" w:rsidR="00311EA5" w:rsidRPr="00D3062E" w:rsidRDefault="00311EA5" w:rsidP="00311EA5">
      <w:pPr>
        <w:pStyle w:val="PL"/>
      </w:pPr>
      <w:r w:rsidRPr="00D3062E">
        <w:t xml:space="preserve">    PolicyActions:</w:t>
      </w:r>
    </w:p>
    <w:p w14:paraId="7B12A2BE" w14:textId="77777777" w:rsidR="00311EA5" w:rsidRPr="00D3062E" w:rsidRDefault="00311EA5" w:rsidP="00311EA5">
      <w:pPr>
        <w:pStyle w:val="PL"/>
        <w:rPr>
          <w:lang w:eastAsia="zh-CN"/>
        </w:rPr>
      </w:pPr>
      <w:r w:rsidRPr="00D3062E">
        <w:t xml:space="preserve">      description: </w:t>
      </w:r>
      <w:r w:rsidRPr="00D3062E">
        <w:rPr>
          <w:lang w:eastAsia="zh-CN"/>
        </w:rPr>
        <w:t>&gt;</w:t>
      </w:r>
    </w:p>
    <w:p w14:paraId="14FA4CA3" w14:textId="77777777" w:rsidR="00311EA5" w:rsidRPr="00D3062E" w:rsidRDefault="00311EA5" w:rsidP="00311EA5">
      <w:pPr>
        <w:pStyle w:val="PL"/>
        <w:rPr>
          <w:lang w:eastAsia="zh-CN"/>
        </w:rPr>
      </w:pPr>
      <w:r w:rsidRPr="00D3062E">
        <w:t xml:space="preserve">        Represents the policy related actions.</w:t>
      </w:r>
    </w:p>
    <w:p w14:paraId="615AB532" w14:textId="77777777" w:rsidR="00311EA5" w:rsidRPr="00D3062E" w:rsidRDefault="00311EA5" w:rsidP="00311EA5">
      <w:pPr>
        <w:pStyle w:val="PL"/>
      </w:pPr>
      <w:r w:rsidRPr="00D3062E">
        <w:t xml:space="preserve">      type: object</w:t>
      </w:r>
    </w:p>
    <w:p w14:paraId="6FE630E7" w14:textId="77777777" w:rsidR="00311EA5" w:rsidRPr="00D3062E" w:rsidRDefault="00311EA5" w:rsidP="00311EA5">
      <w:pPr>
        <w:pStyle w:val="PL"/>
      </w:pPr>
      <w:r w:rsidRPr="00D3062E">
        <w:t xml:space="preserve">      properties:</w:t>
      </w:r>
    </w:p>
    <w:p w14:paraId="6CEF03C7" w14:textId="77777777" w:rsidR="00311EA5" w:rsidRPr="00D3062E" w:rsidRDefault="00311EA5" w:rsidP="00311EA5">
      <w:pPr>
        <w:pStyle w:val="PL"/>
      </w:pPr>
      <w:r w:rsidRPr="00D3062E">
        <w:t xml:space="preserve">        stepIncreasePerc:</w:t>
      </w:r>
    </w:p>
    <w:p w14:paraId="2870DEDB" w14:textId="77777777" w:rsidR="00311EA5" w:rsidRPr="00D3062E" w:rsidRDefault="00311EA5" w:rsidP="00311EA5">
      <w:pPr>
        <w:pStyle w:val="PL"/>
      </w:pPr>
      <w:r w:rsidRPr="00D3062E">
        <w:t xml:space="preserve">          type: integer</w:t>
      </w:r>
    </w:p>
    <w:p w14:paraId="0D225140" w14:textId="77777777" w:rsidR="00311EA5" w:rsidRPr="00D3062E" w:rsidRDefault="00311EA5" w:rsidP="00311EA5">
      <w:pPr>
        <w:pStyle w:val="PL"/>
        <w:rPr>
          <w:lang w:val="en-US"/>
        </w:rPr>
      </w:pPr>
      <w:r w:rsidRPr="00D3062E">
        <w:t xml:space="preserve">          </w:t>
      </w:r>
      <w:r w:rsidRPr="00D3062E">
        <w:rPr>
          <w:lang w:val="en-US"/>
        </w:rPr>
        <w:t>minimum: 0</w:t>
      </w:r>
    </w:p>
    <w:p w14:paraId="7893C7FB" w14:textId="77777777" w:rsidR="00311EA5" w:rsidRPr="00D3062E" w:rsidRDefault="00311EA5" w:rsidP="00311EA5">
      <w:pPr>
        <w:pStyle w:val="PL"/>
        <w:rPr>
          <w:lang w:val="en-US"/>
        </w:rPr>
      </w:pPr>
      <w:r w:rsidRPr="00D3062E">
        <w:t xml:space="preserve">          </w:t>
      </w:r>
      <w:r w:rsidRPr="00D3062E">
        <w:rPr>
          <w:lang w:val="en-US"/>
        </w:rPr>
        <w:t>maximum: 100</w:t>
      </w:r>
    </w:p>
    <w:p w14:paraId="586BF02D" w14:textId="77777777" w:rsidR="00311EA5" w:rsidRPr="00D3062E" w:rsidRDefault="00311EA5" w:rsidP="00311EA5">
      <w:pPr>
        <w:pStyle w:val="PL"/>
      </w:pPr>
      <w:r w:rsidRPr="00D3062E">
        <w:t xml:space="preserve">        allowedQoSActions:</w:t>
      </w:r>
    </w:p>
    <w:p w14:paraId="3FE9E243" w14:textId="77777777" w:rsidR="00311EA5" w:rsidRPr="00D3062E" w:rsidRDefault="00311EA5" w:rsidP="00311EA5">
      <w:pPr>
        <w:pStyle w:val="PL"/>
      </w:pPr>
      <w:r w:rsidRPr="00D3062E">
        <w:t xml:space="preserve">          type: array</w:t>
      </w:r>
    </w:p>
    <w:p w14:paraId="0A99FE1C" w14:textId="77777777" w:rsidR="00311EA5" w:rsidRPr="00D3062E" w:rsidRDefault="00311EA5" w:rsidP="00311EA5">
      <w:pPr>
        <w:pStyle w:val="PL"/>
      </w:pPr>
      <w:r w:rsidRPr="00D3062E">
        <w:t xml:space="preserve">          items:</w:t>
      </w:r>
    </w:p>
    <w:p w14:paraId="50B61C83" w14:textId="77777777" w:rsidR="00311EA5" w:rsidRPr="00D3062E" w:rsidRDefault="00311EA5" w:rsidP="00311EA5">
      <w:pPr>
        <w:pStyle w:val="PL"/>
      </w:pPr>
      <w:r w:rsidRPr="00D3062E">
        <w:t xml:space="preserve">            $ref: '#/components/schemas/QoSAction'</w:t>
      </w:r>
    </w:p>
    <w:p w14:paraId="7570AB19" w14:textId="77777777" w:rsidR="00311EA5" w:rsidRPr="00D3062E" w:rsidRDefault="00311EA5" w:rsidP="00311EA5">
      <w:pPr>
        <w:pStyle w:val="PL"/>
      </w:pPr>
      <w:r w:rsidRPr="00D3062E">
        <w:t xml:space="preserve">          minItems: 1</w:t>
      </w:r>
    </w:p>
    <w:p w14:paraId="7E60D24B" w14:textId="77777777" w:rsidR="00311EA5" w:rsidRPr="00D3062E" w:rsidRDefault="00311EA5" w:rsidP="00311EA5">
      <w:pPr>
        <w:pStyle w:val="PL"/>
      </w:pPr>
    </w:p>
    <w:p w14:paraId="63707CF5" w14:textId="77777777" w:rsidR="00311EA5" w:rsidRPr="00D3062E" w:rsidRDefault="00311EA5" w:rsidP="00311EA5">
      <w:pPr>
        <w:pStyle w:val="PL"/>
      </w:pPr>
      <w:r w:rsidRPr="00D3062E">
        <w:t xml:space="preserve">    TimePeriodInfo:</w:t>
      </w:r>
    </w:p>
    <w:p w14:paraId="6D76AAA1" w14:textId="77777777" w:rsidR="00311EA5" w:rsidRPr="00D3062E" w:rsidRDefault="00311EA5" w:rsidP="00311EA5">
      <w:pPr>
        <w:pStyle w:val="PL"/>
        <w:rPr>
          <w:lang w:eastAsia="zh-CN"/>
        </w:rPr>
      </w:pPr>
      <w:r w:rsidRPr="00D3062E">
        <w:t xml:space="preserve">      description: </w:t>
      </w:r>
      <w:r w:rsidRPr="00D3062E">
        <w:rPr>
          <w:lang w:eastAsia="zh-CN"/>
        </w:rPr>
        <w:t>&gt;</w:t>
      </w:r>
    </w:p>
    <w:p w14:paraId="7C7CC457" w14:textId="77777777" w:rsidR="00311EA5" w:rsidRPr="00D3062E" w:rsidRDefault="00311EA5" w:rsidP="00311EA5">
      <w:pPr>
        <w:pStyle w:val="PL"/>
        <w:rPr>
          <w:lang w:eastAsia="zh-CN"/>
        </w:rPr>
      </w:pPr>
      <w:r w:rsidRPr="00D3062E">
        <w:t xml:space="preserve">        Represents the time period related information.</w:t>
      </w:r>
    </w:p>
    <w:p w14:paraId="59854680" w14:textId="77777777" w:rsidR="00311EA5" w:rsidRPr="00D3062E" w:rsidRDefault="00311EA5" w:rsidP="00311EA5">
      <w:pPr>
        <w:pStyle w:val="PL"/>
      </w:pPr>
      <w:r w:rsidRPr="00D3062E">
        <w:t xml:space="preserve">      type: object</w:t>
      </w:r>
    </w:p>
    <w:p w14:paraId="68EE70F1" w14:textId="77777777" w:rsidR="00311EA5" w:rsidRPr="00D3062E" w:rsidRDefault="00311EA5" w:rsidP="00311EA5">
      <w:pPr>
        <w:pStyle w:val="PL"/>
      </w:pPr>
      <w:r w:rsidRPr="00D3062E">
        <w:t xml:space="preserve">      properties:</w:t>
      </w:r>
    </w:p>
    <w:p w14:paraId="1E6FC297" w14:textId="77777777" w:rsidR="00311EA5" w:rsidRPr="00D3062E" w:rsidRDefault="00311EA5" w:rsidP="00311EA5">
      <w:pPr>
        <w:pStyle w:val="PL"/>
      </w:pPr>
      <w:r w:rsidRPr="00D3062E">
        <w:t xml:space="preserve">        startTime:</w:t>
      </w:r>
    </w:p>
    <w:p w14:paraId="4088EA0E"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5F87F4B3" w14:textId="77777777" w:rsidR="00311EA5" w:rsidRPr="00D3062E" w:rsidRDefault="00311EA5" w:rsidP="00311EA5">
      <w:pPr>
        <w:pStyle w:val="PL"/>
      </w:pPr>
      <w:r w:rsidRPr="00D3062E">
        <w:t xml:space="preserve">        endTime:</w:t>
      </w:r>
    </w:p>
    <w:p w14:paraId="7DC35A27"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4A669649" w14:textId="77777777" w:rsidR="00311EA5" w:rsidRPr="00D3062E" w:rsidRDefault="00311EA5" w:rsidP="00311EA5">
      <w:pPr>
        <w:pStyle w:val="PL"/>
      </w:pPr>
      <w:r w:rsidRPr="00D3062E">
        <w:t xml:space="preserve">        daysOfWeek:</w:t>
      </w:r>
    </w:p>
    <w:p w14:paraId="5CA03BC5" w14:textId="77777777" w:rsidR="00311EA5" w:rsidRPr="00D3062E" w:rsidRDefault="00311EA5" w:rsidP="00311EA5">
      <w:pPr>
        <w:pStyle w:val="PL"/>
      </w:pPr>
      <w:r w:rsidRPr="00D3062E">
        <w:t xml:space="preserve">          type: array</w:t>
      </w:r>
    </w:p>
    <w:p w14:paraId="0A21D8D3" w14:textId="77777777" w:rsidR="00311EA5" w:rsidRPr="00D3062E" w:rsidRDefault="00311EA5" w:rsidP="00311EA5">
      <w:pPr>
        <w:pStyle w:val="PL"/>
      </w:pPr>
      <w:r w:rsidRPr="00D3062E">
        <w:t xml:space="preserve">          items:</w:t>
      </w:r>
    </w:p>
    <w:p w14:paraId="4F87CB7A" w14:textId="77777777" w:rsidR="00311EA5" w:rsidRPr="00D3062E" w:rsidRDefault="00311EA5" w:rsidP="00311EA5">
      <w:pPr>
        <w:pStyle w:val="PL"/>
      </w:pPr>
      <w:r w:rsidRPr="00D3062E">
        <w:t xml:space="preserve">            $ref: 'TS29122_CommonData.yaml#/components/schemas/DayOfWeek'</w:t>
      </w:r>
    </w:p>
    <w:p w14:paraId="2795E356" w14:textId="77777777" w:rsidR="00311EA5" w:rsidRPr="00D3062E" w:rsidRDefault="00311EA5" w:rsidP="00311EA5">
      <w:pPr>
        <w:pStyle w:val="PL"/>
      </w:pPr>
      <w:r w:rsidRPr="00D3062E">
        <w:t xml:space="preserve">          minItems: 1</w:t>
      </w:r>
    </w:p>
    <w:p w14:paraId="3C3F0FD1" w14:textId="77777777" w:rsidR="00311EA5" w:rsidRPr="00D3062E" w:rsidRDefault="00311EA5" w:rsidP="00311EA5">
      <w:pPr>
        <w:pStyle w:val="PL"/>
      </w:pPr>
      <w:r w:rsidRPr="00D3062E">
        <w:t xml:space="preserve">          maxItems: 7</w:t>
      </w:r>
    </w:p>
    <w:p w14:paraId="5A4E99E5" w14:textId="77777777" w:rsidR="00311EA5" w:rsidRPr="00D3062E" w:rsidRDefault="00311EA5" w:rsidP="00311EA5">
      <w:pPr>
        <w:pStyle w:val="PL"/>
      </w:pPr>
      <w:r w:rsidRPr="00D3062E">
        <w:t xml:space="preserve">      anyOf:</w:t>
      </w:r>
    </w:p>
    <w:p w14:paraId="1472BF49" w14:textId="77777777" w:rsidR="00311EA5" w:rsidRPr="00D3062E" w:rsidRDefault="00311EA5" w:rsidP="00311EA5">
      <w:pPr>
        <w:pStyle w:val="PL"/>
      </w:pPr>
      <w:r w:rsidRPr="00D3062E">
        <w:t xml:space="preserve">        - required: [startTime]</w:t>
      </w:r>
    </w:p>
    <w:p w14:paraId="112105E0" w14:textId="77777777" w:rsidR="00311EA5" w:rsidRPr="00D3062E" w:rsidRDefault="00311EA5" w:rsidP="00311EA5">
      <w:pPr>
        <w:pStyle w:val="PL"/>
      </w:pPr>
      <w:r w:rsidRPr="00D3062E">
        <w:t xml:space="preserve">        - required: [endTime]</w:t>
      </w:r>
    </w:p>
    <w:p w14:paraId="3AEB1840" w14:textId="77777777" w:rsidR="00311EA5" w:rsidRPr="00D3062E" w:rsidRDefault="00311EA5" w:rsidP="00311EA5">
      <w:pPr>
        <w:pStyle w:val="PL"/>
      </w:pPr>
      <w:r w:rsidRPr="00D3062E">
        <w:t xml:space="preserve">        - required: [daysOfWeek]</w:t>
      </w:r>
    </w:p>
    <w:p w14:paraId="680E19BA" w14:textId="77777777" w:rsidR="00311EA5" w:rsidRPr="00D3062E" w:rsidRDefault="00311EA5" w:rsidP="00311EA5">
      <w:pPr>
        <w:pStyle w:val="PL"/>
      </w:pPr>
    </w:p>
    <w:p w14:paraId="7FFDE389" w14:textId="77777777" w:rsidR="00311EA5" w:rsidRPr="00D3062E" w:rsidRDefault="00311EA5" w:rsidP="00311EA5">
      <w:pPr>
        <w:pStyle w:val="PL"/>
      </w:pPr>
    </w:p>
    <w:p w14:paraId="4A0EFF59" w14:textId="77777777" w:rsidR="00311EA5" w:rsidRPr="00D3062E" w:rsidRDefault="00311EA5" w:rsidP="00311EA5">
      <w:pPr>
        <w:pStyle w:val="PL"/>
      </w:pPr>
      <w:r w:rsidRPr="00D3062E">
        <w:t># SIMPLE DATA TYPES</w:t>
      </w:r>
    </w:p>
    <w:p w14:paraId="3C66C77C" w14:textId="77777777" w:rsidR="00311EA5" w:rsidRPr="00D3062E" w:rsidRDefault="00311EA5" w:rsidP="00311EA5">
      <w:pPr>
        <w:pStyle w:val="PL"/>
      </w:pPr>
      <w:r w:rsidRPr="00D3062E">
        <w:t>#</w:t>
      </w:r>
    </w:p>
    <w:p w14:paraId="4DFFA4D5" w14:textId="77777777" w:rsidR="00311EA5" w:rsidRPr="00D3062E" w:rsidRDefault="00311EA5" w:rsidP="00311EA5">
      <w:pPr>
        <w:pStyle w:val="PL"/>
      </w:pPr>
    </w:p>
    <w:p w14:paraId="63634F7A" w14:textId="77777777" w:rsidR="00311EA5" w:rsidRPr="00D3062E" w:rsidRDefault="00311EA5" w:rsidP="00311EA5">
      <w:pPr>
        <w:pStyle w:val="PL"/>
      </w:pPr>
      <w:r w:rsidRPr="00D3062E">
        <w:t xml:space="preserve">    </w:t>
      </w:r>
      <w:r w:rsidRPr="00D3062E">
        <w:rPr>
          <w:lang w:eastAsia="zh-CN"/>
        </w:rPr>
        <w:t>PriorityLevel</w:t>
      </w:r>
      <w:r w:rsidRPr="00D3062E">
        <w:t>:</w:t>
      </w:r>
    </w:p>
    <w:p w14:paraId="73ECDBD3" w14:textId="77777777" w:rsidR="00311EA5" w:rsidRPr="00D3062E" w:rsidRDefault="00311EA5" w:rsidP="00311EA5">
      <w:pPr>
        <w:pStyle w:val="PL"/>
        <w:rPr>
          <w:lang w:eastAsia="zh-CN"/>
        </w:rPr>
      </w:pPr>
      <w:r w:rsidRPr="00D3062E">
        <w:t xml:space="preserve">      description: </w:t>
      </w:r>
      <w:r w:rsidRPr="00D3062E">
        <w:rPr>
          <w:lang w:eastAsia="zh-CN"/>
        </w:rPr>
        <w:t>&gt;</w:t>
      </w:r>
    </w:p>
    <w:p w14:paraId="60BA2C0E" w14:textId="77777777" w:rsidR="00311EA5" w:rsidRPr="00D3062E" w:rsidRDefault="00311EA5" w:rsidP="00311EA5">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6138FF68" w14:textId="77777777" w:rsidR="00311EA5" w:rsidRPr="00D3062E" w:rsidRDefault="00311EA5" w:rsidP="00311EA5">
      <w:pPr>
        <w:pStyle w:val="PL"/>
        <w:rPr>
          <w:lang w:eastAsia="zh-CN"/>
        </w:rPr>
      </w:pPr>
      <w:r w:rsidRPr="00D3062E">
        <w:t xml:space="preserve">        a policy or the pre-emption capability of a policy.</w:t>
      </w:r>
    </w:p>
    <w:p w14:paraId="62AB2F51" w14:textId="77777777" w:rsidR="00311EA5" w:rsidRPr="00D3062E" w:rsidRDefault="00311EA5" w:rsidP="00311EA5">
      <w:pPr>
        <w:pStyle w:val="PL"/>
        <w:rPr>
          <w:lang w:val="fr-FR"/>
        </w:rPr>
      </w:pPr>
      <w:r w:rsidRPr="00D3062E">
        <w:t xml:space="preserve">      </w:t>
      </w:r>
      <w:r w:rsidRPr="00D3062E">
        <w:rPr>
          <w:lang w:val="fr-FR"/>
        </w:rPr>
        <w:t>type: integer</w:t>
      </w:r>
    </w:p>
    <w:p w14:paraId="5C431DE6" w14:textId="77777777" w:rsidR="00311EA5" w:rsidRPr="00D3062E" w:rsidRDefault="00311EA5" w:rsidP="00311EA5">
      <w:pPr>
        <w:pStyle w:val="PL"/>
        <w:rPr>
          <w:lang w:val="fr-FR"/>
        </w:rPr>
      </w:pPr>
      <w:r w:rsidRPr="00D3062E">
        <w:rPr>
          <w:lang w:val="fr-FR"/>
        </w:rPr>
        <w:t xml:space="preserve">      minimum: 1</w:t>
      </w:r>
    </w:p>
    <w:p w14:paraId="15DEFAD7" w14:textId="77777777" w:rsidR="00311EA5" w:rsidRPr="00D3062E" w:rsidRDefault="00311EA5" w:rsidP="00311EA5">
      <w:pPr>
        <w:pStyle w:val="PL"/>
        <w:rPr>
          <w:lang w:val="fr-FR"/>
        </w:rPr>
      </w:pPr>
      <w:r w:rsidRPr="00D3062E">
        <w:rPr>
          <w:lang w:val="fr-FR"/>
        </w:rPr>
        <w:t xml:space="preserve">      maximum: 255</w:t>
      </w:r>
    </w:p>
    <w:p w14:paraId="2649CE5E" w14:textId="77777777" w:rsidR="00311EA5" w:rsidRPr="00D3062E" w:rsidRDefault="00311EA5" w:rsidP="00311EA5">
      <w:pPr>
        <w:pStyle w:val="PL"/>
        <w:rPr>
          <w:lang w:val="fr-FR"/>
        </w:rPr>
      </w:pPr>
    </w:p>
    <w:p w14:paraId="787EB1D4" w14:textId="77777777" w:rsidR="00311EA5" w:rsidRPr="00D3062E" w:rsidRDefault="00311EA5" w:rsidP="00311EA5">
      <w:pPr>
        <w:pStyle w:val="PL"/>
        <w:rPr>
          <w:lang w:val="fr-FR"/>
        </w:rPr>
      </w:pPr>
      <w:r w:rsidRPr="00D3062E">
        <w:rPr>
          <w:lang w:val="fr-FR"/>
        </w:rPr>
        <w:t xml:space="preserve">    </w:t>
      </w:r>
      <w:r w:rsidRPr="00D3062E">
        <w:rPr>
          <w:lang w:val="fr-FR" w:eastAsia="zh-CN"/>
        </w:rPr>
        <w:t>Ensi</w:t>
      </w:r>
      <w:r w:rsidRPr="00D3062E">
        <w:rPr>
          <w:lang w:val="fr-FR"/>
        </w:rPr>
        <w:t>:</w:t>
      </w:r>
    </w:p>
    <w:p w14:paraId="2F790F5F" w14:textId="77777777" w:rsidR="00311EA5" w:rsidRPr="00D3062E" w:rsidRDefault="00311EA5" w:rsidP="00311EA5">
      <w:pPr>
        <w:pStyle w:val="PL"/>
        <w:rPr>
          <w:lang w:val="fr-FR" w:eastAsia="zh-CN"/>
        </w:rPr>
      </w:pPr>
      <w:r w:rsidRPr="00D3062E">
        <w:rPr>
          <w:lang w:val="fr-FR"/>
        </w:rPr>
        <w:t xml:space="preserve">      description: </w:t>
      </w:r>
      <w:r w:rsidRPr="00D3062E">
        <w:rPr>
          <w:lang w:val="fr-FR" w:eastAsia="zh-CN"/>
        </w:rPr>
        <w:t>&gt;</w:t>
      </w:r>
    </w:p>
    <w:p w14:paraId="524F8501" w14:textId="77777777" w:rsidR="00311EA5" w:rsidRPr="00D3062E" w:rsidRDefault="00311EA5" w:rsidP="00311EA5">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FAE5ADE" w14:textId="77777777" w:rsidR="00311EA5" w:rsidRPr="00D3062E" w:rsidRDefault="00311EA5" w:rsidP="00311EA5">
      <w:pPr>
        <w:pStyle w:val="PL"/>
        <w:rPr>
          <w:lang w:eastAsia="zh-CN"/>
        </w:rPr>
      </w:pPr>
      <w:r w:rsidRPr="00D3062E">
        <w:rPr>
          <w:lang w:eastAsia="zh-CN"/>
        </w:rPr>
        <w:t xml:space="preserve">        as specified in 3GPP TS 33.501</w:t>
      </w:r>
      <w:r w:rsidRPr="00D3062E">
        <w:t>.</w:t>
      </w:r>
    </w:p>
    <w:p w14:paraId="6EE0D8E0" w14:textId="77777777" w:rsidR="00311EA5" w:rsidRPr="00D3062E" w:rsidRDefault="00311EA5" w:rsidP="00311EA5">
      <w:pPr>
        <w:pStyle w:val="PL"/>
      </w:pPr>
      <w:r w:rsidRPr="00D3062E">
        <w:t xml:space="preserve">      type: string</w:t>
      </w:r>
    </w:p>
    <w:p w14:paraId="42ED0E99" w14:textId="77777777" w:rsidR="00311EA5" w:rsidRPr="00D3062E" w:rsidRDefault="00311EA5" w:rsidP="00311EA5">
      <w:pPr>
        <w:pStyle w:val="PL"/>
      </w:pPr>
    </w:p>
    <w:p w14:paraId="1B55DBED" w14:textId="77777777" w:rsidR="00311EA5" w:rsidRPr="00D3062E" w:rsidRDefault="00311EA5" w:rsidP="00311EA5">
      <w:pPr>
        <w:pStyle w:val="PL"/>
      </w:pPr>
    </w:p>
    <w:p w14:paraId="47E2CC7E" w14:textId="77777777" w:rsidR="00311EA5" w:rsidRPr="00D3062E" w:rsidRDefault="00311EA5" w:rsidP="00311EA5">
      <w:pPr>
        <w:pStyle w:val="PL"/>
      </w:pPr>
      <w:r w:rsidRPr="00D3062E">
        <w:t>#</w:t>
      </w:r>
    </w:p>
    <w:p w14:paraId="62CBDCDB" w14:textId="77777777" w:rsidR="00311EA5" w:rsidRPr="00D3062E" w:rsidRDefault="00311EA5" w:rsidP="00311EA5">
      <w:pPr>
        <w:pStyle w:val="PL"/>
      </w:pPr>
      <w:r w:rsidRPr="00D3062E">
        <w:t># ENUMERATIONS</w:t>
      </w:r>
    </w:p>
    <w:p w14:paraId="41E4AAA8" w14:textId="77777777" w:rsidR="00311EA5" w:rsidRPr="00D3062E" w:rsidRDefault="00311EA5" w:rsidP="00311EA5">
      <w:pPr>
        <w:pStyle w:val="PL"/>
      </w:pPr>
      <w:r w:rsidRPr="00D3062E">
        <w:t>#</w:t>
      </w:r>
    </w:p>
    <w:p w14:paraId="7C73B47D" w14:textId="77777777" w:rsidR="00311EA5" w:rsidRPr="00D3062E" w:rsidRDefault="00311EA5" w:rsidP="00311EA5">
      <w:pPr>
        <w:pStyle w:val="PL"/>
      </w:pPr>
    </w:p>
    <w:p w14:paraId="7DE007DB" w14:textId="77777777" w:rsidR="00311EA5" w:rsidRPr="00D3062E" w:rsidRDefault="00311EA5" w:rsidP="00311EA5">
      <w:pPr>
        <w:pStyle w:val="PL"/>
        <w:rPr>
          <w:lang w:val="en-US" w:eastAsia="es-ES"/>
        </w:rPr>
      </w:pPr>
      <w:r w:rsidRPr="00D3062E">
        <w:rPr>
          <w:lang w:val="en-US" w:eastAsia="es-ES"/>
        </w:rPr>
        <w:t xml:space="preserve">    </w:t>
      </w:r>
      <w:r w:rsidRPr="00D3062E">
        <w:t>PolicyType</w:t>
      </w:r>
      <w:r w:rsidRPr="00D3062E">
        <w:rPr>
          <w:lang w:val="en-US" w:eastAsia="es-ES"/>
        </w:rPr>
        <w:t>:</w:t>
      </w:r>
    </w:p>
    <w:p w14:paraId="169A64DB" w14:textId="77777777" w:rsidR="00311EA5" w:rsidRPr="00D3062E" w:rsidRDefault="00311EA5" w:rsidP="00311EA5">
      <w:pPr>
        <w:pStyle w:val="PL"/>
        <w:rPr>
          <w:lang w:val="en-US" w:eastAsia="es-ES"/>
        </w:rPr>
      </w:pPr>
      <w:r w:rsidRPr="00D3062E">
        <w:rPr>
          <w:lang w:val="en-US" w:eastAsia="es-ES"/>
        </w:rPr>
        <w:t xml:space="preserve">      anyOf:</w:t>
      </w:r>
    </w:p>
    <w:p w14:paraId="3C1BE89F" w14:textId="77777777" w:rsidR="00311EA5" w:rsidRPr="00D3062E" w:rsidRDefault="00311EA5" w:rsidP="00311EA5">
      <w:pPr>
        <w:pStyle w:val="PL"/>
        <w:rPr>
          <w:lang w:val="en-US" w:eastAsia="es-ES"/>
        </w:rPr>
      </w:pPr>
      <w:r w:rsidRPr="00D3062E">
        <w:rPr>
          <w:lang w:val="en-US" w:eastAsia="es-ES"/>
        </w:rPr>
        <w:t xml:space="preserve">      - type: string</w:t>
      </w:r>
    </w:p>
    <w:p w14:paraId="15B7E50B" w14:textId="77777777" w:rsidR="00311EA5" w:rsidRPr="00D3062E" w:rsidRDefault="00311EA5" w:rsidP="00311EA5">
      <w:pPr>
        <w:pStyle w:val="PL"/>
        <w:rPr>
          <w:lang w:val="en-US" w:eastAsia="es-ES"/>
        </w:rPr>
      </w:pPr>
      <w:r w:rsidRPr="00D3062E">
        <w:rPr>
          <w:lang w:val="en-US" w:eastAsia="es-ES"/>
        </w:rPr>
        <w:t xml:space="preserve">        enum:</w:t>
      </w:r>
    </w:p>
    <w:p w14:paraId="4ADAA333" w14:textId="77777777" w:rsidR="00311EA5" w:rsidRPr="00D3062E" w:rsidRDefault="00311EA5" w:rsidP="00311EA5">
      <w:pPr>
        <w:pStyle w:val="PL"/>
        <w:rPr>
          <w:lang w:val="en-US" w:eastAsia="es-ES"/>
        </w:rPr>
      </w:pPr>
      <w:r w:rsidRPr="00D3062E">
        <w:rPr>
          <w:lang w:val="en-US" w:eastAsia="es-ES"/>
        </w:rPr>
        <w:t xml:space="preserve">           - </w:t>
      </w:r>
      <w:r w:rsidRPr="00D3062E">
        <w:t>MAX_NUM_PDU_SESS</w:t>
      </w:r>
    </w:p>
    <w:p w14:paraId="40B3AAF4" w14:textId="77777777" w:rsidR="00311EA5" w:rsidRPr="00D3062E" w:rsidRDefault="00311EA5" w:rsidP="00311EA5">
      <w:pPr>
        <w:pStyle w:val="PL"/>
        <w:rPr>
          <w:lang w:val="en-US" w:eastAsia="es-ES"/>
        </w:rPr>
      </w:pPr>
      <w:r w:rsidRPr="00D3062E">
        <w:rPr>
          <w:lang w:val="en-US" w:eastAsia="es-ES"/>
        </w:rPr>
        <w:t xml:space="preserve">           - </w:t>
      </w:r>
      <w:r w:rsidRPr="00D3062E">
        <w:t>MAX_NUM_UE</w:t>
      </w:r>
    </w:p>
    <w:p w14:paraId="47B21ACC" w14:textId="77777777" w:rsidR="00311EA5" w:rsidRPr="00D3062E" w:rsidRDefault="00311EA5" w:rsidP="00311EA5">
      <w:pPr>
        <w:pStyle w:val="PL"/>
        <w:rPr>
          <w:lang w:val="en-US" w:eastAsia="es-ES"/>
        </w:rPr>
      </w:pPr>
      <w:r w:rsidRPr="00D3062E">
        <w:rPr>
          <w:lang w:val="en-US" w:eastAsia="es-ES"/>
        </w:rPr>
        <w:t xml:space="preserve">           - </w:t>
      </w:r>
      <w:r w:rsidRPr="00D3062E">
        <w:t>SLICE_LOAD_PREDICTION</w:t>
      </w:r>
    </w:p>
    <w:p w14:paraId="196BAA41" w14:textId="77777777" w:rsidR="00311EA5" w:rsidRPr="00D3062E" w:rsidRDefault="00311EA5" w:rsidP="00311EA5">
      <w:pPr>
        <w:pStyle w:val="PL"/>
        <w:rPr>
          <w:lang w:val="en-US" w:eastAsia="es-ES"/>
        </w:rPr>
      </w:pPr>
      <w:r w:rsidRPr="00D3062E">
        <w:rPr>
          <w:lang w:val="en-US" w:eastAsia="es-ES"/>
        </w:rPr>
        <w:t xml:space="preserve">           - </w:t>
      </w:r>
      <w:r w:rsidRPr="00D3062E">
        <w:t>TIME_PERIOD_AND_AVG_QOS</w:t>
      </w:r>
    </w:p>
    <w:p w14:paraId="526F4226" w14:textId="77777777" w:rsidR="00311EA5" w:rsidRPr="00D3062E" w:rsidRDefault="00311EA5" w:rsidP="00311EA5">
      <w:pPr>
        <w:pStyle w:val="PL"/>
        <w:rPr>
          <w:lang w:val="en-US" w:eastAsia="es-ES"/>
        </w:rPr>
      </w:pPr>
      <w:r w:rsidRPr="00D3062E">
        <w:rPr>
          <w:lang w:val="en-US" w:eastAsia="es-ES"/>
        </w:rPr>
        <w:t xml:space="preserve">           - </w:t>
      </w:r>
      <w:r w:rsidRPr="00D3062E">
        <w:t>TIME_PERIOD_AND_MIN_QOS</w:t>
      </w:r>
    </w:p>
    <w:p w14:paraId="11499109" w14:textId="77777777" w:rsidR="00311EA5" w:rsidRPr="00D3062E" w:rsidRDefault="00311EA5" w:rsidP="00311EA5">
      <w:pPr>
        <w:pStyle w:val="PL"/>
        <w:rPr>
          <w:lang w:val="en-US" w:eastAsia="es-ES"/>
        </w:rPr>
      </w:pPr>
      <w:r w:rsidRPr="00D3062E">
        <w:rPr>
          <w:lang w:val="en-US" w:eastAsia="es-ES"/>
        </w:rPr>
        <w:t xml:space="preserve">      - type: string</w:t>
      </w:r>
    </w:p>
    <w:p w14:paraId="4E4DC8F5" w14:textId="77777777" w:rsidR="00311EA5" w:rsidRPr="00D3062E" w:rsidRDefault="00311EA5" w:rsidP="00311EA5">
      <w:pPr>
        <w:pStyle w:val="PL"/>
        <w:rPr>
          <w:lang w:val="en-US" w:eastAsia="es-ES"/>
        </w:rPr>
      </w:pPr>
      <w:r w:rsidRPr="00D3062E">
        <w:rPr>
          <w:lang w:val="en-US" w:eastAsia="es-ES"/>
        </w:rPr>
        <w:t xml:space="preserve">        description: &gt;</w:t>
      </w:r>
    </w:p>
    <w:p w14:paraId="19232BCF" w14:textId="77777777" w:rsidR="00311EA5" w:rsidRPr="00D3062E" w:rsidRDefault="00311EA5" w:rsidP="00311EA5">
      <w:pPr>
        <w:pStyle w:val="PL"/>
        <w:rPr>
          <w:rFonts w:eastAsia="等线"/>
        </w:rPr>
      </w:pPr>
      <w:r w:rsidRPr="00D3062E">
        <w:rPr>
          <w:rFonts w:eastAsia="等线"/>
        </w:rPr>
        <w:t xml:space="preserve">          This string provides forward-compatibility with future extensions to the enumeration</w:t>
      </w:r>
    </w:p>
    <w:p w14:paraId="75545EA4" w14:textId="77777777" w:rsidR="00311EA5" w:rsidRPr="00D3062E" w:rsidRDefault="00311EA5" w:rsidP="00311EA5">
      <w:pPr>
        <w:pStyle w:val="PL"/>
        <w:rPr>
          <w:rFonts w:eastAsia="等线"/>
        </w:rPr>
      </w:pPr>
      <w:r w:rsidRPr="00D3062E">
        <w:rPr>
          <w:rFonts w:eastAsia="等线"/>
        </w:rPr>
        <w:t xml:space="preserve">          and is not used to encode content defined in the present version of this API.</w:t>
      </w:r>
    </w:p>
    <w:p w14:paraId="40BFAD7E" w14:textId="77777777" w:rsidR="00311EA5" w:rsidRPr="00D3062E" w:rsidRDefault="00311EA5" w:rsidP="00311EA5">
      <w:pPr>
        <w:pStyle w:val="PL"/>
        <w:rPr>
          <w:lang w:val="en-US" w:eastAsia="es-ES"/>
        </w:rPr>
      </w:pPr>
      <w:r w:rsidRPr="00D3062E">
        <w:rPr>
          <w:lang w:val="en-US" w:eastAsia="es-ES"/>
        </w:rPr>
        <w:t xml:space="preserve">      description: |</w:t>
      </w:r>
    </w:p>
    <w:p w14:paraId="146F949E" w14:textId="77777777" w:rsidR="00311EA5" w:rsidRPr="00D3062E" w:rsidRDefault="00311EA5" w:rsidP="00311EA5">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17A51CB6" w14:textId="77777777" w:rsidR="00311EA5" w:rsidRPr="00D3062E" w:rsidRDefault="00311EA5" w:rsidP="00311EA5">
      <w:pPr>
        <w:pStyle w:val="PL"/>
        <w:rPr>
          <w:lang w:val="en-US" w:eastAsia="es-ES"/>
        </w:rPr>
      </w:pPr>
      <w:r w:rsidRPr="00D3062E">
        <w:rPr>
          <w:lang w:val="en-US" w:eastAsia="es-ES"/>
        </w:rPr>
        <w:t xml:space="preserve">        Possible values are:</w:t>
      </w:r>
    </w:p>
    <w:p w14:paraId="344B2525" w14:textId="77777777" w:rsidR="00311EA5" w:rsidRPr="00D3062E" w:rsidRDefault="00311EA5" w:rsidP="00311EA5">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41DCCAAB" w14:textId="77777777" w:rsidR="00311EA5" w:rsidRPr="00D3062E" w:rsidRDefault="00311EA5" w:rsidP="00311EA5">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4E57CDE0" w14:textId="77777777" w:rsidR="00311EA5" w:rsidRPr="00D3062E" w:rsidRDefault="00311EA5" w:rsidP="00311EA5">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1981D65B" w14:textId="77777777" w:rsidR="00311EA5" w:rsidRPr="00D3062E" w:rsidRDefault="00311EA5" w:rsidP="00311EA5">
      <w:pPr>
        <w:pStyle w:val="PL"/>
        <w:rPr>
          <w:lang w:val="en-US" w:eastAsia="es-ES"/>
        </w:rPr>
      </w:pPr>
      <w:r w:rsidRPr="00D3062E">
        <w:t xml:space="preserve">          prediction</w:t>
      </w:r>
      <w:r w:rsidRPr="00D3062E">
        <w:rPr>
          <w:lang w:eastAsia="zh-CN"/>
        </w:rPr>
        <w:t>.</w:t>
      </w:r>
    </w:p>
    <w:p w14:paraId="6973D148" w14:textId="77777777" w:rsidR="00311EA5" w:rsidRPr="00D3062E" w:rsidRDefault="00311EA5" w:rsidP="00311EA5">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1B30B32A" w14:textId="77777777" w:rsidR="00311EA5" w:rsidRPr="00D3062E" w:rsidRDefault="00311EA5" w:rsidP="00311EA5">
      <w:pPr>
        <w:pStyle w:val="PL"/>
        <w:rPr>
          <w:lang w:val="en-US" w:eastAsia="es-ES"/>
        </w:rPr>
      </w:pPr>
      <w:r w:rsidRPr="00D3062E">
        <w:t xml:space="preserve">          per UE</w:t>
      </w:r>
      <w:r w:rsidRPr="00D3062E">
        <w:rPr>
          <w:lang w:eastAsia="zh-CN"/>
        </w:rPr>
        <w:t>.</w:t>
      </w:r>
    </w:p>
    <w:p w14:paraId="36561D56" w14:textId="77777777" w:rsidR="00311EA5" w:rsidRPr="00D3062E" w:rsidRDefault="00311EA5" w:rsidP="00311EA5">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20B0463C" w14:textId="77777777" w:rsidR="00311EA5" w:rsidRPr="00D3062E" w:rsidRDefault="00311EA5" w:rsidP="00311EA5">
      <w:pPr>
        <w:pStyle w:val="PL"/>
        <w:rPr>
          <w:lang w:val="en-US" w:eastAsia="es-ES"/>
        </w:rPr>
      </w:pPr>
      <w:r w:rsidRPr="00D3062E">
        <w:t xml:space="preserve">          per UE</w:t>
      </w:r>
      <w:r w:rsidRPr="00D3062E">
        <w:rPr>
          <w:lang w:eastAsia="zh-CN"/>
        </w:rPr>
        <w:t>.</w:t>
      </w:r>
    </w:p>
    <w:p w14:paraId="2583250B" w14:textId="77777777" w:rsidR="00311EA5" w:rsidRPr="00D3062E" w:rsidRDefault="00311EA5" w:rsidP="00311EA5">
      <w:pPr>
        <w:pStyle w:val="PL"/>
      </w:pPr>
    </w:p>
    <w:p w14:paraId="3330E825" w14:textId="77777777" w:rsidR="00311EA5" w:rsidRPr="00D3062E" w:rsidRDefault="00311EA5" w:rsidP="00311EA5">
      <w:pPr>
        <w:pStyle w:val="PL"/>
        <w:rPr>
          <w:lang w:val="en-US" w:eastAsia="es-ES"/>
        </w:rPr>
      </w:pPr>
      <w:r w:rsidRPr="00D3062E">
        <w:rPr>
          <w:lang w:val="en-US" w:eastAsia="es-ES"/>
        </w:rPr>
        <w:t xml:space="preserve">    </w:t>
      </w:r>
      <w:r w:rsidRPr="00D3062E">
        <w:t>QoSAction</w:t>
      </w:r>
      <w:r w:rsidRPr="00D3062E">
        <w:rPr>
          <w:lang w:val="en-US" w:eastAsia="es-ES"/>
        </w:rPr>
        <w:t>:</w:t>
      </w:r>
    </w:p>
    <w:p w14:paraId="7646A26A" w14:textId="77777777" w:rsidR="00311EA5" w:rsidRPr="00D3062E" w:rsidRDefault="00311EA5" w:rsidP="00311EA5">
      <w:pPr>
        <w:pStyle w:val="PL"/>
        <w:rPr>
          <w:lang w:val="en-US" w:eastAsia="es-ES"/>
        </w:rPr>
      </w:pPr>
      <w:r w:rsidRPr="00D3062E">
        <w:rPr>
          <w:lang w:val="en-US" w:eastAsia="es-ES"/>
        </w:rPr>
        <w:t xml:space="preserve">      anyOf:</w:t>
      </w:r>
    </w:p>
    <w:p w14:paraId="0ED1A795" w14:textId="77777777" w:rsidR="00311EA5" w:rsidRPr="00D3062E" w:rsidRDefault="00311EA5" w:rsidP="00311EA5">
      <w:pPr>
        <w:pStyle w:val="PL"/>
        <w:rPr>
          <w:lang w:val="en-US" w:eastAsia="es-ES"/>
        </w:rPr>
      </w:pPr>
      <w:r w:rsidRPr="00D3062E">
        <w:rPr>
          <w:lang w:val="en-US" w:eastAsia="es-ES"/>
        </w:rPr>
        <w:t xml:space="preserve">      - type: string</w:t>
      </w:r>
    </w:p>
    <w:p w14:paraId="1C16C856" w14:textId="77777777" w:rsidR="00311EA5" w:rsidRPr="00D3062E" w:rsidRDefault="00311EA5" w:rsidP="00311EA5">
      <w:pPr>
        <w:pStyle w:val="PL"/>
        <w:rPr>
          <w:lang w:val="en-US" w:eastAsia="es-ES"/>
        </w:rPr>
      </w:pPr>
      <w:r w:rsidRPr="00D3062E">
        <w:rPr>
          <w:lang w:val="en-US" w:eastAsia="es-ES"/>
        </w:rPr>
        <w:t xml:space="preserve">        enum:</w:t>
      </w:r>
    </w:p>
    <w:p w14:paraId="3110507A" w14:textId="77777777" w:rsidR="00311EA5" w:rsidRPr="00D3062E" w:rsidRDefault="00311EA5" w:rsidP="00311EA5">
      <w:pPr>
        <w:pStyle w:val="PL"/>
        <w:rPr>
          <w:lang w:val="en-US" w:eastAsia="es-ES"/>
        </w:rPr>
      </w:pPr>
      <w:r w:rsidRPr="00D3062E">
        <w:rPr>
          <w:lang w:val="en-US" w:eastAsia="es-ES"/>
        </w:rPr>
        <w:t xml:space="preserve">           - </w:t>
      </w:r>
      <w:r w:rsidRPr="00D3062E">
        <w:t>MODIFY</w:t>
      </w:r>
    </w:p>
    <w:p w14:paraId="59EC2BDD" w14:textId="77777777" w:rsidR="00311EA5" w:rsidRPr="00D3062E" w:rsidRDefault="00311EA5" w:rsidP="00311EA5">
      <w:pPr>
        <w:pStyle w:val="PL"/>
        <w:rPr>
          <w:lang w:val="en-US" w:eastAsia="es-ES"/>
        </w:rPr>
      </w:pPr>
      <w:r w:rsidRPr="00D3062E">
        <w:rPr>
          <w:lang w:val="en-US" w:eastAsia="es-ES"/>
        </w:rPr>
        <w:t xml:space="preserve">      - type: string</w:t>
      </w:r>
    </w:p>
    <w:p w14:paraId="545BAB6E" w14:textId="77777777" w:rsidR="00311EA5" w:rsidRPr="00D3062E" w:rsidRDefault="00311EA5" w:rsidP="00311EA5">
      <w:pPr>
        <w:pStyle w:val="PL"/>
        <w:rPr>
          <w:lang w:val="en-US" w:eastAsia="es-ES"/>
        </w:rPr>
      </w:pPr>
      <w:r w:rsidRPr="00D3062E">
        <w:rPr>
          <w:lang w:val="en-US" w:eastAsia="es-ES"/>
        </w:rPr>
        <w:t xml:space="preserve">        description: &gt;</w:t>
      </w:r>
    </w:p>
    <w:p w14:paraId="5BCC7540" w14:textId="77777777" w:rsidR="00311EA5" w:rsidRPr="00D3062E" w:rsidRDefault="00311EA5" w:rsidP="00311EA5">
      <w:pPr>
        <w:pStyle w:val="PL"/>
        <w:rPr>
          <w:rFonts w:eastAsia="等线"/>
        </w:rPr>
      </w:pPr>
      <w:r w:rsidRPr="00D3062E">
        <w:rPr>
          <w:rFonts w:eastAsia="等线"/>
        </w:rPr>
        <w:t xml:space="preserve">          This string provides forward-compatibility with future extensions to the enumeration</w:t>
      </w:r>
    </w:p>
    <w:p w14:paraId="4DBAED5E" w14:textId="77777777" w:rsidR="00311EA5" w:rsidRPr="00D3062E" w:rsidRDefault="00311EA5" w:rsidP="00311EA5">
      <w:pPr>
        <w:pStyle w:val="PL"/>
        <w:rPr>
          <w:rFonts w:eastAsia="等线"/>
        </w:rPr>
      </w:pPr>
      <w:r w:rsidRPr="00D3062E">
        <w:rPr>
          <w:rFonts w:eastAsia="等线"/>
        </w:rPr>
        <w:t xml:space="preserve">          and is not used to encode content defined in the present version of this API.</w:t>
      </w:r>
    </w:p>
    <w:p w14:paraId="1731162D" w14:textId="77777777" w:rsidR="00311EA5" w:rsidRPr="00D3062E" w:rsidRDefault="00311EA5" w:rsidP="00311EA5">
      <w:pPr>
        <w:pStyle w:val="PL"/>
        <w:rPr>
          <w:lang w:val="en-US" w:eastAsia="es-ES"/>
        </w:rPr>
      </w:pPr>
      <w:r w:rsidRPr="00D3062E">
        <w:rPr>
          <w:lang w:val="en-US" w:eastAsia="es-ES"/>
        </w:rPr>
        <w:t xml:space="preserve">      description: |</w:t>
      </w:r>
    </w:p>
    <w:p w14:paraId="512C8CD2" w14:textId="77777777" w:rsidR="00311EA5" w:rsidRPr="00D3062E" w:rsidRDefault="00311EA5" w:rsidP="00311EA5">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35233147" w14:textId="77777777" w:rsidR="00311EA5" w:rsidRPr="00D3062E" w:rsidRDefault="00311EA5" w:rsidP="00311EA5">
      <w:pPr>
        <w:pStyle w:val="PL"/>
        <w:rPr>
          <w:lang w:val="en-US" w:eastAsia="es-ES"/>
        </w:rPr>
      </w:pPr>
      <w:r w:rsidRPr="00D3062E">
        <w:rPr>
          <w:lang w:val="en-US" w:eastAsia="es-ES"/>
        </w:rPr>
        <w:t xml:space="preserve">        Possible values are:</w:t>
      </w:r>
    </w:p>
    <w:p w14:paraId="2226343B" w14:textId="77777777" w:rsidR="00311EA5" w:rsidRPr="00D3062E" w:rsidRDefault="00311EA5" w:rsidP="00311EA5">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2EAE8131" w14:textId="77777777" w:rsidR="00311EA5" w:rsidRPr="00D3062E" w:rsidRDefault="00311EA5" w:rsidP="00311EA5">
      <w:pPr>
        <w:pStyle w:val="PL"/>
        <w:rPr>
          <w:lang w:val="en-US" w:eastAsia="es-ES"/>
        </w:rPr>
      </w:pPr>
      <w:r w:rsidRPr="00D3062E">
        <w:t xml:space="preserve">          network slice capacity to fulfil the requested needs (e.g., average QoS, minimum QoS)</w:t>
      </w:r>
      <w:r w:rsidRPr="00D3062E">
        <w:rPr>
          <w:lang w:eastAsia="zh-CN"/>
        </w:rPr>
        <w:t>.</w:t>
      </w:r>
    </w:p>
    <w:p w14:paraId="34037E4E" w14:textId="0FC68382" w:rsidR="00DA4E5B" w:rsidRPr="00D3062E" w:rsidRDefault="00DA4E5B" w:rsidP="003C2A5F">
      <w:pPr>
        <w:pStyle w:val="1"/>
      </w:pPr>
      <w:bookmarkStart w:id="4869" w:name="_Toc160650502"/>
      <w:bookmarkStart w:id="4870" w:name="_Toc160652378"/>
      <w:r w:rsidRPr="00D3062E">
        <w:t>A.5</w:t>
      </w:r>
      <w:r w:rsidRPr="00D3062E">
        <w:tab/>
        <w:t>NSCE_NSOptimization API</w:t>
      </w:r>
      <w:bookmarkEnd w:id="4858"/>
      <w:bookmarkEnd w:id="4859"/>
      <w:bookmarkEnd w:id="4860"/>
      <w:bookmarkEnd w:id="4861"/>
      <w:bookmarkEnd w:id="4869"/>
      <w:bookmarkEnd w:id="4870"/>
    </w:p>
    <w:p w14:paraId="05113E3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018BBF1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D737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0FB2C3D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80F015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1.0.0-alpha.1</w:t>
      </w:r>
    </w:p>
    <w:p w14:paraId="52B34D5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43AA90D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0183759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B4270B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EEA7D3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4D355F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6A954A1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7C4851B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3GPP TS 29.435 V0.1.1; Service Enabler Architecture Layer for Verticals (SEAL);</w:t>
      </w:r>
    </w:p>
    <w:p w14:paraId="7D73888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Network Slice Capability Exposure (NSCE) Server Service(s); Stage 3.</w:t>
      </w:r>
    </w:p>
    <w:p w14:paraId="5449CC4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url: https://www.3gpp.org/ftp/Specs/archive/29_series/29.435/</w:t>
      </w:r>
    </w:p>
    <w:p w14:paraId="2E2FB2C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9C84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01B5BC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341A449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6EC74A4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E7A41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633CB51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AFC01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0C15DC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3537D0D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3953CCB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5EE1E8B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AA8D7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901591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3C442F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5B49D59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3A95111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03BCD75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E9E5C2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C432B4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7E0F3A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6BF1115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A33C44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4EFD80C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E4239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7DB1EE5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2E11FFA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0388DD5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349F42B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5CD0567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3F917B6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4B38016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E9A7DD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47DBA95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0FCDDA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0FCF2D9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1A1524B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382D798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C517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5EED194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48EF2EE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1AE72EA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1F5BB9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3B2AAAE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6EEA72D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3343D08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BA2EC8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445A01E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4C08514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623513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3EF497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'TS29122_CommonData.yaml#/components/responses/404'</w:t>
      </w:r>
    </w:p>
    <w:p w14:paraId="4DE2A47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0ACC263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54E32D0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A42401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AA1FCE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36F695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2428A5B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669398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DD12C7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6CA48A9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F65416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A8C07E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19190FC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717E0DD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BE6E4A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33DF916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22D9B3A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14CDA69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307DE7E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693616A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B0F018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9BB104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486C6B6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02603E2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13E51A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0ECFB04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50A9F27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22C7062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484336D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559AE26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31ECEB5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0CC1C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9735F2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4A15AC1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3C78ABA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7C5EEF3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10B722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0F285C4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1A67E1A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1E48E52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6D8B5A4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612A16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3C761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72E3587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16C582C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3237EDE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26ADB0C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706456B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545F140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E8F315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663F12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3327414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3FF3D8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71E7E82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8C26CB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5D1CA6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4E990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4E52541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7703A4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778029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12093EE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07BF76D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573EFC2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265C738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43C808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BEA0C6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CE9B26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C6E69C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32DD700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7420A4B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235C2C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222A5F5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E98171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3BBADE0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0AE51C2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1276851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67DCE40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2023BEA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content:</w:t>
      </w:r>
    </w:p>
    <w:p w14:paraId="1654C5D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4D356D3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5AAC63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3832EE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6AAA541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2368D4D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07BA17D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930935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791C92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EDE8E6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B099F7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1B3886B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629490B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78818B5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CCB329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A5FB3B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047EB24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0B89064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2C1F6F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062CCF5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01AA2A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8DFCCE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CC4454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A3C0E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52CE5E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367C32A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5B0B7F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778E638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C8C57D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F12458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1B02C4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4282FC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24BD548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0E5FE5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FE31E2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708B6B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4456E16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410F79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9F836C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25A239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7154E7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7713FC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6EA8360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62E16C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712D38A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EE2F60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405F79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43F9000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4281E22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BCDF06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768D3B8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23323B4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91A0A4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708678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7878B94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4A68AFB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D29A79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320E465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8AD10D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26C839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8001BA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730D40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437AB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12C6CA3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6F47973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2881C60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597676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C66478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AD3354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03B09F6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29E09A8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2895BC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135C651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5A9DF9F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98A784D" w14:textId="77777777" w:rsidR="00DA4E5B" w:rsidRPr="00D3062E" w:rsidRDefault="00DA4E5B" w:rsidP="00DA4E5B">
      <w:pPr>
        <w:pStyle w:val="PL"/>
        <w:rPr>
          <w:lang w:eastAsia="es-ES"/>
        </w:rPr>
      </w:pPr>
      <w:r w:rsidRPr="00D3062E">
        <w:rPr>
          <w:lang w:eastAsia="es-ES"/>
        </w:rPr>
        <w:t xml:space="preserve">    patch:</w:t>
      </w:r>
    </w:p>
    <w:p w14:paraId="5036157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summary: Request the partially update of an existing Individual Network Slice Optimization Subscription resource.</w:t>
      </w:r>
    </w:p>
    <w:p w14:paraId="45E14014" w14:textId="77777777" w:rsidR="00DA4E5B" w:rsidRPr="00D3062E" w:rsidRDefault="00DA4E5B" w:rsidP="00DA4E5B">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6D6429A9" w14:textId="77777777" w:rsidR="00DA4E5B" w:rsidRPr="00D3062E" w:rsidRDefault="00DA4E5B" w:rsidP="00DA4E5B">
      <w:pPr>
        <w:pStyle w:val="PL"/>
        <w:rPr>
          <w:lang w:eastAsia="es-ES"/>
        </w:rPr>
      </w:pPr>
      <w:r w:rsidRPr="00D3062E">
        <w:rPr>
          <w:lang w:eastAsia="es-ES"/>
        </w:rPr>
        <w:t xml:space="preserve">      tags:</w:t>
      </w:r>
    </w:p>
    <w:p w14:paraId="369F35E6" w14:textId="77777777" w:rsidR="00DA4E5B" w:rsidRPr="00D3062E" w:rsidRDefault="00DA4E5B" w:rsidP="00DA4E5B">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14E39BFD" w14:textId="77777777" w:rsidR="00DA4E5B" w:rsidRPr="00D3062E" w:rsidRDefault="00DA4E5B" w:rsidP="00DA4E5B">
      <w:pPr>
        <w:pStyle w:val="PL"/>
        <w:rPr>
          <w:lang w:eastAsia="es-ES"/>
        </w:rPr>
      </w:pPr>
      <w:r w:rsidRPr="00D3062E">
        <w:rPr>
          <w:lang w:eastAsia="es-ES"/>
        </w:rPr>
        <w:t xml:space="preserve">      requestBody:</w:t>
      </w:r>
    </w:p>
    <w:p w14:paraId="7AE3EDCE" w14:textId="77777777" w:rsidR="00DA4E5B" w:rsidRPr="00D3062E" w:rsidRDefault="00DA4E5B" w:rsidP="00DA4E5B">
      <w:pPr>
        <w:pStyle w:val="PL"/>
      </w:pPr>
      <w:r w:rsidRPr="00D3062E">
        <w:t xml:space="preserve">        required: true</w:t>
      </w:r>
    </w:p>
    <w:p w14:paraId="1527012F" w14:textId="77777777" w:rsidR="00DA4E5B" w:rsidRPr="00D3062E" w:rsidRDefault="00DA4E5B" w:rsidP="00DA4E5B">
      <w:pPr>
        <w:pStyle w:val="PL"/>
      </w:pPr>
      <w:r w:rsidRPr="00D3062E">
        <w:t xml:space="preserve">        content:</w:t>
      </w:r>
    </w:p>
    <w:p w14:paraId="1465199B" w14:textId="77777777" w:rsidR="00DA4E5B" w:rsidRPr="00D3062E" w:rsidRDefault="00DA4E5B" w:rsidP="00DA4E5B">
      <w:pPr>
        <w:pStyle w:val="PL"/>
        <w:rPr>
          <w:lang w:val="en-US"/>
        </w:rPr>
      </w:pPr>
      <w:r w:rsidRPr="00D3062E">
        <w:rPr>
          <w:lang w:val="en-US"/>
        </w:rPr>
        <w:t xml:space="preserve">          application/merge-patch+json:</w:t>
      </w:r>
    </w:p>
    <w:p w14:paraId="05940543" w14:textId="77777777" w:rsidR="00DA4E5B" w:rsidRPr="00D3062E" w:rsidRDefault="00DA4E5B" w:rsidP="00DA4E5B">
      <w:pPr>
        <w:pStyle w:val="PL"/>
      </w:pPr>
      <w:r w:rsidRPr="00D3062E">
        <w:t xml:space="preserve">            schema:</w:t>
      </w:r>
    </w:p>
    <w:p w14:paraId="1A9A866D" w14:textId="77777777" w:rsidR="00DA4E5B" w:rsidRPr="00D3062E" w:rsidRDefault="00DA4E5B" w:rsidP="00DA4E5B">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3523C815" w14:textId="77777777" w:rsidR="00DA4E5B" w:rsidRPr="00D3062E" w:rsidRDefault="00DA4E5B" w:rsidP="00DA4E5B">
      <w:pPr>
        <w:pStyle w:val="PL"/>
        <w:rPr>
          <w:lang w:eastAsia="es-ES"/>
        </w:rPr>
      </w:pPr>
      <w:r w:rsidRPr="00D3062E">
        <w:rPr>
          <w:lang w:eastAsia="es-ES"/>
        </w:rPr>
        <w:t xml:space="preserve">      responses:</w:t>
      </w:r>
    </w:p>
    <w:p w14:paraId="38BFA838" w14:textId="77777777" w:rsidR="00DA4E5B" w:rsidRPr="00D3062E" w:rsidRDefault="00DA4E5B" w:rsidP="00DA4E5B">
      <w:pPr>
        <w:pStyle w:val="PL"/>
      </w:pPr>
      <w:r w:rsidRPr="00D3062E">
        <w:t xml:space="preserve">        '200':</w:t>
      </w:r>
    </w:p>
    <w:p w14:paraId="2BA536F9" w14:textId="77777777" w:rsidR="00DA4E5B" w:rsidRPr="00D3062E" w:rsidRDefault="00DA4E5B" w:rsidP="00DA4E5B">
      <w:pPr>
        <w:pStyle w:val="PL"/>
        <w:rPr>
          <w:lang w:eastAsia="zh-CN"/>
        </w:rPr>
      </w:pPr>
      <w:r w:rsidRPr="00D3062E">
        <w:t xml:space="preserve">          description: </w:t>
      </w:r>
      <w:r w:rsidRPr="00D3062E">
        <w:rPr>
          <w:lang w:eastAsia="zh-CN"/>
        </w:rPr>
        <w:t>&gt;</w:t>
      </w:r>
    </w:p>
    <w:p w14:paraId="7C3AC4F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75A462F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E75B95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554BC3D" w14:textId="77777777" w:rsidR="00DA4E5B" w:rsidRPr="00D3062E" w:rsidRDefault="00DA4E5B" w:rsidP="00DA4E5B">
      <w:pPr>
        <w:pStyle w:val="PL"/>
      </w:pPr>
      <w:r w:rsidRPr="00D3062E">
        <w:t xml:space="preserve">          content:</w:t>
      </w:r>
    </w:p>
    <w:p w14:paraId="5EC64461" w14:textId="77777777" w:rsidR="00DA4E5B" w:rsidRPr="00D3062E" w:rsidRDefault="00DA4E5B" w:rsidP="00DA4E5B">
      <w:pPr>
        <w:pStyle w:val="PL"/>
        <w:rPr>
          <w:lang w:eastAsia="es-ES"/>
        </w:rPr>
      </w:pPr>
      <w:r w:rsidRPr="00D3062E">
        <w:t xml:space="preserve">            </w:t>
      </w:r>
      <w:r w:rsidRPr="00D3062E">
        <w:rPr>
          <w:lang w:eastAsia="es-ES"/>
        </w:rPr>
        <w:t>application/json:</w:t>
      </w:r>
    </w:p>
    <w:p w14:paraId="773A1D5E" w14:textId="77777777" w:rsidR="00DA4E5B" w:rsidRPr="00D3062E" w:rsidRDefault="00DA4E5B" w:rsidP="00DA4E5B">
      <w:pPr>
        <w:pStyle w:val="PL"/>
        <w:rPr>
          <w:lang w:eastAsia="es-ES"/>
        </w:rPr>
      </w:pPr>
      <w:r w:rsidRPr="00D3062E">
        <w:rPr>
          <w:lang w:eastAsia="es-ES"/>
        </w:rPr>
        <w:t xml:space="preserve">              schema:</w:t>
      </w:r>
    </w:p>
    <w:p w14:paraId="0B85A114" w14:textId="77777777" w:rsidR="00DA4E5B" w:rsidRPr="00D3062E" w:rsidRDefault="00DA4E5B" w:rsidP="00DA4E5B">
      <w:pPr>
        <w:pStyle w:val="PL"/>
        <w:rPr>
          <w:lang w:eastAsia="es-ES"/>
        </w:rPr>
      </w:pPr>
      <w:r w:rsidRPr="00D3062E">
        <w:rPr>
          <w:lang w:eastAsia="es-ES"/>
        </w:rPr>
        <w:t xml:space="preserve">                $ref: '#/components/schemas/NetSliceOptSubsc'</w:t>
      </w:r>
    </w:p>
    <w:p w14:paraId="20812E65" w14:textId="77777777" w:rsidR="00DA4E5B" w:rsidRPr="00D3062E" w:rsidRDefault="00DA4E5B" w:rsidP="00DA4E5B">
      <w:pPr>
        <w:pStyle w:val="PL"/>
        <w:rPr>
          <w:lang w:eastAsia="es-ES"/>
        </w:rPr>
      </w:pPr>
      <w:r w:rsidRPr="00D3062E">
        <w:rPr>
          <w:lang w:eastAsia="es-ES"/>
        </w:rPr>
        <w:t xml:space="preserve">        '204':</w:t>
      </w:r>
    </w:p>
    <w:p w14:paraId="16DDA007" w14:textId="77777777" w:rsidR="00DA4E5B" w:rsidRPr="00D3062E" w:rsidRDefault="00DA4E5B" w:rsidP="00DA4E5B">
      <w:pPr>
        <w:pStyle w:val="PL"/>
        <w:rPr>
          <w:lang w:eastAsia="es-ES"/>
        </w:rPr>
      </w:pPr>
      <w:r w:rsidRPr="00D3062E">
        <w:rPr>
          <w:lang w:eastAsia="es-ES"/>
        </w:rPr>
        <w:t xml:space="preserve">          description: &gt;</w:t>
      </w:r>
    </w:p>
    <w:p w14:paraId="4F50DD05" w14:textId="77777777" w:rsidR="00DA4E5B" w:rsidRPr="00D3062E" w:rsidRDefault="00DA4E5B" w:rsidP="00DA4E5B">
      <w:pPr>
        <w:pStyle w:val="PL"/>
        <w:rPr>
          <w:lang w:eastAsia="es-ES"/>
        </w:rPr>
      </w:pPr>
      <w:r w:rsidRPr="00D3062E">
        <w:rPr>
          <w:lang w:eastAsia="es-ES"/>
        </w:rPr>
        <w:t xml:space="preserve">            No Content. The Individual Network Slice Optimization Subscription resource is</w:t>
      </w:r>
    </w:p>
    <w:p w14:paraId="6C3BF6A9" w14:textId="77777777" w:rsidR="00DA4E5B" w:rsidRPr="00D3062E" w:rsidRDefault="00DA4E5B" w:rsidP="00DA4E5B">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5372962C" w14:textId="77777777" w:rsidR="00DA4E5B" w:rsidRPr="00D3062E" w:rsidRDefault="00DA4E5B" w:rsidP="00DA4E5B">
      <w:pPr>
        <w:pStyle w:val="PL"/>
        <w:rPr>
          <w:lang w:eastAsia="es-ES"/>
        </w:rPr>
      </w:pPr>
      <w:r w:rsidRPr="00D3062E">
        <w:rPr>
          <w:lang w:eastAsia="es-ES"/>
        </w:rPr>
        <w:t xml:space="preserve">        '307':</w:t>
      </w:r>
    </w:p>
    <w:p w14:paraId="6DF7FBA9" w14:textId="77777777" w:rsidR="00DA4E5B" w:rsidRPr="00D3062E" w:rsidRDefault="00DA4E5B" w:rsidP="00DA4E5B">
      <w:pPr>
        <w:pStyle w:val="PL"/>
        <w:rPr>
          <w:lang w:eastAsia="es-ES"/>
        </w:rPr>
      </w:pPr>
      <w:r w:rsidRPr="00D3062E">
        <w:t xml:space="preserve">          </w:t>
      </w:r>
      <w:r w:rsidRPr="00D3062E">
        <w:rPr>
          <w:lang w:eastAsia="es-ES"/>
        </w:rPr>
        <w:t>$ref: 'TS29122_CommonData.yaml#/components/responses/307'</w:t>
      </w:r>
    </w:p>
    <w:p w14:paraId="5D7E6EE4" w14:textId="77777777" w:rsidR="00DA4E5B" w:rsidRPr="00D3062E" w:rsidRDefault="00DA4E5B" w:rsidP="00DA4E5B">
      <w:pPr>
        <w:pStyle w:val="PL"/>
      </w:pPr>
      <w:r w:rsidRPr="00D3062E">
        <w:t xml:space="preserve">        '308':</w:t>
      </w:r>
    </w:p>
    <w:p w14:paraId="5670FB44" w14:textId="77777777" w:rsidR="00DA4E5B" w:rsidRPr="00D3062E" w:rsidRDefault="00DA4E5B" w:rsidP="00DA4E5B">
      <w:pPr>
        <w:pStyle w:val="PL"/>
        <w:rPr>
          <w:lang w:eastAsia="es-ES"/>
        </w:rPr>
      </w:pPr>
      <w:r w:rsidRPr="00D3062E">
        <w:t xml:space="preserve">          </w:t>
      </w:r>
      <w:r w:rsidRPr="00D3062E">
        <w:rPr>
          <w:lang w:eastAsia="es-ES"/>
        </w:rPr>
        <w:t>$ref: 'TS29122_CommonData.yaml#/components/responses/308'</w:t>
      </w:r>
    </w:p>
    <w:p w14:paraId="476442C2" w14:textId="77777777" w:rsidR="00DA4E5B" w:rsidRPr="00D3062E" w:rsidRDefault="00DA4E5B" w:rsidP="00DA4E5B">
      <w:pPr>
        <w:pStyle w:val="PL"/>
        <w:rPr>
          <w:lang w:eastAsia="es-ES"/>
        </w:rPr>
      </w:pPr>
      <w:r w:rsidRPr="00D3062E">
        <w:rPr>
          <w:lang w:eastAsia="es-ES"/>
        </w:rPr>
        <w:t xml:space="preserve">        '400':</w:t>
      </w:r>
    </w:p>
    <w:p w14:paraId="6C61EB42" w14:textId="77777777" w:rsidR="00DA4E5B" w:rsidRPr="00D3062E" w:rsidRDefault="00DA4E5B" w:rsidP="00DA4E5B">
      <w:pPr>
        <w:pStyle w:val="PL"/>
        <w:rPr>
          <w:lang w:eastAsia="es-ES"/>
        </w:rPr>
      </w:pPr>
      <w:r w:rsidRPr="00D3062E">
        <w:rPr>
          <w:lang w:eastAsia="es-ES"/>
        </w:rPr>
        <w:t xml:space="preserve">          $ref: 'TS29122_CommonData.yaml#/components/responses/400'</w:t>
      </w:r>
    </w:p>
    <w:p w14:paraId="038B3A91" w14:textId="77777777" w:rsidR="00DA4E5B" w:rsidRPr="00D3062E" w:rsidRDefault="00DA4E5B" w:rsidP="00DA4E5B">
      <w:pPr>
        <w:pStyle w:val="PL"/>
        <w:rPr>
          <w:lang w:eastAsia="es-ES"/>
        </w:rPr>
      </w:pPr>
      <w:r w:rsidRPr="00D3062E">
        <w:rPr>
          <w:lang w:eastAsia="es-ES"/>
        </w:rPr>
        <w:t xml:space="preserve">        '401':</w:t>
      </w:r>
    </w:p>
    <w:p w14:paraId="0F527C42" w14:textId="77777777" w:rsidR="00DA4E5B" w:rsidRPr="00D3062E" w:rsidRDefault="00DA4E5B" w:rsidP="00DA4E5B">
      <w:pPr>
        <w:pStyle w:val="PL"/>
        <w:rPr>
          <w:lang w:eastAsia="es-ES"/>
        </w:rPr>
      </w:pPr>
      <w:r w:rsidRPr="00D3062E">
        <w:rPr>
          <w:lang w:eastAsia="es-ES"/>
        </w:rPr>
        <w:t xml:space="preserve">          $ref: 'TS29122_CommonData.yaml#/components/responses/401'</w:t>
      </w:r>
    </w:p>
    <w:p w14:paraId="6A75B090" w14:textId="77777777" w:rsidR="00DA4E5B" w:rsidRPr="00D3062E" w:rsidRDefault="00DA4E5B" w:rsidP="00DA4E5B">
      <w:pPr>
        <w:pStyle w:val="PL"/>
        <w:rPr>
          <w:lang w:eastAsia="es-ES"/>
        </w:rPr>
      </w:pPr>
      <w:r w:rsidRPr="00D3062E">
        <w:rPr>
          <w:lang w:eastAsia="es-ES"/>
        </w:rPr>
        <w:t xml:space="preserve">        '403':</w:t>
      </w:r>
    </w:p>
    <w:p w14:paraId="4003742E" w14:textId="77777777" w:rsidR="00DA4E5B" w:rsidRPr="00D3062E" w:rsidRDefault="00DA4E5B" w:rsidP="00DA4E5B">
      <w:pPr>
        <w:pStyle w:val="PL"/>
        <w:rPr>
          <w:lang w:eastAsia="es-ES"/>
        </w:rPr>
      </w:pPr>
      <w:r w:rsidRPr="00D3062E">
        <w:rPr>
          <w:lang w:eastAsia="es-ES"/>
        </w:rPr>
        <w:t xml:space="preserve">          $ref: 'TS29122_CommonData.yaml#/components/responses/403'</w:t>
      </w:r>
    </w:p>
    <w:p w14:paraId="5F8CE9D1" w14:textId="77777777" w:rsidR="00DA4E5B" w:rsidRPr="00D3062E" w:rsidRDefault="00DA4E5B" w:rsidP="00DA4E5B">
      <w:pPr>
        <w:pStyle w:val="PL"/>
        <w:rPr>
          <w:lang w:eastAsia="es-ES"/>
        </w:rPr>
      </w:pPr>
      <w:r w:rsidRPr="00D3062E">
        <w:rPr>
          <w:lang w:eastAsia="es-ES"/>
        </w:rPr>
        <w:t xml:space="preserve">        '404':</w:t>
      </w:r>
    </w:p>
    <w:p w14:paraId="3BF2E05A" w14:textId="77777777" w:rsidR="00DA4E5B" w:rsidRPr="00D3062E" w:rsidRDefault="00DA4E5B" w:rsidP="00DA4E5B">
      <w:pPr>
        <w:pStyle w:val="PL"/>
        <w:rPr>
          <w:lang w:eastAsia="es-ES"/>
        </w:rPr>
      </w:pPr>
      <w:r w:rsidRPr="00D3062E">
        <w:rPr>
          <w:lang w:eastAsia="es-ES"/>
        </w:rPr>
        <w:t xml:space="preserve">          $ref: 'TS29122_CommonData.yaml#/components/responses/404'</w:t>
      </w:r>
    </w:p>
    <w:p w14:paraId="6F95A5F9" w14:textId="77777777" w:rsidR="00DA4E5B" w:rsidRPr="00D3062E" w:rsidRDefault="00DA4E5B" w:rsidP="00DA4E5B">
      <w:pPr>
        <w:pStyle w:val="PL"/>
        <w:rPr>
          <w:lang w:eastAsia="es-ES"/>
        </w:rPr>
      </w:pPr>
      <w:r w:rsidRPr="00D3062E">
        <w:rPr>
          <w:lang w:eastAsia="es-ES"/>
        </w:rPr>
        <w:t xml:space="preserve">        '406':</w:t>
      </w:r>
    </w:p>
    <w:p w14:paraId="5B0D3405" w14:textId="77777777" w:rsidR="00DA4E5B" w:rsidRPr="00D3062E" w:rsidRDefault="00DA4E5B" w:rsidP="00DA4E5B">
      <w:pPr>
        <w:pStyle w:val="PL"/>
        <w:rPr>
          <w:lang w:eastAsia="es-ES"/>
        </w:rPr>
      </w:pPr>
      <w:r w:rsidRPr="00D3062E">
        <w:rPr>
          <w:lang w:eastAsia="es-ES"/>
        </w:rPr>
        <w:t xml:space="preserve">          $ref: 'TS29122_CommonData.yaml#/components/responses/406'</w:t>
      </w:r>
    </w:p>
    <w:p w14:paraId="249199AE" w14:textId="77777777" w:rsidR="00DA4E5B" w:rsidRPr="00D3062E" w:rsidRDefault="00DA4E5B" w:rsidP="00DA4E5B">
      <w:pPr>
        <w:pStyle w:val="PL"/>
        <w:rPr>
          <w:lang w:eastAsia="es-ES"/>
        </w:rPr>
      </w:pPr>
      <w:r w:rsidRPr="00D3062E">
        <w:rPr>
          <w:lang w:eastAsia="es-ES"/>
        </w:rPr>
        <w:t xml:space="preserve">        '429':</w:t>
      </w:r>
    </w:p>
    <w:p w14:paraId="00C17757" w14:textId="77777777" w:rsidR="00DA4E5B" w:rsidRPr="00D3062E" w:rsidRDefault="00DA4E5B" w:rsidP="00DA4E5B">
      <w:pPr>
        <w:pStyle w:val="PL"/>
        <w:rPr>
          <w:lang w:eastAsia="es-ES"/>
        </w:rPr>
      </w:pPr>
      <w:r w:rsidRPr="00D3062E">
        <w:rPr>
          <w:lang w:eastAsia="es-ES"/>
        </w:rPr>
        <w:t xml:space="preserve">          $ref: 'TS29122_CommonData.yaml#/components/responses/429'</w:t>
      </w:r>
    </w:p>
    <w:p w14:paraId="190BF0E4" w14:textId="77777777" w:rsidR="00DA4E5B" w:rsidRPr="00D3062E" w:rsidRDefault="00DA4E5B" w:rsidP="00DA4E5B">
      <w:pPr>
        <w:pStyle w:val="PL"/>
        <w:rPr>
          <w:lang w:eastAsia="es-ES"/>
        </w:rPr>
      </w:pPr>
      <w:r w:rsidRPr="00D3062E">
        <w:rPr>
          <w:lang w:eastAsia="es-ES"/>
        </w:rPr>
        <w:t xml:space="preserve">        '500':</w:t>
      </w:r>
    </w:p>
    <w:p w14:paraId="7A251BB7" w14:textId="77777777" w:rsidR="00DA4E5B" w:rsidRPr="00D3062E" w:rsidRDefault="00DA4E5B" w:rsidP="00DA4E5B">
      <w:pPr>
        <w:pStyle w:val="PL"/>
        <w:rPr>
          <w:lang w:eastAsia="es-ES"/>
        </w:rPr>
      </w:pPr>
      <w:r w:rsidRPr="00D3062E">
        <w:rPr>
          <w:lang w:eastAsia="es-ES"/>
        </w:rPr>
        <w:t xml:space="preserve">          $ref: 'TS29122_CommonData.yaml#/components/responses/500'</w:t>
      </w:r>
    </w:p>
    <w:p w14:paraId="7CA52C5B" w14:textId="77777777" w:rsidR="00DA4E5B" w:rsidRPr="00D3062E" w:rsidRDefault="00DA4E5B" w:rsidP="00DA4E5B">
      <w:pPr>
        <w:pStyle w:val="PL"/>
        <w:rPr>
          <w:lang w:eastAsia="es-ES"/>
        </w:rPr>
      </w:pPr>
      <w:r w:rsidRPr="00D3062E">
        <w:rPr>
          <w:lang w:eastAsia="es-ES"/>
        </w:rPr>
        <w:t xml:space="preserve">        '503':</w:t>
      </w:r>
    </w:p>
    <w:p w14:paraId="67A3A4A7" w14:textId="77777777" w:rsidR="00DA4E5B" w:rsidRPr="00D3062E" w:rsidRDefault="00DA4E5B" w:rsidP="00DA4E5B">
      <w:pPr>
        <w:pStyle w:val="PL"/>
        <w:rPr>
          <w:lang w:eastAsia="es-ES"/>
        </w:rPr>
      </w:pPr>
      <w:r w:rsidRPr="00D3062E">
        <w:rPr>
          <w:lang w:eastAsia="es-ES"/>
        </w:rPr>
        <w:t xml:space="preserve">          $ref: 'TS29122_CommonData.yaml#/components/responses/503'</w:t>
      </w:r>
    </w:p>
    <w:p w14:paraId="0BF095C7" w14:textId="77777777" w:rsidR="00DA4E5B" w:rsidRPr="00D3062E" w:rsidRDefault="00DA4E5B" w:rsidP="00DA4E5B">
      <w:pPr>
        <w:pStyle w:val="PL"/>
        <w:rPr>
          <w:lang w:eastAsia="es-ES"/>
        </w:rPr>
      </w:pPr>
      <w:r w:rsidRPr="00D3062E">
        <w:rPr>
          <w:lang w:eastAsia="es-ES"/>
        </w:rPr>
        <w:t xml:space="preserve">        default:</w:t>
      </w:r>
    </w:p>
    <w:p w14:paraId="27AEB77B" w14:textId="77777777" w:rsidR="00DA4E5B" w:rsidRPr="00D3062E" w:rsidRDefault="00DA4E5B" w:rsidP="00DA4E5B">
      <w:pPr>
        <w:pStyle w:val="PL"/>
        <w:rPr>
          <w:lang w:eastAsia="es-ES"/>
        </w:rPr>
      </w:pPr>
      <w:r w:rsidRPr="00D3062E">
        <w:rPr>
          <w:lang w:eastAsia="es-ES"/>
        </w:rPr>
        <w:t xml:space="preserve">          $ref: 'TS29122_CommonData.yaml#/components/responses/default'</w:t>
      </w:r>
    </w:p>
    <w:p w14:paraId="74C1A86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4662C2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1EB942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3F53D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4C7F4D8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ACDC3E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2E2486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4E010B3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1918D8E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6945390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FA8D29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2AA32AD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0B05B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8C0351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0C1F2C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4B8C597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25136D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60B2E08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495C7AE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BE2C96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56439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766B244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075CD69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FA174A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40046EE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051E632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79CF094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6A43D3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35CD3F0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DF78D1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3CEB8E6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$ref: 'TS29122_CommonData.yaml#/components/responses/503'</w:t>
      </w:r>
    </w:p>
    <w:p w14:paraId="33C20AD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626874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F20E9A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0F90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4F168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21210D3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C04E9B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33862F0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3DC6DF7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1177630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2C1E96A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C86445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5F9400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1A5F1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2CBF4D6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08290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E1BB50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17FBED0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36C14DE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0D69CB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3447E83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45A51D0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A56E66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22D240A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77083AA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11C045D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1844CD2F" w14:textId="73673B5F" w:rsidR="00DA4E5B" w:rsidRPr="00D3062E" w:rsidRDefault="00DA4E5B" w:rsidP="00FE6C6D">
      <w:pPr>
        <w:pStyle w:val="PL"/>
        <w:rPr>
          <w:noProof/>
          <w:lang w:val="en-US" w:eastAsia="es-ES"/>
        </w:rPr>
      </w:pPr>
      <w:r w:rsidRPr="00D3062E">
        <w:rPr>
          <w:noProof/>
          <w:lang w:val="en-US" w:eastAsia="es-ES"/>
        </w:rPr>
        <w:t xml:space="preserve">          $ref: </w:t>
      </w:r>
      <w:r w:rsidR="006A6DEB" w:rsidRPr="00D3062E">
        <w:t>'TS29435_NSCE_PolicyManagement.yaml#</w:t>
      </w:r>
      <w:r w:rsidRPr="00D3062E">
        <w:rPr>
          <w:noProof/>
          <w:lang w:val="en-US" w:eastAsia="es-ES"/>
        </w:rPr>
        <w:t>/components/schemas/NetSliceId'</w:t>
      </w:r>
    </w:p>
    <w:p w14:paraId="228049C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2E9A6E7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758CC70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34BB9AA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C27D28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EC550A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32B4D471" w14:textId="5076FD06"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5E46B37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960A45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6B8D86F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F7F275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3C141ED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6AEF5A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B76400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0283AB7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105569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7C3878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6332748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21ACFA8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0414736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1F9AEB4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15413F5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0326BA3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FC2241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55EEB5C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1C1ACE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3E13DB1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AC7BBE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B810E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211CB055" w14:textId="35D64BAD"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w:t>
      </w:r>
      <w:r w:rsidR="006A6DEB" w:rsidRPr="00D3062E">
        <w:rPr>
          <w:rFonts w:ascii="Courier New" w:hAnsi="Courier New"/>
          <w:noProof/>
          <w:sz w:val="16"/>
          <w:lang w:val="en-US" w:eastAsia="es-ES"/>
        </w:rPr>
        <w:t>'TS29435_NSCE_PolicyManagement.yaml#</w:t>
      </w:r>
      <w:r w:rsidRPr="00D3062E">
        <w:rPr>
          <w:rFonts w:ascii="Courier New" w:hAnsi="Courier New"/>
          <w:noProof/>
          <w:sz w:val="16"/>
          <w:lang w:val="en-US" w:eastAsia="es-ES"/>
        </w:rPr>
        <w:t>/components/schemas/NetSliceId'</w:t>
      </w:r>
    </w:p>
    <w:p w14:paraId="64A56A3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38E9C3A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7B03FCE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309902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00EBA2B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6ACD7CE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683D758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18D25F3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99A6F2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4A8212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110C04F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152876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4C63E58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2F695A9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77C41D1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399C6F2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4160A10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30F5BE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F462B4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1F7F62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50AAED1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 xml:space="preserve">      type: object</w:t>
      </w:r>
    </w:p>
    <w:p w14:paraId="48566AB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3649B74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4508870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7331749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4B524BD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2F33B37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6D77F56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2E0F4EB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1C4B563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1136408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6955A99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16581B6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4D207A4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1FF447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1A70B903" w14:textId="289E908C" w:rsidR="00DA4E5B" w:rsidRPr="00D3062E" w:rsidRDefault="00DA4E5B" w:rsidP="00BF1C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001E6B16" w:rsidRPr="00D3062E">
        <w:rPr>
          <w:rFonts w:ascii="Courier New" w:hAnsi="Courier New"/>
          <w:sz w:val="16"/>
          <w:lang w:val="en-US" w:eastAsia="zh-CN"/>
        </w:rPr>
        <w:t>s</w:t>
      </w:r>
      <w:r w:rsidRPr="00D3062E">
        <w:rPr>
          <w:rFonts w:ascii="Courier New" w:hAnsi="Courier New"/>
          <w:sz w:val="16"/>
          <w:lang w:val="en-US" w:eastAsia="zh-CN"/>
        </w:rPr>
        <w:t>liceInfo</w:t>
      </w:r>
    </w:p>
    <w:p w14:paraId="3FDDFF95" w14:textId="77777777" w:rsidR="00D3062E" w:rsidRPr="00D3062E" w:rsidRDefault="00D3062E" w:rsidP="00D3062E">
      <w:pPr>
        <w:pStyle w:val="1"/>
      </w:pPr>
      <w:bookmarkStart w:id="4871" w:name="_Toc157435160"/>
      <w:bookmarkStart w:id="4872" w:name="_Toc157436875"/>
      <w:bookmarkStart w:id="4873" w:name="_Toc157440715"/>
      <w:bookmarkStart w:id="4874" w:name="_Toc157435159"/>
      <w:bookmarkStart w:id="4875" w:name="_Toc157436874"/>
      <w:bookmarkStart w:id="4876" w:name="_Toc157440714"/>
      <w:bookmarkStart w:id="4877" w:name="_Toc157435158"/>
      <w:bookmarkStart w:id="4878" w:name="_Toc157436873"/>
      <w:bookmarkStart w:id="4879" w:name="_Toc157440713"/>
      <w:bookmarkStart w:id="4880" w:name="_Toc160650503"/>
      <w:bookmarkStart w:id="4881" w:name="_Toc160652379"/>
      <w:r w:rsidRPr="00D3062E">
        <w:t>A.7</w:t>
      </w:r>
      <w:r w:rsidRPr="00D3062E">
        <w:tab/>
      </w:r>
      <w:r w:rsidRPr="00D3062E">
        <w:rPr>
          <w:lang w:val="en-US"/>
        </w:rPr>
        <w:t>NSCE_PerfMonitoring</w:t>
      </w:r>
      <w:r w:rsidRPr="00D3062E">
        <w:t xml:space="preserve"> API</w:t>
      </w:r>
      <w:bookmarkEnd w:id="4877"/>
      <w:bookmarkEnd w:id="4878"/>
      <w:bookmarkEnd w:id="4879"/>
      <w:bookmarkEnd w:id="4880"/>
      <w:bookmarkEnd w:id="4881"/>
    </w:p>
    <w:p w14:paraId="42A2CFEB" w14:textId="77777777" w:rsidR="00D3062E" w:rsidRPr="00D3062E" w:rsidRDefault="00D3062E" w:rsidP="00D3062E">
      <w:pPr>
        <w:pStyle w:val="PL"/>
      </w:pPr>
      <w:r w:rsidRPr="00D3062E">
        <w:t>openapi: 3.0.0</w:t>
      </w:r>
    </w:p>
    <w:p w14:paraId="7B0F4D93" w14:textId="77777777" w:rsidR="00D3062E" w:rsidRPr="00D3062E" w:rsidRDefault="00D3062E" w:rsidP="00D3062E">
      <w:pPr>
        <w:pStyle w:val="PL"/>
      </w:pPr>
    </w:p>
    <w:p w14:paraId="151FED20" w14:textId="77777777" w:rsidR="00D3062E" w:rsidRPr="00D3062E" w:rsidRDefault="00D3062E" w:rsidP="00D3062E">
      <w:pPr>
        <w:pStyle w:val="PL"/>
      </w:pPr>
      <w:r w:rsidRPr="00D3062E">
        <w:t>info:</w:t>
      </w:r>
    </w:p>
    <w:p w14:paraId="04D8ADAF" w14:textId="77777777" w:rsidR="00D3062E" w:rsidRPr="00D3062E" w:rsidRDefault="00D3062E" w:rsidP="00D3062E">
      <w:pPr>
        <w:pStyle w:val="PL"/>
      </w:pPr>
      <w:r w:rsidRPr="00D3062E">
        <w:t xml:space="preserve">  title: NSCE Server </w:t>
      </w:r>
      <w:r w:rsidRPr="00D3062E">
        <w:rPr>
          <w:lang w:eastAsia="fr-FR"/>
        </w:rPr>
        <w:t>Network Slice Performance and Analytics Monitoring Service</w:t>
      </w:r>
    </w:p>
    <w:p w14:paraId="078BC9E0" w14:textId="77777777" w:rsidR="00D3062E" w:rsidRPr="00D3062E" w:rsidRDefault="00D3062E" w:rsidP="00D3062E">
      <w:pPr>
        <w:pStyle w:val="PL"/>
      </w:pPr>
      <w:r w:rsidRPr="00D3062E">
        <w:t xml:space="preserve">  version: 1.0.0-alpha.1</w:t>
      </w:r>
    </w:p>
    <w:p w14:paraId="18CC4BCD" w14:textId="77777777" w:rsidR="00D3062E" w:rsidRPr="00D3062E" w:rsidRDefault="00D3062E" w:rsidP="00D3062E">
      <w:pPr>
        <w:pStyle w:val="PL"/>
      </w:pPr>
      <w:r w:rsidRPr="00D3062E">
        <w:t xml:space="preserve">  description: |</w:t>
      </w:r>
    </w:p>
    <w:p w14:paraId="7084BE81" w14:textId="77777777" w:rsidR="00D3062E" w:rsidRPr="00D3062E" w:rsidRDefault="00D3062E" w:rsidP="00D3062E">
      <w:pPr>
        <w:pStyle w:val="PL"/>
      </w:pPr>
      <w:r w:rsidRPr="00D3062E">
        <w:t xml:space="preserve">    NSCE Server </w:t>
      </w:r>
      <w:r w:rsidRPr="00D3062E">
        <w:rPr>
          <w:lang w:eastAsia="fr-FR"/>
        </w:rPr>
        <w:t>Network Slice Performance and Analytics Monitoring Service</w:t>
      </w:r>
      <w:r w:rsidRPr="00D3062E">
        <w:t xml:space="preserve">.  </w:t>
      </w:r>
    </w:p>
    <w:p w14:paraId="2F8D3C32" w14:textId="77777777" w:rsidR="00D3062E" w:rsidRPr="00D3062E" w:rsidRDefault="00D3062E" w:rsidP="00D3062E">
      <w:pPr>
        <w:pStyle w:val="PL"/>
      </w:pPr>
      <w:r w:rsidRPr="00D3062E">
        <w:t xml:space="preserve">    © 2024, 3GPP Organizational Partners (ARIB, ATIS, CCSA, ETSI, TSDSI, TTA, TTC).  </w:t>
      </w:r>
    </w:p>
    <w:p w14:paraId="584B2234" w14:textId="77777777" w:rsidR="00D3062E" w:rsidRPr="00D3062E" w:rsidRDefault="00D3062E" w:rsidP="00D3062E">
      <w:pPr>
        <w:pStyle w:val="PL"/>
      </w:pPr>
      <w:r w:rsidRPr="00D3062E">
        <w:t xml:space="preserve">    All rights reserved.</w:t>
      </w:r>
    </w:p>
    <w:p w14:paraId="556C0F23" w14:textId="77777777" w:rsidR="00D3062E" w:rsidRPr="00D3062E" w:rsidRDefault="00D3062E" w:rsidP="00D3062E">
      <w:pPr>
        <w:pStyle w:val="PL"/>
      </w:pPr>
    </w:p>
    <w:p w14:paraId="2D8DA149" w14:textId="77777777" w:rsidR="00D3062E" w:rsidRPr="00D3062E" w:rsidRDefault="00D3062E" w:rsidP="00D3062E">
      <w:pPr>
        <w:pStyle w:val="PL"/>
      </w:pPr>
      <w:r w:rsidRPr="00D3062E">
        <w:t>externalDocs:</w:t>
      </w:r>
    </w:p>
    <w:p w14:paraId="2D7132C1" w14:textId="77777777" w:rsidR="00D3062E" w:rsidRPr="00D3062E" w:rsidRDefault="00D3062E" w:rsidP="00D3062E">
      <w:pPr>
        <w:pStyle w:val="PL"/>
        <w:rPr>
          <w:lang w:eastAsia="zh-CN"/>
        </w:rPr>
      </w:pPr>
      <w:r w:rsidRPr="00D3062E">
        <w:t xml:space="preserve">  description: </w:t>
      </w:r>
      <w:r w:rsidRPr="00D3062E">
        <w:rPr>
          <w:lang w:eastAsia="zh-CN"/>
        </w:rPr>
        <w:t>&gt;</w:t>
      </w:r>
    </w:p>
    <w:p w14:paraId="6AB4E9A8" w14:textId="77777777" w:rsidR="00D3062E" w:rsidRPr="00D3062E" w:rsidRDefault="00D3062E" w:rsidP="00D3062E">
      <w:pPr>
        <w:pStyle w:val="PL"/>
      </w:pPr>
      <w:r w:rsidRPr="00D3062E">
        <w:t xml:space="preserve">    3GPP TS 29.435 V0.2.0; Service Enabler Architecture Layer for Verticals (SEAL);</w:t>
      </w:r>
    </w:p>
    <w:p w14:paraId="3974C02D" w14:textId="77777777" w:rsidR="00D3062E" w:rsidRPr="00D3062E" w:rsidRDefault="00D3062E" w:rsidP="00D3062E">
      <w:pPr>
        <w:pStyle w:val="PL"/>
      </w:pPr>
      <w:r w:rsidRPr="00D3062E">
        <w:t xml:space="preserve">    Network Slice Capability Exposure (NSCE) Server Service(s); Stage 3.</w:t>
      </w:r>
    </w:p>
    <w:p w14:paraId="4EFD58A3" w14:textId="77777777" w:rsidR="00D3062E" w:rsidRPr="00D3062E" w:rsidRDefault="00D3062E" w:rsidP="00D3062E">
      <w:pPr>
        <w:pStyle w:val="PL"/>
      </w:pPr>
      <w:r w:rsidRPr="00D3062E">
        <w:t xml:space="preserve">  url: https://www.3gpp.org/ftp/Specs/archive/29_series/29.435/</w:t>
      </w:r>
    </w:p>
    <w:p w14:paraId="683E3A55" w14:textId="77777777" w:rsidR="00D3062E" w:rsidRPr="00D3062E" w:rsidRDefault="00D3062E" w:rsidP="00D3062E">
      <w:pPr>
        <w:pStyle w:val="PL"/>
      </w:pPr>
    </w:p>
    <w:p w14:paraId="3650B5E8" w14:textId="77777777" w:rsidR="00D3062E" w:rsidRPr="00D3062E" w:rsidRDefault="00D3062E" w:rsidP="00D3062E">
      <w:pPr>
        <w:pStyle w:val="PL"/>
      </w:pPr>
      <w:r w:rsidRPr="00D3062E">
        <w:t>servers:</w:t>
      </w:r>
    </w:p>
    <w:p w14:paraId="515F55C1" w14:textId="77777777" w:rsidR="00D3062E" w:rsidRPr="00D3062E" w:rsidRDefault="00D3062E" w:rsidP="00D3062E">
      <w:pPr>
        <w:pStyle w:val="PL"/>
      </w:pPr>
      <w:r w:rsidRPr="00D3062E">
        <w:t xml:space="preserve">  - url: '{apiRoot}/nsce-pam/v1'</w:t>
      </w:r>
    </w:p>
    <w:p w14:paraId="5169AA19" w14:textId="77777777" w:rsidR="00D3062E" w:rsidRPr="00D3062E" w:rsidRDefault="00D3062E" w:rsidP="00D3062E">
      <w:pPr>
        <w:pStyle w:val="PL"/>
      </w:pPr>
      <w:r w:rsidRPr="00D3062E">
        <w:t xml:space="preserve">    variables:</w:t>
      </w:r>
    </w:p>
    <w:p w14:paraId="5DAF6AE1" w14:textId="77777777" w:rsidR="00D3062E" w:rsidRPr="00D3062E" w:rsidRDefault="00D3062E" w:rsidP="00D3062E">
      <w:pPr>
        <w:pStyle w:val="PL"/>
      </w:pPr>
      <w:r w:rsidRPr="00D3062E">
        <w:t xml:space="preserve">      apiRoot:</w:t>
      </w:r>
    </w:p>
    <w:p w14:paraId="2DA425DC" w14:textId="77777777" w:rsidR="00D3062E" w:rsidRPr="00D3062E" w:rsidRDefault="00D3062E" w:rsidP="00D3062E">
      <w:pPr>
        <w:pStyle w:val="PL"/>
      </w:pPr>
      <w:r w:rsidRPr="00D3062E">
        <w:t xml:space="preserve">        default: https://example.com</w:t>
      </w:r>
    </w:p>
    <w:p w14:paraId="0D4D46E3" w14:textId="77777777" w:rsidR="00D3062E" w:rsidRPr="00D3062E" w:rsidRDefault="00D3062E" w:rsidP="00D3062E">
      <w:pPr>
        <w:pStyle w:val="PL"/>
      </w:pPr>
      <w:r w:rsidRPr="00D3062E">
        <w:t xml:space="preserve">        description: apiRoot as defined in clause 6.5 of 3GPP TS 29.549</w:t>
      </w:r>
    </w:p>
    <w:p w14:paraId="68A51D66" w14:textId="77777777" w:rsidR="00D3062E" w:rsidRPr="00D3062E" w:rsidRDefault="00D3062E" w:rsidP="00D3062E">
      <w:pPr>
        <w:pStyle w:val="PL"/>
      </w:pPr>
    </w:p>
    <w:p w14:paraId="2165AEF8" w14:textId="77777777" w:rsidR="00D3062E" w:rsidRPr="00D3062E" w:rsidRDefault="00D3062E" w:rsidP="00D3062E">
      <w:pPr>
        <w:pStyle w:val="PL"/>
      </w:pPr>
      <w:r w:rsidRPr="00D3062E">
        <w:t>security:</w:t>
      </w:r>
    </w:p>
    <w:p w14:paraId="54F61C8F" w14:textId="77777777" w:rsidR="00D3062E" w:rsidRPr="00D3062E" w:rsidRDefault="00D3062E" w:rsidP="00D3062E">
      <w:pPr>
        <w:pStyle w:val="PL"/>
      </w:pPr>
      <w:r w:rsidRPr="00D3062E">
        <w:t xml:space="preserve">  - {}</w:t>
      </w:r>
    </w:p>
    <w:p w14:paraId="00B28A32" w14:textId="77777777" w:rsidR="00D3062E" w:rsidRPr="00D3062E" w:rsidRDefault="00D3062E" w:rsidP="00D3062E">
      <w:pPr>
        <w:pStyle w:val="PL"/>
      </w:pPr>
      <w:r w:rsidRPr="00D3062E">
        <w:t xml:space="preserve">  - oAuth2ClientCredentials: []</w:t>
      </w:r>
    </w:p>
    <w:p w14:paraId="5C6C5763" w14:textId="77777777" w:rsidR="00D3062E" w:rsidRPr="00D3062E" w:rsidRDefault="00D3062E" w:rsidP="00D3062E">
      <w:pPr>
        <w:pStyle w:val="PL"/>
      </w:pPr>
    </w:p>
    <w:p w14:paraId="436145C9" w14:textId="77777777" w:rsidR="00D3062E" w:rsidRPr="00D3062E" w:rsidRDefault="00D3062E" w:rsidP="00D3062E">
      <w:pPr>
        <w:pStyle w:val="PL"/>
      </w:pPr>
      <w:r w:rsidRPr="00D3062E">
        <w:t>paths:</w:t>
      </w:r>
    </w:p>
    <w:p w14:paraId="05BF06A4" w14:textId="77777777" w:rsidR="00D3062E" w:rsidRPr="00D3062E" w:rsidRDefault="00D3062E" w:rsidP="00D3062E">
      <w:pPr>
        <w:pStyle w:val="PL"/>
      </w:pPr>
      <w:r w:rsidRPr="00D3062E">
        <w:t xml:space="preserve">  /jobs:</w:t>
      </w:r>
    </w:p>
    <w:p w14:paraId="0C6E7428" w14:textId="77777777" w:rsidR="00D3062E" w:rsidRPr="00D3062E" w:rsidRDefault="00D3062E" w:rsidP="00D3062E">
      <w:pPr>
        <w:pStyle w:val="PL"/>
      </w:pPr>
      <w:r w:rsidRPr="00D3062E">
        <w:t xml:space="preserve">    post:</w:t>
      </w:r>
    </w:p>
    <w:p w14:paraId="046AED50" w14:textId="77777777" w:rsidR="00D3062E" w:rsidRPr="00D3062E" w:rsidRDefault="00D3062E" w:rsidP="00D3062E">
      <w:pPr>
        <w:pStyle w:val="PL"/>
      </w:pPr>
      <w:r w:rsidRPr="00D3062E">
        <w:t xml:space="preserve">      summary: Request </w:t>
      </w:r>
      <w:r w:rsidRPr="00D3062E">
        <w:rPr>
          <w:lang w:eastAsia="zh-CN"/>
        </w:rPr>
        <w:t xml:space="preserve">the creation of a </w:t>
      </w:r>
      <w:r w:rsidRPr="00D3062E">
        <w:t>Monitoring Job.</w:t>
      </w:r>
    </w:p>
    <w:p w14:paraId="151ED42E" w14:textId="77777777" w:rsidR="00D3062E" w:rsidRPr="00D3062E" w:rsidRDefault="00D3062E" w:rsidP="00D3062E">
      <w:pPr>
        <w:pStyle w:val="PL"/>
        <w:rPr>
          <w:rFonts w:cs="Courier New"/>
          <w:szCs w:val="16"/>
        </w:rPr>
      </w:pPr>
      <w:r w:rsidRPr="00D3062E">
        <w:rPr>
          <w:rFonts w:cs="Courier New"/>
          <w:szCs w:val="16"/>
        </w:rPr>
        <w:t xml:space="preserve">      operationId: Create</w:t>
      </w:r>
      <w:r w:rsidRPr="00D3062E">
        <w:t>MonJob</w:t>
      </w:r>
    </w:p>
    <w:p w14:paraId="5ABEB270" w14:textId="77777777" w:rsidR="00D3062E" w:rsidRPr="00D3062E" w:rsidRDefault="00D3062E" w:rsidP="00D3062E">
      <w:pPr>
        <w:pStyle w:val="PL"/>
        <w:rPr>
          <w:rFonts w:cs="Courier New"/>
          <w:szCs w:val="16"/>
        </w:rPr>
      </w:pPr>
      <w:r w:rsidRPr="00D3062E">
        <w:rPr>
          <w:rFonts w:cs="Courier New"/>
          <w:szCs w:val="16"/>
        </w:rPr>
        <w:t xml:space="preserve">      tags:</w:t>
      </w:r>
    </w:p>
    <w:p w14:paraId="60D068B3" w14:textId="77777777" w:rsidR="00D3062E" w:rsidRPr="00D3062E" w:rsidRDefault="00D3062E" w:rsidP="00D3062E">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364D7817" w14:textId="77777777" w:rsidR="00D3062E" w:rsidRPr="00D3062E" w:rsidRDefault="00D3062E" w:rsidP="00D3062E">
      <w:pPr>
        <w:pStyle w:val="PL"/>
      </w:pPr>
      <w:r w:rsidRPr="00D3062E">
        <w:t xml:space="preserve">      requestBody:</w:t>
      </w:r>
    </w:p>
    <w:p w14:paraId="5504D4C2" w14:textId="77777777" w:rsidR="00D3062E" w:rsidRPr="00D3062E" w:rsidRDefault="00D3062E" w:rsidP="00D3062E">
      <w:pPr>
        <w:pStyle w:val="PL"/>
      </w:pPr>
      <w:r w:rsidRPr="00D3062E">
        <w:t xml:space="preserve">        required: true</w:t>
      </w:r>
    </w:p>
    <w:p w14:paraId="3562FE7A" w14:textId="77777777" w:rsidR="00D3062E" w:rsidRPr="00D3062E" w:rsidRDefault="00D3062E" w:rsidP="00D3062E">
      <w:pPr>
        <w:pStyle w:val="PL"/>
      </w:pPr>
      <w:r w:rsidRPr="00D3062E">
        <w:t xml:space="preserve">        content:</w:t>
      </w:r>
    </w:p>
    <w:p w14:paraId="31C96CA8" w14:textId="77777777" w:rsidR="00D3062E" w:rsidRPr="00D3062E" w:rsidRDefault="00D3062E" w:rsidP="00D3062E">
      <w:pPr>
        <w:pStyle w:val="PL"/>
      </w:pPr>
      <w:r w:rsidRPr="00D3062E">
        <w:t xml:space="preserve">          application/json:</w:t>
      </w:r>
    </w:p>
    <w:p w14:paraId="175A36CF" w14:textId="77777777" w:rsidR="00D3062E" w:rsidRPr="00D3062E" w:rsidRDefault="00D3062E" w:rsidP="00D3062E">
      <w:pPr>
        <w:pStyle w:val="PL"/>
      </w:pPr>
      <w:r w:rsidRPr="00D3062E">
        <w:t xml:space="preserve">            schema:</w:t>
      </w:r>
    </w:p>
    <w:p w14:paraId="7AF56B80" w14:textId="77777777" w:rsidR="00D3062E" w:rsidRPr="00D3062E" w:rsidRDefault="00D3062E" w:rsidP="00D3062E">
      <w:pPr>
        <w:pStyle w:val="PL"/>
      </w:pPr>
      <w:r w:rsidRPr="00D3062E">
        <w:t xml:space="preserve">              $ref: '#/components/schemas/MonitoringJob'</w:t>
      </w:r>
    </w:p>
    <w:p w14:paraId="342A1891" w14:textId="77777777" w:rsidR="00D3062E" w:rsidRPr="00D3062E" w:rsidRDefault="00D3062E" w:rsidP="00D3062E">
      <w:pPr>
        <w:pStyle w:val="PL"/>
      </w:pPr>
      <w:r w:rsidRPr="00D3062E">
        <w:t xml:space="preserve">      responses:</w:t>
      </w:r>
    </w:p>
    <w:p w14:paraId="4DFD514F" w14:textId="77777777" w:rsidR="00D3062E" w:rsidRPr="00D3062E" w:rsidRDefault="00D3062E" w:rsidP="00D3062E">
      <w:pPr>
        <w:pStyle w:val="PL"/>
      </w:pPr>
      <w:r w:rsidRPr="00D3062E">
        <w:t xml:space="preserve">        '201':</w:t>
      </w:r>
    </w:p>
    <w:p w14:paraId="0A252D5A" w14:textId="77777777" w:rsidR="00D3062E" w:rsidRPr="00D3062E" w:rsidRDefault="00D3062E" w:rsidP="00D3062E">
      <w:pPr>
        <w:pStyle w:val="PL"/>
        <w:rPr>
          <w:lang w:eastAsia="zh-CN"/>
        </w:rPr>
      </w:pPr>
      <w:r w:rsidRPr="00D3062E">
        <w:t xml:space="preserve">          description: </w:t>
      </w:r>
      <w:r w:rsidRPr="00D3062E">
        <w:rPr>
          <w:lang w:eastAsia="zh-CN"/>
        </w:rPr>
        <w:t>&gt;</w:t>
      </w:r>
    </w:p>
    <w:p w14:paraId="4F498D84" w14:textId="77777777" w:rsidR="00D3062E" w:rsidRPr="00D3062E" w:rsidRDefault="00D3062E" w:rsidP="00D3062E">
      <w:pPr>
        <w:pStyle w:val="PL"/>
      </w:pPr>
      <w:r w:rsidRPr="00D3062E">
        <w:rPr>
          <w:lang w:eastAsia="es-ES"/>
        </w:rPr>
        <w:t xml:space="preserve">            </w:t>
      </w:r>
      <w:r w:rsidRPr="00D3062E">
        <w:t>Created. The Monitoring Job is successfully created and a representation of the</w:t>
      </w:r>
    </w:p>
    <w:p w14:paraId="53C6E728" w14:textId="77777777" w:rsidR="00D3062E" w:rsidRPr="00D3062E" w:rsidRDefault="00D3062E" w:rsidP="00D3062E">
      <w:pPr>
        <w:pStyle w:val="PL"/>
      </w:pPr>
      <w:r w:rsidRPr="00D3062E">
        <w:t xml:space="preserve">            created Individual Monitoring Job resource shall be returned.</w:t>
      </w:r>
    </w:p>
    <w:p w14:paraId="109EBA15" w14:textId="77777777" w:rsidR="00D3062E" w:rsidRPr="00D3062E" w:rsidRDefault="00D3062E" w:rsidP="00D3062E">
      <w:pPr>
        <w:pStyle w:val="PL"/>
      </w:pPr>
      <w:r w:rsidRPr="00D3062E">
        <w:t xml:space="preserve">          content:</w:t>
      </w:r>
    </w:p>
    <w:p w14:paraId="34557539" w14:textId="77777777" w:rsidR="00D3062E" w:rsidRPr="00D3062E" w:rsidRDefault="00D3062E" w:rsidP="00D3062E">
      <w:pPr>
        <w:pStyle w:val="PL"/>
      </w:pPr>
      <w:r w:rsidRPr="00D3062E">
        <w:t xml:space="preserve">            application/json:</w:t>
      </w:r>
    </w:p>
    <w:p w14:paraId="4D7ECB05" w14:textId="77777777" w:rsidR="00D3062E" w:rsidRPr="00D3062E" w:rsidRDefault="00D3062E" w:rsidP="00D3062E">
      <w:pPr>
        <w:pStyle w:val="PL"/>
      </w:pPr>
      <w:r w:rsidRPr="00D3062E">
        <w:t xml:space="preserve">              schema:</w:t>
      </w:r>
    </w:p>
    <w:p w14:paraId="143F6B51" w14:textId="77777777" w:rsidR="00D3062E" w:rsidRPr="00D3062E" w:rsidRDefault="00D3062E" w:rsidP="00D3062E">
      <w:pPr>
        <w:pStyle w:val="PL"/>
      </w:pPr>
      <w:r w:rsidRPr="00D3062E">
        <w:t xml:space="preserve">                $ref: '#/components/schemas/MonitoringJob'</w:t>
      </w:r>
    </w:p>
    <w:p w14:paraId="6004B680" w14:textId="77777777" w:rsidR="00D3062E" w:rsidRPr="00D3062E" w:rsidRDefault="00D3062E" w:rsidP="00D3062E">
      <w:pPr>
        <w:pStyle w:val="PL"/>
      </w:pPr>
      <w:r w:rsidRPr="00D3062E">
        <w:t xml:space="preserve">          headers:</w:t>
      </w:r>
    </w:p>
    <w:p w14:paraId="2FDA2F8E" w14:textId="77777777" w:rsidR="00D3062E" w:rsidRPr="00D3062E" w:rsidRDefault="00D3062E" w:rsidP="00D3062E">
      <w:pPr>
        <w:pStyle w:val="PL"/>
      </w:pPr>
      <w:r w:rsidRPr="00D3062E">
        <w:t xml:space="preserve">            Location:</w:t>
      </w:r>
    </w:p>
    <w:p w14:paraId="605F395E" w14:textId="77777777" w:rsidR="00D3062E" w:rsidRPr="00D3062E" w:rsidRDefault="00D3062E" w:rsidP="00D3062E">
      <w:pPr>
        <w:pStyle w:val="PL"/>
        <w:rPr>
          <w:lang w:eastAsia="zh-CN"/>
        </w:rPr>
      </w:pPr>
      <w:r w:rsidRPr="00D3062E">
        <w:t xml:space="preserve">              description: </w:t>
      </w:r>
      <w:r w:rsidRPr="00D3062E">
        <w:rPr>
          <w:lang w:eastAsia="zh-CN"/>
        </w:rPr>
        <w:t>&gt;</w:t>
      </w:r>
    </w:p>
    <w:p w14:paraId="4028C2BC" w14:textId="77777777" w:rsidR="00D3062E" w:rsidRPr="00D3062E" w:rsidRDefault="00D3062E" w:rsidP="00D3062E">
      <w:pPr>
        <w:pStyle w:val="PL"/>
      </w:pPr>
      <w:r w:rsidRPr="00D3062E">
        <w:t xml:space="preserve">                Contains the URI of the created Individual Monitoring Job resource.</w:t>
      </w:r>
    </w:p>
    <w:p w14:paraId="76C37C3D" w14:textId="77777777" w:rsidR="00D3062E" w:rsidRPr="00D3062E" w:rsidRDefault="00D3062E" w:rsidP="00D3062E">
      <w:pPr>
        <w:pStyle w:val="PL"/>
      </w:pPr>
      <w:r w:rsidRPr="00D3062E">
        <w:t xml:space="preserve">              required: true</w:t>
      </w:r>
    </w:p>
    <w:p w14:paraId="4482171D" w14:textId="77777777" w:rsidR="00D3062E" w:rsidRPr="00D3062E" w:rsidRDefault="00D3062E" w:rsidP="00D3062E">
      <w:pPr>
        <w:pStyle w:val="PL"/>
      </w:pPr>
      <w:r w:rsidRPr="00D3062E">
        <w:t xml:space="preserve">              schema:</w:t>
      </w:r>
    </w:p>
    <w:p w14:paraId="4DBD7D30" w14:textId="77777777" w:rsidR="00D3062E" w:rsidRPr="00D3062E" w:rsidRDefault="00D3062E" w:rsidP="00D3062E">
      <w:pPr>
        <w:pStyle w:val="PL"/>
      </w:pPr>
      <w:r w:rsidRPr="00D3062E">
        <w:t xml:space="preserve">                type: string</w:t>
      </w:r>
    </w:p>
    <w:p w14:paraId="7978897A" w14:textId="77777777" w:rsidR="00D3062E" w:rsidRPr="00D3062E" w:rsidRDefault="00D3062E" w:rsidP="00D3062E">
      <w:pPr>
        <w:pStyle w:val="PL"/>
      </w:pPr>
      <w:r w:rsidRPr="00D3062E">
        <w:t xml:space="preserve">        '400':</w:t>
      </w:r>
    </w:p>
    <w:p w14:paraId="203F14DE" w14:textId="77777777" w:rsidR="00D3062E" w:rsidRPr="00D3062E" w:rsidRDefault="00D3062E" w:rsidP="00D3062E">
      <w:pPr>
        <w:pStyle w:val="PL"/>
      </w:pPr>
      <w:r w:rsidRPr="00D3062E">
        <w:lastRenderedPageBreak/>
        <w:t xml:space="preserve">          $ref: 'TS29122_CommonData.yaml#/components/responses/400'</w:t>
      </w:r>
    </w:p>
    <w:p w14:paraId="2F1052C1" w14:textId="77777777" w:rsidR="00D3062E" w:rsidRPr="00D3062E" w:rsidRDefault="00D3062E" w:rsidP="00D3062E">
      <w:pPr>
        <w:pStyle w:val="PL"/>
      </w:pPr>
      <w:r w:rsidRPr="00D3062E">
        <w:t xml:space="preserve">        '401':</w:t>
      </w:r>
    </w:p>
    <w:p w14:paraId="2043823E" w14:textId="77777777" w:rsidR="00D3062E" w:rsidRPr="00D3062E" w:rsidRDefault="00D3062E" w:rsidP="00D3062E">
      <w:pPr>
        <w:pStyle w:val="PL"/>
      </w:pPr>
      <w:r w:rsidRPr="00D3062E">
        <w:t xml:space="preserve">          $ref: 'TS29122_CommonData.yaml#/components/responses/401'</w:t>
      </w:r>
    </w:p>
    <w:p w14:paraId="58E84CFA" w14:textId="77777777" w:rsidR="00D3062E" w:rsidRPr="00D3062E" w:rsidRDefault="00D3062E" w:rsidP="00D3062E">
      <w:pPr>
        <w:pStyle w:val="PL"/>
      </w:pPr>
      <w:r w:rsidRPr="00D3062E">
        <w:t xml:space="preserve">        '403':</w:t>
      </w:r>
    </w:p>
    <w:p w14:paraId="62DE0575" w14:textId="77777777" w:rsidR="00D3062E" w:rsidRPr="00D3062E" w:rsidRDefault="00D3062E" w:rsidP="00D3062E">
      <w:pPr>
        <w:pStyle w:val="PL"/>
      </w:pPr>
      <w:r w:rsidRPr="00D3062E">
        <w:t xml:space="preserve">          $ref: 'TS29122_CommonData.yaml#/components/responses/403'</w:t>
      </w:r>
    </w:p>
    <w:p w14:paraId="7A845642" w14:textId="77777777" w:rsidR="00D3062E" w:rsidRPr="00D3062E" w:rsidRDefault="00D3062E" w:rsidP="00D3062E">
      <w:pPr>
        <w:pStyle w:val="PL"/>
      </w:pPr>
      <w:r w:rsidRPr="00D3062E">
        <w:t xml:space="preserve">        '404':</w:t>
      </w:r>
    </w:p>
    <w:p w14:paraId="41EE0C60" w14:textId="77777777" w:rsidR="00D3062E" w:rsidRPr="00D3062E" w:rsidRDefault="00D3062E" w:rsidP="00D3062E">
      <w:pPr>
        <w:pStyle w:val="PL"/>
      </w:pPr>
      <w:r w:rsidRPr="00D3062E">
        <w:t xml:space="preserve">          $ref: 'TS29122_CommonData.yaml#/components/responses/404'</w:t>
      </w:r>
    </w:p>
    <w:p w14:paraId="645D9604" w14:textId="77777777" w:rsidR="00D3062E" w:rsidRPr="00D3062E" w:rsidRDefault="00D3062E" w:rsidP="00D3062E">
      <w:pPr>
        <w:pStyle w:val="PL"/>
      </w:pPr>
      <w:r w:rsidRPr="00D3062E">
        <w:t xml:space="preserve">        '411':</w:t>
      </w:r>
    </w:p>
    <w:p w14:paraId="7550FACE" w14:textId="77777777" w:rsidR="00D3062E" w:rsidRPr="00D3062E" w:rsidRDefault="00D3062E" w:rsidP="00D3062E">
      <w:pPr>
        <w:pStyle w:val="PL"/>
      </w:pPr>
      <w:r w:rsidRPr="00D3062E">
        <w:t xml:space="preserve">          $ref: 'TS29122_CommonData.yaml#/components/responses/411'</w:t>
      </w:r>
    </w:p>
    <w:p w14:paraId="3EB2AB7E" w14:textId="77777777" w:rsidR="00D3062E" w:rsidRPr="00D3062E" w:rsidRDefault="00D3062E" w:rsidP="00D3062E">
      <w:pPr>
        <w:pStyle w:val="PL"/>
      </w:pPr>
      <w:r w:rsidRPr="00D3062E">
        <w:t xml:space="preserve">        '413':</w:t>
      </w:r>
    </w:p>
    <w:p w14:paraId="6769E7F3" w14:textId="77777777" w:rsidR="00D3062E" w:rsidRPr="00D3062E" w:rsidRDefault="00D3062E" w:rsidP="00D3062E">
      <w:pPr>
        <w:pStyle w:val="PL"/>
      </w:pPr>
      <w:r w:rsidRPr="00D3062E">
        <w:t xml:space="preserve">          $ref: 'TS29122_CommonData.yaml#/components/responses/413'</w:t>
      </w:r>
    </w:p>
    <w:p w14:paraId="64F433AF" w14:textId="77777777" w:rsidR="00D3062E" w:rsidRPr="00D3062E" w:rsidRDefault="00D3062E" w:rsidP="00D3062E">
      <w:pPr>
        <w:pStyle w:val="PL"/>
      </w:pPr>
      <w:r w:rsidRPr="00D3062E">
        <w:t xml:space="preserve">        '415':</w:t>
      </w:r>
    </w:p>
    <w:p w14:paraId="076FBBAF" w14:textId="77777777" w:rsidR="00D3062E" w:rsidRPr="00D3062E" w:rsidRDefault="00D3062E" w:rsidP="00D3062E">
      <w:pPr>
        <w:pStyle w:val="PL"/>
      </w:pPr>
      <w:r w:rsidRPr="00D3062E">
        <w:t xml:space="preserve">          $ref: 'TS29122_CommonData.yaml#/components/responses/415'</w:t>
      </w:r>
    </w:p>
    <w:p w14:paraId="647FECC2" w14:textId="77777777" w:rsidR="00D3062E" w:rsidRPr="00D3062E" w:rsidRDefault="00D3062E" w:rsidP="00D3062E">
      <w:pPr>
        <w:pStyle w:val="PL"/>
      </w:pPr>
      <w:r w:rsidRPr="00D3062E">
        <w:t xml:space="preserve">        '429':</w:t>
      </w:r>
    </w:p>
    <w:p w14:paraId="1AAAB38F" w14:textId="77777777" w:rsidR="00D3062E" w:rsidRPr="00D3062E" w:rsidRDefault="00D3062E" w:rsidP="00D3062E">
      <w:pPr>
        <w:pStyle w:val="PL"/>
      </w:pPr>
      <w:r w:rsidRPr="00D3062E">
        <w:t xml:space="preserve">          $ref: 'TS29122_CommonData.yaml#/components/responses/429'</w:t>
      </w:r>
    </w:p>
    <w:p w14:paraId="21B729B3" w14:textId="77777777" w:rsidR="00D3062E" w:rsidRPr="00D3062E" w:rsidRDefault="00D3062E" w:rsidP="00D3062E">
      <w:pPr>
        <w:pStyle w:val="PL"/>
      </w:pPr>
      <w:r w:rsidRPr="00D3062E">
        <w:t xml:space="preserve">        '500':</w:t>
      </w:r>
    </w:p>
    <w:p w14:paraId="0AC78D13" w14:textId="77777777" w:rsidR="00D3062E" w:rsidRPr="00D3062E" w:rsidRDefault="00D3062E" w:rsidP="00D3062E">
      <w:pPr>
        <w:pStyle w:val="PL"/>
      </w:pPr>
      <w:r w:rsidRPr="00D3062E">
        <w:t xml:space="preserve">          $ref: 'TS29122_CommonData.yaml#/components/responses/500'</w:t>
      </w:r>
    </w:p>
    <w:p w14:paraId="247BCB99" w14:textId="77777777" w:rsidR="00D3062E" w:rsidRPr="00D3062E" w:rsidRDefault="00D3062E" w:rsidP="00D3062E">
      <w:pPr>
        <w:pStyle w:val="PL"/>
      </w:pPr>
      <w:r w:rsidRPr="00D3062E">
        <w:t xml:space="preserve">        '503':</w:t>
      </w:r>
    </w:p>
    <w:p w14:paraId="3C3E812D" w14:textId="77777777" w:rsidR="00D3062E" w:rsidRPr="00D3062E" w:rsidRDefault="00D3062E" w:rsidP="00D3062E">
      <w:pPr>
        <w:pStyle w:val="PL"/>
      </w:pPr>
      <w:r w:rsidRPr="00D3062E">
        <w:t xml:space="preserve">          $ref: 'TS29122_CommonData.yaml#/components/responses/503'</w:t>
      </w:r>
    </w:p>
    <w:p w14:paraId="44EE77F6" w14:textId="77777777" w:rsidR="00D3062E" w:rsidRPr="00D3062E" w:rsidRDefault="00D3062E" w:rsidP="00D3062E">
      <w:pPr>
        <w:pStyle w:val="PL"/>
      </w:pPr>
      <w:r w:rsidRPr="00D3062E">
        <w:t xml:space="preserve">        default:</w:t>
      </w:r>
    </w:p>
    <w:p w14:paraId="0B7CDF54" w14:textId="77777777" w:rsidR="00D3062E" w:rsidRPr="00D3062E" w:rsidRDefault="00D3062E" w:rsidP="00D3062E">
      <w:pPr>
        <w:pStyle w:val="PL"/>
      </w:pPr>
      <w:r w:rsidRPr="00D3062E">
        <w:t xml:space="preserve">          $ref: 'TS29122_CommonData.yaml#/components/responses/default'</w:t>
      </w:r>
    </w:p>
    <w:p w14:paraId="50904D84" w14:textId="77777777" w:rsidR="00D3062E" w:rsidRPr="00D3062E" w:rsidRDefault="00D3062E" w:rsidP="00D3062E">
      <w:pPr>
        <w:pStyle w:val="PL"/>
      </w:pPr>
    </w:p>
    <w:p w14:paraId="4AFA9D0A" w14:textId="77777777" w:rsidR="00D3062E" w:rsidRPr="00D3062E" w:rsidRDefault="00D3062E" w:rsidP="00D3062E">
      <w:pPr>
        <w:pStyle w:val="PL"/>
        <w:rPr>
          <w:lang w:eastAsia="es-ES"/>
        </w:rPr>
      </w:pPr>
      <w:r w:rsidRPr="00D3062E">
        <w:rPr>
          <w:lang w:eastAsia="es-ES"/>
        </w:rPr>
        <w:t xml:space="preserve">  /</w:t>
      </w:r>
      <w:r w:rsidRPr="00D3062E">
        <w:t>jobs</w:t>
      </w:r>
      <w:r w:rsidRPr="00D3062E">
        <w:rPr>
          <w:lang w:eastAsia="es-ES"/>
        </w:rPr>
        <w:t>/{jobId}:</w:t>
      </w:r>
    </w:p>
    <w:p w14:paraId="0B676B8B" w14:textId="77777777" w:rsidR="00D3062E" w:rsidRPr="00D3062E" w:rsidRDefault="00D3062E" w:rsidP="00D3062E">
      <w:pPr>
        <w:pStyle w:val="PL"/>
        <w:rPr>
          <w:lang w:eastAsia="es-ES"/>
        </w:rPr>
      </w:pPr>
      <w:r w:rsidRPr="00D3062E">
        <w:rPr>
          <w:lang w:eastAsia="es-ES"/>
        </w:rPr>
        <w:t xml:space="preserve">    parameters:</w:t>
      </w:r>
    </w:p>
    <w:p w14:paraId="19955DFC" w14:textId="77777777" w:rsidR="00D3062E" w:rsidRPr="00D3062E" w:rsidRDefault="00D3062E" w:rsidP="00D3062E">
      <w:pPr>
        <w:pStyle w:val="PL"/>
        <w:rPr>
          <w:lang w:eastAsia="es-ES"/>
        </w:rPr>
      </w:pPr>
      <w:r w:rsidRPr="00D3062E">
        <w:rPr>
          <w:lang w:eastAsia="es-ES"/>
        </w:rPr>
        <w:t xml:space="preserve">      - name: jobId</w:t>
      </w:r>
    </w:p>
    <w:p w14:paraId="12433FA7" w14:textId="77777777" w:rsidR="00D3062E" w:rsidRPr="00D3062E" w:rsidRDefault="00D3062E" w:rsidP="00D3062E">
      <w:pPr>
        <w:pStyle w:val="PL"/>
        <w:rPr>
          <w:lang w:eastAsia="es-ES"/>
        </w:rPr>
      </w:pPr>
      <w:r w:rsidRPr="00D3062E">
        <w:rPr>
          <w:lang w:eastAsia="es-ES"/>
        </w:rPr>
        <w:t xml:space="preserve">        in: path</w:t>
      </w:r>
    </w:p>
    <w:p w14:paraId="38ED9880" w14:textId="77777777" w:rsidR="00D3062E" w:rsidRPr="00D3062E" w:rsidRDefault="00D3062E" w:rsidP="00D3062E">
      <w:pPr>
        <w:pStyle w:val="PL"/>
        <w:rPr>
          <w:lang w:eastAsia="es-ES"/>
        </w:rPr>
      </w:pPr>
      <w:r w:rsidRPr="00D3062E">
        <w:rPr>
          <w:lang w:eastAsia="es-ES"/>
        </w:rPr>
        <w:t xml:space="preserve">        description: &gt;</w:t>
      </w:r>
    </w:p>
    <w:p w14:paraId="0E002E23" w14:textId="77777777" w:rsidR="00D3062E" w:rsidRPr="00D3062E" w:rsidRDefault="00D3062E" w:rsidP="00D3062E">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37F69AB4" w14:textId="77777777" w:rsidR="00D3062E" w:rsidRPr="00D3062E" w:rsidRDefault="00D3062E" w:rsidP="00D3062E">
      <w:pPr>
        <w:pStyle w:val="PL"/>
        <w:rPr>
          <w:lang w:eastAsia="es-ES"/>
        </w:rPr>
      </w:pPr>
      <w:r w:rsidRPr="00D3062E">
        <w:rPr>
          <w:lang w:eastAsia="es-ES"/>
        </w:rPr>
        <w:t xml:space="preserve">        required: true</w:t>
      </w:r>
    </w:p>
    <w:p w14:paraId="0A99C8C1" w14:textId="77777777" w:rsidR="00D3062E" w:rsidRPr="00D3062E" w:rsidRDefault="00D3062E" w:rsidP="00D3062E">
      <w:pPr>
        <w:pStyle w:val="PL"/>
        <w:rPr>
          <w:lang w:eastAsia="es-ES"/>
        </w:rPr>
      </w:pPr>
      <w:r w:rsidRPr="00D3062E">
        <w:rPr>
          <w:lang w:eastAsia="es-ES"/>
        </w:rPr>
        <w:t xml:space="preserve">        schema:</w:t>
      </w:r>
    </w:p>
    <w:p w14:paraId="48B75407" w14:textId="77777777" w:rsidR="00D3062E" w:rsidRPr="00D3062E" w:rsidRDefault="00D3062E" w:rsidP="00D3062E">
      <w:pPr>
        <w:pStyle w:val="PL"/>
        <w:rPr>
          <w:lang w:eastAsia="es-ES"/>
        </w:rPr>
      </w:pPr>
      <w:r w:rsidRPr="00D3062E">
        <w:rPr>
          <w:lang w:eastAsia="es-ES"/>
        </w:rPr>
        <w:t xml:space="preserve">          type: string</w:t>
      </w:r>
    </w:p>
    <w:p w14:paraId="3C1F680F" w14:textId="77777777" w:rsidR="00D3062E" w:rsidRPr="00D3062E" w:rsidRDefault="00D3062E" w:rsidP="00D3062E">
      <w:pPr>
        <w:pStyle w:val="PL"/>
        <w:rPr>
          <w:lang w:eastAsia="es-ES"/>
        </w:rPr>
      </w:pPr>
    </w:p>
    <w:p w14:paraId="1BE7E749" w14:textId="77777777" w:rsidR="00D3062E" w:rsidRPr="00D3062E" w:rsidRDefault="00D3062E" w:rsidP="00D3062E">
      <w:pPr>
        <w:pStyle w:val="PL"/>
        <w:rPr>
          <w:lang w:eastAsia="es-ES"/>
        </w:rPr>
      </w:pPr>
      <w:r w:rsidRPr="00D3062E">
        <w:rPr>
          <w:lang w:eastAsia="es-ES"/>
        </w:rPr>
        <w:t xml:space="preserve">    get:</w:t>
      </w:r>
    </w:p>
    <w:p w14:paraId="2AA09B36" w14:textId="77777777" w:rsidR="00D3062E" w:rsidRPr="00D3062E" w:rsidRDefault="00D3062E" w:rsidP="00D3062E">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E6F293A" w14:textId="77777777" w:rsidR="00D3062E" w:rsidRPr="00D3062E" w:rsidRDefault="00D3062E" w:rsidP="00D3062E">
      <w:pPr>
        <w:pStyle w:val="PL"/>
        <w:rPr>
          <w:rFonts w:cs="Courier New"/>
          <w:szCs w:val="16"/>
        </w:rPr>
      </w:pPr>
      <w:r w:rsidRPr="00D3062E">
        <w:rPr>
          <w:rFonts w:cs="Courier New"/>
          <w:szCs w:val="16"/>
        </w:rPr>
        <w:t xml:space="preserve">      operationId: GetInd</w:t>
      </w:r>
      <w:r w:rsidRPr="00D3062E">
        <w:t>MonJob</w:t>
      </w:r>
    </w:p>
    <w:p w14:paraId="398D8244" w14:textId="77777777" w:rsidR="00D3062E" w:rsidRPr="00D3062E" w:rsidRDefault="00D3062E" w:rsidP="00D3062E">
      <w:pPr>
        <w:pStyle w:val="PL"/>
        <w:rPr>
          <w:rFonts w:cs="Courier New"/>
          <w:szCs w:val="16"/>
        </w:rPr>
      </w:pPr>
      <w:r w:rsidRPr="00D3062E">
        <w:rPr>
          <w:rFonts w:cs="Courier New"/>
          <w:szCs w:val="16"/>
        </w:rPr>
        <w:t xml:space="preserve">      tags:</w:t>
      </w:r>
    </w:p>
    <w:p w14:paraId="04CB4FA3"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06BAC708" w14:textId="77777777" w:rsidR="00D3062E" w:rsidRPr="00D3062E" w:rsidRDefault="00D3062E" w:rsidP="00D3062E">
      <w:pPr>
        <w:pStyle w:val="PL"/>
        <w:rPr>
          <w:lang w:eastAsia="es-ES"/>
        </w:rPr>
      </w:pPr>
      <w:r w:rsidRPr="00D3062E">
        <w:rPr>
          <w:lang w:eastAsia="es-ES"/>
        </w:rPr>
        <w:t xml:space="preserve">      responses:</w:t>
      </w:r>
    </w:p>
    <w:p w14:paraId="467234D4" w14:textId="77777777" w:rsidR="00D3062E" w:rsidRPr="00D3062E" w:rsidRDefault="00D3062E" w:rsidP="00D3062E">
      <w:pPr>
        <w:pStyle w:val="PL"/>
        <w:rPr>
          <w:lang w:eastAsia="es-ES"/>
        </w:rPr>
      </w:pPr>
      <w:r w:rsidRPr="00D3062E">
        <w:rPr>
          <w:lang w:eastAsia="es-ES"/>
        </w:rPr>
        <w:t xml:space="preserve">        '200':</w:t>
      </w:r>
    </w:p>
    <w:p w14:paraId="26618854" w14:textId="77777777" w:rsidR="00D3062E" w:rsidRPr="00D3062E" w:rsidRDefault="00D3062E" w:rsidP="00D3062E">
      <w:pPr>
        <w:pStyle w:val="PL"/>
        <w:rPr>
          <w:lang w:eastAsia="es-ES"/>
        </w:rPr>
      </w:pPr>
      <w:r w:rsidRPr="00D3062E">
        <w:rPr>
          <w:lang w:eastAsia="es-ES"/>
        </w:rPr>
        <w:t xml:space="preserve">          description: &gt;</w:t>
      </w:r>
    </w:p>
    <w:p w14:paraId="06B7B3CB" w14:textId="77777777" w:rsidR="00D3062E" w:rsidRPr="00D3062E" w:rsidRDefault="00D3062E" w:rsidP="00D3062E">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0792BD7" w14:textId="77777777" w:rsidR="00D3062E" w:rsidRPr="00D3062E" w:rsidRDefault="00D3062E" w:rsidP="00D3062E">
      <w:pPr>
        <w:pStyle w:val="PL"/>
        <w:rPr>
          <w:lang w:eastAsia="es-ES"/>
        </w:rPr>
      </w:pPr>
      <w:r w:rsidRPr="00D3062E">
        <w:rPr>
          <w:lang w:eastAsia="es-ES"/>
        </w:rPr>
        <w:t xml:space="preserve">          content:</w:t>
      </w:r>
    </w:p>
    <w:p w14:paraId="5393C0AE" w14:textId="77777777" w:rsidR="00D3062E" w:rsidRPr="00D3062E" w:rsidRDefault="00D3062E" w:rsidP="00D3062E">
      <w:pPr>
        <w:pStyle w:val="PL"/>
        <w:rPr>
          <w:lang w:eastAsia="es-ES"/>
        </w:rPr>
      </w:pPr>
      <w:r w:rsidRPr="00D3062E">
        <w:rPr>
          <w:lang w:eastAsia="es-ES"/>
        </w:rPr>
        <w:t xml:space="preserve">            application/json:</w:t>
      </w:r>
    </w:p>
    <w:p w14:paraId="6653AA6D" w14:textId="77777777" w:rsidR="00D3062E" w:rsidRPr="00D3062E" w:rsidRDefault="00D3062E" w:rsidP="00D3062E">
      <w:pPr>
        <w:pStyle w:val="PL"/>
        <w:rPr>
          <w:lang w:eastAsia="es-ES"/>
        </w:rPr>
      </w:pPr>
      <w:r w:rsidRPr="00D3062E">
        <w:rPr>
          <w:lang w:eastAsia="es-ES"/>
        </w:rPr>
        <w:t xml:space="preserve">              schema:</w:t>
      </w:r>
    </w:p>
    <w:p w14:paraId="32BE01EC"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3E5C8AE8" w14:textId="77777777" w:rsidR="00D3062E" w:rsidRPr="00D3062E" w:rsidRDefault="00D3062E" w:rsidP="00D3062E">
      <w:pPr>
        <w:pStyle w:val="PL"/>
      </w:pPr>
      <w:r w:rsidRPr="00D3062E">
        <w:t xml:space="preserve">        '307':</w:t>
      </w:r>
    </w:p>
    <w:p w14:paraId="7F49CDC1"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D675F65" w14:textId="77777777" w:rsidR="00D3062E" w:rsidRPr="00D3062E" w:rsidRDefault="00D3062E" w:rsidP="00D3062E">
      <w:pPr>
        <w:pStyle w:val="PL"/>
      </w:pPr>
      <w:r w:rsidRPr="00D3062E">
        <w:t xml:space="preserve">        '308':</w:t>
      </w:r>
    </w:p>
    <w:p w14:paraId="11C39051"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684391D" w14:textId="77777777" w:rsidR="00D3062E" w:rsidRPr="00D3062E" w:rsidRDefault="00D3062E" w:rsidP="00D3062E">
      <w:pPr>
        <w:pStyle w:val="PL"/>
        <w:rPr>
          <w:lang w:eastAsia="es-ES"/>
        </w:rPr>
      </w:pPr>
      <w:r w:rsidRPr="00D3062E">
        <w:rPr>
          <w:lang w:eastAsia="es-ES"/>
        </w:rPr>
        <w:t xml:space="preserve">        '400':</w:t>
      </w:r>
    </w:p>
    <w:p w14:paraId="698FBE29"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4A7F26AD" w14:textId="77777777" w:rsidR="00D3062E" w:rsidRPr="00D3062E" w:rsidRDefault="00D3062E" w:rsidP="00D3062E">
      <w:pPr>
        <w:pStyle w:val="PL"/>
        <w:rPr>
          <w:lang w:eastAsia="es-ES"/>
        </w:rPr>
      </w:pPr>
      <w:r w:rsidRPr="00D3062E">
        <w:rPr>
          <w:lang w:eastAsia="es-ES"/>
        </w:rPr>
        <w:t xml:space="preserve">        '401':</w:t>
      </w:r>
    </w:p>
    <w:p w14:paraId="0AFB9763"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70EB70F3" w14:textId="77777777" w:rsidR="00D3062E" w:rsidRPr="00D3062E" w:rsidRDefault="00D3062E" w:rsidP="00D3062E">
      <w:pPr>
        <w:pStyle w:val="PL"/>
        <w:rPr>
          <w:lang w:eastAsia="es-ES"/>
        </w:rPr>
      </w:pPr>
      <w:r w:rsidRPr="00D3062E">
        <w:rPr>
          <w:lang w:eastAsia="es-ES"/>
        </w:rPr>
        <w:t xml:space="preserve">        '403':</w:t>
      </w:r>
    </w:p>
    <w:p w14:paraId="13591F21"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5D0BEA69" w14:textId="77777777" w:rsidR="00D3062E" w:rsidRPr="00D3062E" w:rsidRDefault="00D3062E" w:rsidP="00D3062E">
      <w:pPr>
        <w:pStyle w:val="PL"/>
        <w:rPr>
          <w:lang w:eastAsia="es-ES"/>
        </w:rPr>
      </w:pPr>
      <w:r w:rsidRPr="00D3062E">
        <w:rPr>
          <w:lang w:eastAsia="es-ES"/>
        </w:rPr>
        <w:t xml:space="preserve">        '404':</w:t>
      </w:r>
    </w:p>
    <w:p w14:paraId="2D2CAB8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25BDAE77" w14:textId="77777777" w:rsidR="00D3062E" w:rsidRPr="00D3062E" w:rsidRDefault="00D3062E" w:rsidP="00D3062E">
      <w:pPr>
        <w:pStyle w:val="PL"/>
        <w:rPr>
          <w:lang w:eastAsia="es-ES"/>
        </w:rPr>
      </w:pPr>
      <w:r w:rsidRPr="00D3062E">
        <w:rPr>
          <w:lang w:eastAsia="es-ES"/>
        </w:rPr>
        <w:t xml:space="preserve">        '406':</w:t>
      </w:r>
    </w:p>
    <w:p w14:paraId="78DAE331"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004AD873" w14:textId="77777777" w:rsidR="00D3062E" w:rsidRPr="00D3062E" w:rsidRDefault="00D3062E" w:rsidP="00D3062E">
      <w:pPr>
        <w:pStyle w:val="PL"/>
        <w:rPr>
          <w:lang w:eastAsia="es-ES"/>
        </w:rPr>
      </w:pPr>
      <w:r w:rsidRPr="00D3062E">
        <w:rPr>
          <w:lang w:eastAsia="es-ES"/>
        </w:rPr>
        <w:t xml:space="preserve">        '429':</w:t>
      </w:r>
    </w:p>
    <w:p w14:paraId="525E5AD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08CECFC2" w14:textId="77777777" w:rsidR="00D3062E" w:rsidRPr="00D3062E" w:rsidRDefault="00D3062E" w:rsidP="00D3062E">
      <w:pPr>
        <w:pStyle w:val="PL"/>
        <w:rPr>
          <w:lang w:eastAsia="es-ES"/>
        </w:rPr>
      </w:pPr>
      <w:r w:rsidRPr="00D3062E">
        <w:rPr>
          <w:lang w:eastAsia="es-ES"/>
        </w:rPr>
        <w:t xml:space="preserve">        '500':</w:t>
      </w:r>
    </w:p>
    <w:p w14:paraId="01050073"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37EEED61" w14:textId="77777777" w:rsidR="00D3062E" w:rsidRPr="00D3062E" w:rsidRDefault="00D3062E" w:rsidP="00D3062E">
      <w:pPr>
        <w:pStyle w:val="PL"/>
        <w:rPr>
          <w:lang w:eastAsia="es-ES"/>
        </w:rPr>
      </w:pPr>
      <w:r w:rsidRPr="00D3062E">
        <w:rPr>
          <w:lang w:eastAsia="es-ES"/>
        </w:rPr>
        <w:t xml:space="preserve">        '503':</w:t>
      </w:r>
    </w:p>
    <w:p w14:paraId="6415858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28B0181C" w14:textId="77777777" w:rsidR="00D3062E" w:rsidRPr="00D3062E" w:rsidRDefault="00D3062E" w:rsidP="00D3062E">
      <w:pPr>
        <w:pStyle w:val="PL"/>
        <w:rPr>
          <w:lang w:eastAsia="es-ES"/>
        </w:rPr>
      </w:pPr>
      <w:r w:rsidRPr="00D3062E">
        <w:rPr>
          <w:lang w:eastAsia="es-ES"/>
        </w:rPr>
        <w:t xml:space="preserve">        default:</w:t>
      </w:r>
    </w:p>
    <w:p w14:paraId="0699A704"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4FA90ACF" w14:textId="77777777" w:rsidR="00D3062E" w:rsidRPr="00D3062E" w:rsidRDefault="00D3062E" w:rsidP="00D3062E">
      <w:pPr>
        <w:pStyle w:val="PL"/>
        <w:rPr>
          <w:lang w:eastAsia="es-ES"/>
        </w:rPr>
      </w:pPr>
    </w:p>
    <w:p w14:paraId="2310968B" w14:textId="77777777" w:rsidR="00D3062E" w:rsidRPr="00D3062E" w:rsidRDefault="00D3062E" w:rsidP="00D3062E">
      <w:pPr>
        <w:pStyle w:val="PL"/>
        <w:rPr>
          <w:lang w:eastAsia="es-ES"/>
        </w:rPr>
      </w:pPr>
      <w:r w:rsidRPr="00D3062E">
        <w:rPr>
          <w:lang w:eastAsia="es-ES"/>
        </w:rPr>
        <w:t xml:space="preserve">    put:</w:t>
      </w:r>
    </w:p>
    <w:p w14:paraId="4E6C2930"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2674F659" w14:textId="77777777" w:rsidR="00D3062E" w:rsidRPr="00D3062E" w:rsidRDefault="00D3062E" w:rsidP="00D3062E">
      <w:pPr>
        <w:pStyle w:val="PL"/>
        <w:rPr>
          <w:rFonts w:cs="Courier New"/>
          <w:szCs w:val="16"/>
        </w:rPr>
      </w:pPr>
      <w:r w:rsidRPr="00D3062E">
        <w:rPr>
          <w:rFonts w:cs="Courier New"/>
          <w:szCs w:val="16"/>
        </w:rPr>
        <w:t xml:space="preserve">      operationId: UpdateInd</w:t>
      </w:r>
      <w:r w:rsidRPr="00D3062E">
        <w:t>MonJob</w:t>
      </w:r>
    </w:p>
    <w:p w14:paraId="701B7AFD" w14:textId="77777777" w:rsidR="00D3062E" w:rsidRPr="00D3062E" w:rsidRDefault="00D3062E" w:rsidP="00D3062E">
      <w:pPr>
        <w:pStyle w:val="PL"/>
        <w:rPr>
          <w:rFonts w:cs="Courier New"/>
          <w:szCs w:val="16"/>
        </w:rPr>
      </w:pPr>
      <w:r w:rsidRPr="00D3062E">
        <w:rPr>
          <w:rFonts w:cs="Courier New"/>
          <w:szCs w:val="16"/>
        </w:rPr>
        <w:t xml:space="preserve">      tags:</w:t>
      </w:r>
    </w:p>
    <w:p w14:paraId="694A20C3"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5BD7C58F" w14:textId="77777777" w:rsidR="00D3062E" w:rsidRPr="00D3062E" w:rsidRDefault="00D3062E" w:rsidP="00D3062E">
      <w:pPr>
        <w:pStyle w:val="PL"/>
      </w:pPr>
      <w:r w:rsidRPr="00D3062E">
        <w:t xml:space="preserve">      requestBody:</w:t>
      </w:r>
    </w:p>
    <w:p w14:paraId="7FC2EE4A" w14:textId="77777777" w:rsidR="00D3062E" w:rsidRPr="00D3062E" w:rsidRDefault="00D3062E" w:rsidP="00D3062E">
      <w:pPr>
        <w:pStyle w:val="PL"/>
      </w:pPr>
      <w:r w:rsidRPr="00D3062E">
        <w:t xml:space="preserve">        required: true</w:t>
      </w:r>
    </w:p>
    <w:p w14:paraId="743C89EF" w14:textId="77777777" w:rsidR="00D3062E" w:rsidRPr="00D3062E" w:rsidRDefault="00D3062E" w:rsidP="00D3062E">
      <w:pPr>
        <w:pStyle w:val="PL"/>
      </w:pPr>
      <w:r w:rsidRPr="00D3062E">
        <w:t xml:space="preserve">        content:</w:t>
      </w:r>
    </w:p>
    <w:p w14:paraId="51849C2B" w14:textId="77777777" w:rsidR="00D3062E" w:rsidRPr="00D3062E" w:rsidRDefault="00D3062E" w:rsidP="00D3062E">
      <w:pPr>
        <w:pStyle w:val="PL"/>
      </w:pPr>
      <w:r w:rsidRPr="00D3062E">
        <w:t xml:space="preserve">          application/json:</w:t>
      </w:r>
    </w:p>
    <w:p w14:paraId="676811AF" w14:textId="77777777" w:rsidR="00D3062E" w:rsidRPr="00D3062E" w:rsidRDefault="00D3062E" w:rsidP="00D3062E">
      <w:pPr>
        <w:pStyle w:val="PL"/>
      </w:pPr>
      <w:r w:rsidRPr="00D3062E">
        <w:t xml:space="preserve">            schema:</w:t>
      </w:r>
    </w:p>
    <w:p w14:paraId="1E7B4E47" w14:textId="77777777" w:rsidR="00D3062E" w:rsidRPr="00D3062E" w:rsidRDefault="00D3062E" w:rsidP="00D3062E">
      <w:pPr>
        <w:pStyle w:val="PL"/>
        <w:rPr>
          <w:lang w:eastAsia="es-ES"/>
        </w:rPr>
      </w:pPr>
      <w:r w:rsidRPr="00D3062E">
        <w:rPr>
          <w:lang w:eastAsia="es-ES"/>
        </w:rPr>
        <w:lastRenderedPageBreak/>
        <w:t xml:space="preserve">              $ref: '#/components/schemas/</w:t>
      </w:r>
      <w:r w:rsidRPr="00D3062E">
        <w:t>MonitoringJob</w:t>
      </w:r>
      <w:r w:rsidRPr="00D3062E">
        <w:rPr>
          <w:lang w:eastAsia="es-ES"/>
        </w:rPr>
        <w:t>'</w:t>
      </w:r>
    </w:p>
    <w:p w14:paraId="7B76BC40" w14:textId="77777777" w:rsidR="00D3062E" w:rsidRPr="00D3062E" w:rsidRDefault="00D3062E" w:rsidP="00D3062E">
      <w:pPr>
        <w:pStyle w:val="PL"/>
        <w:rPr>
          <w:lang w:eastAsia="es-ES"/>
        </w:rPr>
      </w:pPr>
      <w:r w:rsidRPr="00D3062E">
        <w:rPr>
          <w:lang w:eastAsia="es-ES"/>
        </w:rPr>
        <w:t xml:space="preserve">      responses:</w:t>
      </w:r>
    </w:p>
    <w:p w14:paraId="1520E7E0" w14:textId="77777777" w:rsidR="00D3062E" w:rsidRPr="00D3062E" w:rsidRDefault="00D3062E" w:rsidP="00D3062E">
      <w:pPr>
        <w:pStyle w:val="PL"/>
      </w:pPr>
      <w:r w:rsidRPr="00D3062E">
        <w:t xml:space="preserve">        '200':</w:t>
      </w:r>
    </w:p>
    <w:p w14:paraId="2A6C4355" w14:textId="77777777" w:rsidR="00D3062E" w:rsidRPr="00D3062E" w:rsidRDefault="00D3062E" w:rsidP="00D3062E">
      <w:pPr>
        <w:pStyle w:val="PL"/>
        <w:rPr>
          <w:lang w:eastAsia="zh-CN"/>
        </w:rPr>
      </w:pPr>
      <w:r w:rsidRPr="00D3062E">
        <w:t xml:space="preserve">          description: </w:t>
      </w:r>
      <w:r w:rsidRPr="00D3062E">
        <w:rPr>
          <w:lang w:eastAsia="zh-CN"/>
        </w:rPr>
        <w:t>&gt;</w:t>
      </w:r>
    </w:p>
    <w:p w14:paraId="165FEE3F"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79439C9B" w14:textId="77777777" w:rsidR="00D3062E" w:rsidRPr="00D3062E" w:rsidRDefault="00D3062E" w:rsidP="00D3062E">
      <w:pPr>
        <w:pStyle w:val="PL"/>
      </w:pPr>
      <w:r w:rsidRPr="00D3062E">
        <w:t xml:space="preserve">            of the updated resource shall be returned in the response body.</w:t>
      </w:r>
    </w:p>
    <w:p w14:paraId="31DBEF94" w14:textId="77777777" w:rsidR="00D3062E" w:rsidRPr="00D3062E" w:rsidRDefault="00D3062E" w:rsidP="00D3062E">
      <w:pPr>
        <w:pStyle w:val="PL"/>
      </w:pPr>
      <w:r w:rsidRPr="00D3062E">
        <w:t xml:space="preserve">          content:</w:t>
      </w:r>
    </w:p>
    <w:p w14:paraId="5D82D19D" w14:textId="77777777" w:rsidR="00D3062E" w:rsidRPr="00D3062E" w:rsidRDefault="00D3062E" w:rsidP="00D3062E">
      <w:pPr>
        <w:pStyle w:val="PL"/>
      </w:pPr>
      <w:r w:rsidRPr="00D3062E">
        <w:t xml:space="preserve">            application/json:</w:t>
      </w:r>
    </w:p>
    <w:p w14:paraId="7EB04D7F" w14:textId="77777777" w:rsidR="00D3062E" w:rsidRPr="00D3062E" w:rsidRDefault="00D3062E" w:rsidP="00D3062E">
      <w:pPr>
        <w:pStyle w:val="PL"/>
      </w:pPr>
      <w:r w:rsidRPr="00D3062E">
        <w:t xml:space="preserve">              schema:</w:t>
      </w:r>
    </w:p>
    <w:p w14:paraId="4C99FCB1"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4A80005F" w14:textId="77777777" w:rsidR="00D3062E" w:rsidRPr="00D3062E" w:rsidRDefault="00D3062E" w:rsidP="00D3062E">
      <w:pPr>
        <w:pStyle w:val="PL"/>
        <w:rPr>
          <w:lang w:eastAsia="es-ES"/>
        </w:rPr>
      </w:pPr>
      <w:r w:rsidRPr="00D3062E">
        <w:rPr>
          <w:lang w:eastAsia="es-ES"/>
        </w:rPr>
        <w:t xml:space="preserve">        '204':</w:t>
      </w:r>
    </w:p>
    <w:p w14:paraId="2B9B0FD5"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76BB379E"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07518F0E" w14:textId="77777777" w:rsidR="00D3062E" w:rsidRPr="00D3062E" w:rsidRDefault="00D3062E" w:rsidP="00D3062E">
      <w:pPr>
        <w:pStyle w:val="PL"/>
      </w:pPr>
      <w:r w:rsidRPr="00D3062E">
        <w:t xml:space="preserve">            content is returned in the response body.</w:t>
      </w:r>
    </w:p>
    <w:p w14:paraId="5EE9B9DE" w14:textId="77777777" w:rsidR="00D3062E" w:rsidRPr="00D3062E" w:rsidRDefault="00D3062E" w:rsidP="00D3062E">
      <w:pPr>
        <w:pStyle w:val="PL"/>
      </w:pPr>
      <w:r w:rsidRPr="00D3062E">
        <w:t xml:space="preserve">        '307':</w:t>
      </w:r>
    </w:p>
    <w:p w14:paraId="478C52D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6D51D53E" w14:textId="77777777" w:rsidR="00D3062E" w:rsidRPr="00D3062E" w:rsidRDefault="00D3062E" w:rsidP="00D3062E">
      <w:pPr>
        <w:pStyle w:val="PL"/>
      </w:pPr>
      <w:r w:rsidRPr="00D3062E">
        <w:t xml:space="preserve">        '308':</w:t>
      </w:r>
    </w:p>
    <w:p w14:paraId="776EAA0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6B7CB337" w14:textId="77777777" w:rsidR="00D3062E" w:rsidRPr="00D3062E" w:rsidRDefault="00D3062E" w:rsidP="00D3062E">
      <w:pPr>
        <w:pStyle w:val="PL"/>
        <w:rPr>
          <w:lang w:eastAsia="es-ES"/>
        </w:rPr>
      </w:pPr>
      <w:r w:rsidRPr="00D3062E">
        <w:rPr>
          <w:lang w:eastAsia="es-ES"/>
        </w:rPr>
        <w:t xml:space="preserve">        '400':</w:t>
      </w:r>
    </w:p>
    <w:p w14:paraId="29F43081"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17F59185" w14:textId="77777777" w:rsidR="00D3062E" w:rsidRPr="00D3062E" w:rsidRDefault="00D3062E" w:rsidP="00D3062E">
      <w:pPr>
        <w:pStyle w:val="PL"/>
        <w:rPr>
          <w:lang w:eastAsia="es-ES"/>
        </w:rPr>
      </w:pPr>
      <w:r w:rsidRPr="00D3062E">
        <w:rPr>
          <w:lang w:eastAsia="es-ES"/>
        </w:rPr>
        <w:t xml:space="preserve">        '401':</w:t>
      </w:r>
    </w:p>
    <w:p w14:paraId="42DC47D3"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7BC3F73" w14:textId="77777777" w:rsidR="00D3062E" w:rsidRPr="00D3062E" w:rsidRDefault="00D3062E" w:rsidP="00D3062E">
      <w:pPr>
        <w:pStyle w:val="PL"/>
        <w:rPr>
          <w:lang w:eastAsia="es-ES"/>
        </w:rPr>
      </w:pPr>
      <w:r w:rsidRPr="00D3062E">
        <w:rPr>
          <w:lang w:eastAsia="es-ES"/>
        </w:rPr>
        <w:t xml:space="preserve">        '403':</w:t>
      </w:r>
    </w:p>
    <w:p w14:paraId="2BDAD16E"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04A13AB6" w14:textId="77777777" w:rsidR="00D3062E" w:rsidRPr="00D3062E" w:rsidRDefault="00D3062E" w:rsidP="00D3062E">
      <w:pPr>
        <w:pStyle w:val="PL"/>
        <w:rPr>
          <w:lang w:eastAsia="es-ES"/>
        </w:rPr>
      </w:pPr>
      <w:r w:rsidRPr="00D3062E">
        <w:rPr>
          <w:lang w:eastAsia="es-ES"/>
        </w:rPr>
        <w:t xml:space="preserve">        '404':</w:t>
      </w:r>
    </w:p>
    <w:p w14:paraId="3856121D"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5901ACA3" w14:textId="77777777" w:rsidR="00D3062E" w:rsidRPr="00D3062E" w:rsidRDefault="00D3062E" w:rsidP="00D3062E">
      <w:pPr>
        <w:pStyle w:val="PL"/>
        <w:rPr>
          <w:lang w:eastAsia="es-ES"/>
        </w:rPr>
      </w:pPr>
      <w:r w:rsidRPr="00D3062E">
        <w:rPr>
          <w:lang w:eastAsia="es-ES"/>
        </w:rPr>
        <w:t xml:space="preserve">        '406':</w:t>
      </w:r>
    </w:p>
    <w:p w14:paraId="3048DBB5"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76217735" w14:textId="77777777" w:rsidR="00D3062E" w:rsidRPr="00D3062E" w:rsidRDefault="00D3062E" w:rsidP="00D3062E">
      <w:pPr>
        <w:pStyle w:val="PL"/>
        <w:rPr>
          <w:lang w:eastAsia="es-ES"/>
        </w:rPr>
      </w:pPr>
      <w:r w:rsidRPr="00D3062E">
        <w:rPr>
          <w:lang w:eastAsia="es-ES"/>
        </w:rPr>
        <w:t xml:space="preserve">        '429':</w:t>
      </w:r>
    </w:p>
    <w:p w14:paraId="7CE71EE4"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49990DBC" w14:textId="77777777" w:rsidR="00D3062E" w:rsidRPr="00D3062E" w:rsidRDefault="00D3062E" w:rsidP="00D3062E">
      <w:pPr>
        <w:pStyle w:val="PL"/>
        <w:rPr>
          <w:lang w:eastAsia="es-ES"/>
        </w:rPr>
      </w:pPr>
      <w:r w:rsidRPr="00D3062E">
        <w:rPr>
          <w:lang w:eastAsia="es-ES"/>
        </w:rPr>
        <w:t xml:space="preserve">        '500':</w:t>
      </w:r>
    </w:p>
    <w:p w14:paraId="0FB0B759"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097680D7" w14:textId="77777777" w:rsidR="00D3062E" w:rsidRPr="00D3062E" w:rsidRDefault="00D3062E" w:rsidP="00D3062E">
      <w:pPr>
        <w:pStyle w:val="PL"/>
        <w:rPr>
          <w:lang w:eastAsia="es-ES"/>
        </w:rPr>
      </w:pPr>
      <w:r w:rsidRPr="00D3062E">
        <w:rPr>
          <w:lang w:eastAsia="es-ES"/>
        </w:rPr>
        <w:t xml:space="preserve">        '503':</w:t>
      </w:r>
    </w:p>
    <w:p w14:paraId="223971BA"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10CCBA33" w14:textId="77777777" w:rsidR="00D3062E" w:rsidRPr="00D3062E" w:rsidRDefault="00D3062E" w:rsidP="00D3062E">
      <w:pPr>
        <w:pStyle w:val="PL"/>
        <w:rPr>
          <w:lang w:eastAsia="es-ES"/>
        </w:rPr>
      </w:pPr>
      <w:r w:rsidRPr="00D3062E">
        <w:rPr>
          <w:lang w:eastAsia="es-ES"/>
        </w:rPr>
        <w:t xml:space="preserve">        default:</w:t>
      </w:r>
    </w:p>
    <w:p w14:paraId="190FF0E6"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13996E24" w14:textId="77777777" w:rsidR="00D3062E" w:rsidRPr="00D3062E" w:rsidRDefault="00D3062E" w:rsidP="00D3062E">
      <w:pPr>
        <w:pStyle w:val="PL"/>
        <w:rPr>
          <w:lang w:eastAsia="es-ES"/>
        </w:rPr>
      </w:pPr>
    </w:p>
    <w:p w14:paraId="0023129B" w14:textId="77777777" w:rsidR="00D3062E" w:rsidRPr="00D3062E" w:rsidRDefault="00D3062E" w:rsidP="00D3062E">
      <w:pPr>
        <w:pStyle w:val="PL"/>
        <w:rPr>
          <w:lang w:eastAsia="es-ES"/>
        </w:rPr>
      </w:pPr>
      <w:r w:rsidRPr="00D3062E">
        <w:rPr>
          <w:lang w:eastAsia="es-ES"/>
        </w:rPr>
        <w:t xml:space="preserve">    patch:</w:t>
      </w:r>
    </w:p>
    <w:p w14:paraId="5C8D6846"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37E62677" w14:textId="77777777" w:rsidR="00D3062E" w:rsidRPr="00D3062E" w:rsidRDefault="00D3062E" w:rsidP="00D3062E">
      <w:pPr>
        <w:pStyle w:val="PL"/>
        <w:rPr>
          <w:rFonts w:cs="Courier New"/>
          <w:szCs w:val="16"/>
        </w:rPr>
      </w:pPr>
      <w:r w:rsidRPr="00D3062E">
        <w:rPr>
          <w:rFonts w:cs="Courier New"/>
          <w:szCs w:val="16"/>
        </w:rPr>
        <w:t xml:space="preserve">      operationId: ModifyInd</w:t>
      </w:r>
      <w:r w:rsidRPr="00D3062E">
        <w:t>MonJob</w:t>
      </w:r>
    </w:p>
    <w:p w14:paraId="135E6DB6" w14:textId="77777777" w:rsidR="00D3062E" w:rsidRPr="00D3062E" w:rsidRDefault="00D3062E" w:rsidP="00D3062E">
      <w:pPr>
        <w:pStyle w:val="PL"/>
        <w:rPr>
          <w:rFonts w:cs="Courier New"/>
          <w:szCs w:val="16"/>
        </w:rPr>
      </w:pPr>
      <w:r w:rsidRPr="00D3062E">
        <w:rPr>
          <w:rFonts w:cs="Courier New"/>
          <w:szCs w:val="16"/>
        </w:rPr>
        <w:t xml:space="preserve">      tags:</w:t>
      </w:r>
    </w:p>
    <w:p w14:paraId="28A3A7B9"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29663E6C" w14:textId="77777777" w:rsidR="00D3062E" w:rsidRPr="00D3062E" w:rsidRDefault="00D3062E" w:rsidP="00D3062E">
      <w:pPr>
        <w:pStyle w:val="PL"/>
      </w:pPr>
      <w:r w:rsidRPr="00D3062E">
        <w:t xml:space="preserve">      requestBody:</w:t>
      </w:r>
    </w:p>
    <w:p w14:paraId="52758362" w14:textId="77777777" w:rsidR="00D3062E" w:rsidRPr="00D3062E" w:rsidRDefault="00D3062E" w:rsidP="00D3062E">
      <w:pPr>
        <w:pStyle w:val="PL"/>
      </w:pPr>
      <w:r w:rsidRPr="00D3062E">
        <w:t xml:space="preserve">        required: true</w:t>
      </w:r>
    </w:p>
    <w:p w14:paraId="013E31C1" w14:textId="77777777" w:rsidR="00D3062E" w:rsidRPr="00D3062E" w:rsidRDefault="00D3062E" w:rsidP="00D3062E">
      <w:pPr>
        <w:pStyle w:val="PL"/>
      </w:pPr>
      <w:r w:rsidRPr="00D3062E">
        <w:t xml:space="preserve">        content:</w:t>
      </w:r>
    </w:p>
    <w:p w14:paraId="4A0762D9" w14:textId="77777777" w:rsidR="00D3062E" w:rsidRPr="00D3062E" w:rsidRDefault="00D3062E" w:rsidP="00D3062E">
      <w:pPr>
        <w:pStyle w:val="PL"/>
        <w:rPr>
          <w:lang w:val="en-US"/>
        </w:rPr>
      </w:pPr>
      <w:r w:rsidRPr="00D3062E">
        <w:rPr>
          <w:lang w:val="en-US"/>
        </w:rPr>
        <w:t xml:space="preserve">          application/merge-patch+json:</w:t>
      </w:r>
    </w:p>
    <w:p w14:paraId="1867FF58" w14:textId="77777777" w:rsidR="00D3062E" w:rsidRPr="00D3062E" w:rsidRDefault="00D3062E" w:rsidP="00D3062E">
      <w:pPr>
        <w:pStyle w:val="PL"/>
      </w:pPr>
      <w:r w:rsidRPr="00D3062E">
        <w:t xml:space="preserve">            schema:</w:t>
      </w:r>
    </w:p>
    <w:p w14:paraId="68BB901C" w14:textId="77777777" w:rsidR="00D3062E" w:rsidRPr="00D3062E" w:rsidRDefault="00D3062E" w:rsidP="00D3062E">
      <w:pPr>
        <w:pStyle w:val="PL"/>
        <w:rPr>
          <w:lang w:eastAsia="es-ES"/>
        </w:rPr>
      </w:pPr>
      <w:r w:rsidRPr="00D3062E">
        <w:rPr>
          <w:lang w:eastAsia="es-ES"/>
        </w:rPr>
        <w:t xml:space="preserve">              $ref: '#/components/schemas/</w:t>
      </w:r>
      <w:r w:rsidRPr="00D3062E">
        <w:t>MonitoringJobPatch</w:t>
      </w:r>
      <w:r w:rsidRPr="00D3062E">
        <w:rPr>
          <w:lang w:eastAsia="es-ES"/>
        </w:rPr>
        <w:t>'</w:t>
      </w:r>
    </w:p>
    <w:p w14:paraId="7E946466" w14:textId="77777777" w:rsidR="00D3062E" w:rsidRPr="00D3062E" w:rsidRDefault="00D3062E" w:rsidP="00D3062E">
      <w:pPr>
        <w:pStyle w:val="PL"/>
        <w:rPr>
          <w:lang w:eastAsia="es-ES"/>
        </w:rPr>
      </w:pPr>
      <w:r w:rsidRPr="00D3062E">
        <w:rPr>
          <w:lang w:eastAsia="es-ES"/>
        </w:rPr>
        <w:t xml:space="preserve">      responses:</w:t>
      </w:r>
    </w:p>
    <w:p w14:paraId="1DDCA248" w14:textId="77777777" w:rsidR="00D3062E" w:rsidRPr="00D3062E" w:rsidRDefault="00D3062E" w:rsidP="00D3062E">
      <w:pPr>
        <w:pStyle w:val="PL"/>
      </w:pPr>
      <w:r w:rsidRPr="00D3062E">
        <w:t xml:space="preserve">        '200':</w:t>
      </w:r>
    </w:p>
    <w:p w14:paraId="344A5622" w14:textId="77777777" w:rsidR="00D3062E" w:rsidRPr="00D3062E" w:rsidRDefault="00D3062E" w:rsidP="00D3062E">
      <w:pPr>
        <w:pStyle w:val="PL"/>
        <w:rPr>
          <w:lang w:eastAsia="zh-CN"/>
        </w:rPr>
      </w:pPr>
      <w:r w:rsidRPr="00D3062E">
        <w:t xml:space="preserve">          description: </w:t>
      </w:r>
      <w:r w:rsidRPr="00D3062E">
        <w:rPr>
          <w:lang w:eastAsia="zh-CN"/>
        </w:rPr>
        <w:t>&gt;</w:t>
      </w:r>
    </w:p>
    <w:p w14:paraId="22D7361D"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3543AF42" w14:textId="77777777" w:rsidR="00D3062E" w:rsidRPr="00D3062E" w:rsidRDefault="00D3062E" w:rsidP="00D3062E">
      <w:pPr>
        <w:pStyle w:val="PL"/>
      </w:pPr>
      <w:r w:rsidRPr="00D3062E">
        <w:t xml:space="preserve">            of the updated resource shall be returned in the response body.</w:t>
      </w:r>
    </w:p>
    <w:p w14:paraId="00A73DB7" w14:textId="77777777" w:rsidR="00D3062E" w:rsidRPr="00D3062E" w:rsidRDefault="00D3062E" w:rsidP="00D3062E">
      <w:pPr>
        <w:pStyle w:val="PL"/>
      </w:pPr>
      <w:r w:rsidRPr="00D3062E">
        <w:t xml:space="preserve">          content:</w:t>
      </w:r>
    </w:p>
    <w:p w14:paraId="2AF73494" w14:textId="77777777" w:rsidR="00D3062E" w:rsidRPr="00D3062E" w:rsidRDefault="00D3062E" w:rsidP="00D3062E">
      <w:pPr>
        <w:pStyle w:val="PL"/>
      </w:pPr>
      <w:r w:rsidRPr="00D3062E">
        <w:t xml:space="preserve">            application/json:</w:t>
      </w:r>
    </w:p>
    <w:p w14:paraId="68A8D3DA" w14:textId="77777777" w:rsidR="00D3062E" w:rsidRPr="00D3062E" w:rsidRDefault="00D3062E" w:rsidP="00D3062E">
      <w:pPr>
        <w:pStyle w:val="PL"/>
      </w:pPr>
      <w:r w:rsidRPr="00D3062E">
        <w:t xml:space="preserve">              schema:</w:t>
      </w:r>
    </w:p>
    <w:p w14:paraId="2FD43F7B"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7C94156A" w14:textId="77777777" w:rsidR="00D3062E" w:rsidRPr="00D3062E" w:rsidRDefault="00D3062E" w:rsidP="00D3062E">
      <w:pPr>
        <w:pStyle w:val="PL"/>
        <w:rPr>
          <w:lang w:eastAsia="es-ES"/>
        </w:rPr>
      </w:pPr>
      <w:r w:rsidRPr="00D3062E">
        <w:rPr>
          <w:lang w:eastAsia="es-ES"/>
        </w:rPr>
        <w:t xml:space="preserve">        '204':</w:t>
      </w:r>
    </w:p>
    <w:p w14:paraId="58068B80"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E22A16B"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61973945" w14:textId="77777777" w:rsidR="00D3062E" w:rsidRPr="00D3062E" w:rsidRDefault="00D3062E" w:rsidP="00D3062E">
      <w:pPr>
        <w:pStyle w:val="PL"/>
      </w:pPr>
      <w:r w:rsidRPr="00D3062E">
        <w:t xml:space="preserve">            content is returned in the response body.</w:t>
      </w:r>
    </w:p>
    <w:p w14:paraId="017CFD23" w14:textId="77777777" w:rsidR="00D3062E" w:rsidRPr="00D3062E" w:rsidRDefault="00D3062E" w:rsidP="00D3062E">
      <w:pPr>
        <w:pStyle w:val="PL"/>
      </w:pPr>
      <w:r w:rsidRPr="00D3062E">
        <w:t xml:space="preserve">        '307':</w:t>
      </w:r>
    </w:p>
    <w:p w14:paraId="3307DEDD"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FFD9223" w14:textId="77777777" w:rsidR="00D3062E" w:rsidRPr="00D3062E" w:rsidRDefault="00D3062E" w:rsidP="00D3062E">
      <w:pPr>
        <w:pStyle w:val="PL"/>
      </w:pPr>
      <w:r w:rsidRPr="00D3062E">
        <w:t xml:space="preserve">        '308':</w:t>
      </w:r>
    </w:p>
    <w:p w14:paraId="4DDC237D"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14A619B" w14:textId="77777777" w:rsidR="00D3062E" w:rsidRPr="00D3062E" w:rsidRDefault="00D3062E" w:rsidP="00D3062E">
      <w:pPr>
        <w:pStyle w:val="PL"/>
        <w:rPr>
          <w:lang w:eastAsia="es-ES"/>
        </w:rPr>
      </w:pPr>
      <w:r w:rsidRPr="00D3062E">
        <w:rPr>
          <w:lang w:eastAsia="es-ES"/>
        </w:rPr>
        <w:t xml:space="preserve">        '400':</w:t>
      </w:r>
    </w:p>
    <w:p w14:paraId="6D8F4010"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2B998DF7" w14:textId="77777777" w:rsidR="00D3062E" w:rsidRPr="00D3062E" w:rsidRDefault="00D3062E" w:rsidP="00D3062E">
      <w:pPr>
        <w:pStyle w:val="PL"/>
        <w:rPr>
          <w:lang w:eastAsia="es-ES"/>
        </w:rPr>
      </w:pPr>
      <w:r w:rsidRPr="00D3062E">
        <w:rPr>
          <w:lang w:eastAsia="es-ES"/>
        </w:rPr>
        <w:t xml:space="preserve">        '401':</w:t>
      </w:r>
    </w:p>
    <w:p w14:paraId="3CE802CA"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2BBFD2DB" w14:textId="77777777" w:rsidR="00D3062E" w:rsidRPr="00D3062E" w:rsidRDefault="00D3062E" w:rsidP="00D3062E">
      <w:pPr>
        <w:pStyle w:val="PL"/>
        <w:rPr>
          <w:lang w:eastAsia="es-ES"/>
        </w:rPr>
      </w:pPr>
      <w:r w:rsidRPr="00D3062E">
        <w:rPr>
          <w:lang w:eastAsia="es-ES"/>
        </w:rPr>
        <w:t xml:space="preserve">        '403':</w:t>
      </w:r>
    </w:p>
    <w:p w14:paraId="7908DC5E"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63FB06EB" w14:textId="77777777" w:rsidR="00D3062E" w:rsidRPr="00D3062E" w:rsidRDefault="00D3062E" w:rsidP="00D3062E">
      <w:pPr>
        <w:pStyle w:val="PL"/>
        <w:rPr>
          <w:lang w:eastAsia="es-ES"/>
        </w:rPr>
      </w:pPr>
      <w:r w:rsidRPr="00D3062E">
        <w:rPr>
          <w:lang w:eastAsia="es-ES"/>
        </w:rPr>
        <w:t xml:space="preserve">        '404':</w:t>
      </w:r>
    </w:p>
    <w:p w14:paraId="3045607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709312DE" w14:textId="77777777" w:rsidR="00D3062E" w:rsidRPr="00D3062E" w:rsidRDefault="00D3062E" w:rsidP="00D3062E">
      <w:pPr>
        <w:pStyle w:val="PL"/>
        <w:rPr>
          <w:lang w:eastAsia="es-ES"/>
        </w:rPr>
      </w:pPr>
      <w:r w:rsidRPr="00D3062E">
        <w:rPr>
          <w:lang w:eastAsia="es-ES"/>
        </w:rPr>
        <w:t xml:space="preserve">        '406':</w:t>
      </w:r>
    </w:p>
    <w:p w14:paraId="5547B3BA"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3AC6C1C2" w14:textId="77777777" w:rsidR="00D3062E" w:rsidRPr="00D3062E" w:rsidRDefault="00D3062E" w:rsidP="00D3062E">
      <w:pPr>
        <w:pStyle w:val="PL"/>
        <w:rPr>
          <w:lang w:eastAsia="es-ES"/>
        </w:rPr>
      </w:pPr>
      <w:r w:rsidRPr="00D3062E">
        <w:rPr>
          <w:lang w:eastAsia="es-ES"/>
        </w:rPr>
        <w:t xml:space="preserve">        '429':</w:t>
      </w:r>
    </w:p>
    <w:p w14:paraId="76040B7C"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1439965A" w14:textId="77777777" w:rsidR="00D3062E" w:rsidRPr="00D3062E" w:rsidRDefault="00D3062E" w:rsidP="00D3062E">
      <w:pPr>
        <w:pStyle w:val="PL"/>
        <w:rPr>
          <w:lang w:eastAsia="es-ES"/>
        </w:rPr>
      </w:pPr>
      <w:r w:rsidRPr="00D3062E">
        <w:rPr>
          <w:lang w:eastAsia="es-ES"/>
        </w:rPr>
        <w:t xml:space="preserve">        '500':</w:t>
      </w:r>
    </w:p>
    <w:p w14:paraId="0049A961" w14:textId="77777777" w:rsidR="00D3062E" w:rsidRPr="00D3062E" w:rsidRDefault="00D3062E" w:rsidP="00D3062E">
      <w:pPr>
        <w:pStyle w:val="PL"/>
        <w:rPr>
          <w:lang w:eastAsia="es-ES"/>
        </w:rPr>
      </w:pPr>
      <w:r w:rsidRPr="00D3062E">
        <w:rPr>
          <w:lang w:eastAsia="es-ES"/>
        </w:rPr>
        <w:lastRenderedPageBreak/>
        <w:t xml:space="preserve">          $ref: 'TS29122_CommonData.yaml#/components/responses/500'</w:t>
      </w:r>
    </w:p>
    <w:p w14:paraId="24F3A7EF" w14:textId="77777777" w:rsidR="00D3062E" w:rsidRPr="00D3062E" w:rsidRDefault="00D3062E" w:rsidP="00D3062E">
      <w:pPr>
        <w:pStyle w:val="PL"/>
        <w:rPr>
          <w:lang w:eastAsia="es-ES"/>
        </w:rPr>
      </w:pPr>
      <w:r w:rsidRPr="00D3062E">
        <w:rPr>
          <w:lang w:eastAsia="es-ES"/>
        </w:rPr>
        <w:t xml:space="preserve">        '503':</w:t>
      </w:r>
    </w:p>
    <w:p w14:paraId="327E506C"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32E003DF" w14:textId="77777777" w:rsidR="00D3062E" w:rsidRPr="00D3062E" w:rsidRDefault="00D3062E" w:rsidP="00D3062E">
      <w:pPr>
        <w:pStyle w:val="PL"/>
        <w:rPr>
          <w:lang w:eastAsia="es-ES"/>
        </w:rPr>
      </w:pPr>
      <w:r w:rsidRPr="00D3062E">
        <w:rPr>
          <w:lang w:eastAsia="es-ES"/>
        </w:rPr>
        <w:t xml:space="preserve">        default:</w:t>
      </w:r>
    </w:p>
    <w:p w14:paraId="5701442C"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66A134BB" w14:textId="77777777" w:rsidR="00D3062E" w:rsidRPr="00D3062E" w:rsidRDefault="00D3062E" w:rsidP="00D3062E">
      <w:pPr>
        <w:pStyle w:val="PL"/>
        <w:rPr>
          <w:lang w:eastAsia="es-ES"/>
        </w:rPr>
      </w:pPr>
    </w:p>
    <w:p w14:paraId="5170E796" w14:textId="77777777" w:rsidR="00D3062E" w:rsidRPr="00D3062E" w:rsidRDefault="00D3062E" w:rsidP="00D3062E">
      <w:pPr>
        <w:pStyle w:val="PL"/>
        <w:rPr>
          <w:lang w:eastAsia="es-ES"/>
        </w:rPr>
      </w:pPr>
      <w:r w:rsidRPr="00D3062E">
        <w:rPr>
          <w:lang w:eastAsia="es-ES"/>
        </w:rPr>
        <w:t xml:space="preserve">    delete:</w:t>
      </w:r>
    </w:p>
    <w:p w14:paraId="737156C8"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5E1B2912" w14:textId="77777777" w:rsidR="00D3062E" w:rsidRPr="00D3062E" w:rsidRDefault="00D3062E" w:rsidP="00D3062E">
      <w:pPr>
        <w:pStyle w:val="PL"/>
        <w:rPr>
          <w:rFonts w:cs="Courier New"/>
          <w:szCs w:val="16"/>
        </w:rPr>
      </w:pPr>
      <w:r w:rsidRPr="00D3062E">
        <w:rPr>
          <w:rFonts w:cs="Courier New"/>
          <w:szCs w:val="16"/>
        </w:rPr>
        <w:t xml:space="preserve">      operationId: DeleteInd</w:t>
      </w:r>
      <w:r w:rsidRPr="00D3062E">
        <w:t>MonJob</w:t>
      </w:r>
    </w:p>
    <w:p w14:paraId="53037F77" w14:textId="77777777" w:rsidR="00D3062E" w:rsidRPr="00D3062E" w:rsidRDefault="00D3062E" w:rsidP="00D3062E">
      <w:pPr>
        <w:pStyle w:val="PL"/>
        <w:rPr>
          <w:rFonts w:cs="Courier New"/>
          <w:szCs w:val="16"/>
        </w:rPr>
      </w:pPr>
      <w:r w:rsidRPr="00D3062E">
        <w:rPr>
          <w:rFonts w:cs="Courier New"/>
          <w:szCs w:val="16"/>
        </w:rPr>
        <w:t xml:space="preserve">      tags:</w:t>
      </w:r>
    </w:p>
    <w:p w14:paraId="483DCF99"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0651F27C" w14:textId="77777777" w:rsidR="00D3062E" w:rsidRPr="00D3062E" w:rsidRDefault="00D3062E" w:rsidP="00D3062E">
      <w:pPr>
        <w:pStyle w:val="PL"/>
        <w:rPr>
          <w:lang w:eastAsia="es-ES"/>
        </w:rPr>
      </w:pPr>
      <w:r w:rsidRPr="00D3062E">
        <w:rPr>
          <w:lang w:eastAsia="es-ES"/>
        </w:rPr>
        <w:t xml:space="preserve">      responses:</w:t>
      </w:r>
    </w:p>
    <w:p w14:paraId="10D0209E" w14:textId="77777777" w:rsidR="00D3062E" w:rsidRPr="00D3062E" w:rsidRDefault="00D3062E" w:rsidP="00D3062E">
      <w:pPr>
        <w:pStyle w:val="PL"/>
        <w:rPr>
          <w:lang w:eastAsia="es-ES"/>
        </w:rPr>
      </w:pPr>
      <w:r w:rsidRPr="00D3062E">
        <w:rPr>
          <w:lang w:eastAsia="es-ES"/>
        </w:rPr>
        <w:t xml:space="preserve">        '204':</w:t>
      </w:r>
    </w:p>
    <w:p w14:paraId="1B800F43"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1AD64A38"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29EA07C2" w14:textId="77777777" w:rsidR="00D3062E" w:rsidRPr="00D3062E" w:rsidRDefault="00D3062E" w:rsidP="00D3062E">
      <w:pPr>
        <w:pStyle w:val="PL"/>
      </w:pPr>
      <w:r w:rsidRPr="00D3062E">
        <w:t xml:space="preserve">        '307':</w:t>
      </w:r>
    </w:p>
    <w:p w14:paraId="123866E9"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18D0AC6C" w14:textId="77777777" w:rsidR="00D3062E" w:rsidRPr="00D3062E" w:rsidRDefault="00D3062E" w:rsidP="00D3062E">
      <w:pPr>
        <w:pStyle w:val="PL"/>
      </w:pPr>
      <w:r w:rsidRPr="00D3062E">
        <w:t xml:space="preserve">        '308':</w:t>
      </w:r>
    </w:p>
    <w:p w14:paraId="1873726B"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FF93BC7" w14:textId="77777777" w:rsidR="00D3062E" w:rsidRPr="00D3062E" w:rsidRDefault="00D3062E" w:rsidP="00D3062E">
      <w:pPr>
        <w:pStyle w:val="PL"/>
        <w:rPr>
          <w:lang w:eastAsia="es-ES"/>
        </w:rPr>
      </w:pPr>
      <w:r w:rsidRPr="00D3062E">
        <w:rPr>
          <w:lang w:eastAsia="es-ES"/>
        </w:rPr>
        <w:t xml:space="preserve">        '400':</w:t>
      </w:r>
    </w:p>
    <w:p w14:paraId="37771104"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6DD4AA7B" w14:textId="77777777" w:rsidR="00D3062E" w:rsidRPr="00D3062E" w:rsidRDefault="00D3062E" w:rsidP="00D3062E">
      <w:pPr>
        <w:pStyle w:val="PL"/>
        <w:rPr>
          <w:lang w:eastAsia="es-ES"/>
        </w:rPr>
      </w:pPr>
      <w:r w:rsidRPr="00D3062E">
        <w:rPr>
          <w:lang w:eastAsia="es-ES"/>
        </w:rPr>
        <w:t xml:space="preserve">        '401':</w:t>
      </w:r>
    </w:p>
    <w:p w14:paraId="129D1D55"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307B080B" w14:textId="77777777" w:rsidR="00D3062E" w:rsidRPr="00D3062E" w:rsidRDefault="00D3062E" w:rsidP="00D3062E">
      <w:pPr>
        <w:pStyle w:val="PL"/>
        <w:rPr>
          <w:lang w:eastAsia="es-ES"/>
        </w:rPr>
      </w:pPr>
      <w:r w:rsidRPr="00D3062E">
        <w:rPr>
          <w:lang w:eastAsia="es-ES"/>
        </w:rPr>
        <w:t xml:space="preserve">        '403':</w:t>
      </w:r>
    </w:p>
    <w:p w14:paraId="7AF05061"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04896E4" w14:textId="77777777" w:rsidR="00D3062E" w:rsidRPr="00D3062E" w:rsidRDefault="00D3062E" w:rsidP="00D3062E">
      <w:pPr>
        <w:pStyle w:val="PL"/>
        <w:rPr>
          <w:lang w:eastAsia="es-ES"/>
        </w:rPr>
      </w:pPr>
      <w:r w:rsidRPr="00D3062E">
        <w:rPr>
          <w:lang w:eastAsia="es-ES"/>
        </w:rPr>
        <w:t xml:space="preserve">        '404':</w:t>
      </w:r>
    </w:p>
    <w:p w14:paraId="2BD19A32"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23154343" w14:textId="77777777" w:rsidR="00D3062E" w:rsidRPr="00D3062E" w:rsidRDefault="00D3062E" w:rsidP="00D3062E">
      <w:pPr>
        <w:pStyle w:val="PL"/>
        <w:rPr>
          <w:lang w:eastAsia="es-ES"/>
        </w:rPr>
      </w:pPr>
      <w:r w:rsidRPr="00D3062E">
        <w:rPr>
          <w:lang w:eastAsia="es-ES"/>
        </w:rPr>
        <w:t xml:space="preserve">        '406':</w:t>
      </w:r>
    </w:p>
    <w:p w14:paraId="01C225AE"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102C2A81" w14:textId="77777777" w:rsidR="00D3062E" w:rsidRPr="00D3062E" w:rsidRDefault="00D3062E" w:rsidP="00D3062E">
      <w:pPr>
        <w:pStyle w:val="PL"/>
        <w:rPr>
          <w:lang w:eastAsia="es-ES"/>
        </w:rPr>
      </w:pPr>
      <w:r w:rsidRPr="00D3062E">
        <w:rPr>
          <w:lang w:eastAsia="es-ES"/>
        </w:rPr>
        <w:t xml:space="preserve">        '429':</w:t>
      </w:r>
    </w:p>
    <w:p w14:paraId="0967436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5990804E" w14:textId="77777777" w:rsidR="00D3062E" w:rsidRPr="00D3062E" w:rsidRDefault="00D3062E" w:rsidP="00D3062E">
      <w:pPr>
        <w:pStyle w:val="PL"/>
        <w:rPr>
          <w:lang w:eastAsia="es-ES"/>
        </w:rPr>
      </w:pPr>
      <w:r w:rsidRPr="00D3062E">
        <w:rPr>
          <w:lang w:eastAsia="es-ES"/>
        </w:rPr>
        <w:t xml:space="preserve">        '500':</w:t>
      </w:r>
    </w:p>
    <w:p w14:paraId="179726A7"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1CB280E1" w14:textId="77777777" w:rsidR="00D3062E" w:rsidRPr="00D3062E" w:rsidRDefault="00D3062E" w:rsidP="00D3062E">
      <w:pPr>
        <w:pStyle w:val="PL"/>
        <w:rPr>
          <w:lang w:eastAsia="es-ES"/>
        </w:rPr>
      </w:pPr>
      <w:r w:rsidRPr="00D3062E">
        <w:rPr>
          <w:lang w:eastAsia="es-ES"/>
        </w:rPr>
        <w:t xml:space="preserve">        '503':</w:t>
      </w:r>
    </w:p>
    <w:p w14:paraId="0706F1A9"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3071A388" w14:textId="77777777" w:rsidR="00D3062E" w:rsidRPr="00D3062E" w:rsidRDefault="00D3062E" w:rsidP="00D3062E">
      <w:pPr>
        <w:pStyle w:val="PL"/>
        <w:rPr>
          <w:lang w:eastAsia="es-ES"/>
        </w:rPr>
      </w:pPr>
      <w:r w:rsidRPr="00D3062E">
        <w:rPr>
          <w:lang w:eastAsia="es-ES"/>
        </w:rPr>
        <w:t xml:space="preserve">        default:</w:t>
      </w:r>
    </w:p>
    <w:p w14:paraId="129B68A8"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6F0ABD1C" w14:textId="77777777" w:rsidR="00D3062E" w:rsidRPr="00D3062E" w:rsidRDefault="00D3062E" w:rsidP="00D3062E">
      <w:pPr>
        <w:pStyle w:val="PL"/>
      </w:pPr>
    </w:p>
    <w:p w14:paraId="0A05D156" w14:textId="77777777" w:rsidR="00D3062E" w:rsidRPr="00D3062E" w:rsidRDefault="00D3062E" w:rsidP="00D3062E">
      <w:pPr>
        <w:pStyle w:val="PL"/>
      </w:pPr>
      <w:r w:rsidRPr="00D3062E">
        <w:t xml:space="preserve">  /subscriptions:</w:t>
      </w:r>
    </w:p>
    <w:p w14:paraId="1C3C94F4" w14:textId="77777777" w:rsidR="00D3062E" w:rsidRPr="00D3062E" w:rsidRDefault="00D3062E" w:rsidP="00D3062E">
      <w:pPr>
        <w:pStyle w:val="PL"/>
      </w:pPr>
      <w:r w:rsidRPr="00D3062E">
        <w:t xml:space="preserve">    post:</w:t>
      </w:r>
    </w:p>
    <w:p w14:paraId="5B2B1DC5" w14:textId="77777777" w:rsidR="00D3062E" w:rsidRPr="00D3062E" w:rsidRDefault="00D3062E" w:rsidP="00D3062E">
      <w:pPr>
        <w:pStyle w:val="PL"/>
      </w:pPr>
      <w:r w:rsidRPr="00D3062E">
        <w:t xml:space="preserve">      summary: Request </w:t>
      </w:r>
      <w:r w:rsidRPr="00D3062E">
        <w:rPr>
          <w:lang w:eastAsia="zh-CN"/>
        </w:rPr>
        <w:t xml:space="preserve">the creation of a </w:t>
      </w:r>
      <w:r w:rsidRPr="00D3062E">
        <w:t>Monitoring Subscription.</w:t>
      </w:r>
    </w:p>
    <w:p w14:paraId="2021F333" w14:textId="77777777" w:rsidR="00D3062E" w:rsidRPr="00D3062E" w:rsidRDefault="00D3062E" w:rsidP="00D3062E">
      <w:pPr>
        <w:pStyle w:val="PL"/>
        <w:rPr>
          <w:rFonts w:cs="Courier New"/>
          <w:szCs w:val="16"/>
        </w:rPr>
      </w:pPr>
      <w:r w:rsidRPr="00D3062E">
        <w:rPr>
          <w:rFonts w:cs="Courier New"/>
          <w:szCs w:val="16"/>
        </w:rPr>
        <w:t xml:space="preserve">      operationId: Create</w:t>
      </w:r>
      <w:r w:rsidRPr="00D3062E">
        <w:t>MonSubsc</w:t>
      </w:r>
    </w:p>
    <w:p w14:paraId="517B9CD4" w14:textId="77777777" w:rsidR="00D3062E" w:rsidRPr="00D3062E" w:rsidRDefault="00D3062E" w:rsidP="00D3062E">
      <w:pPr>
        <w:pStyle w:val="PL"/>
        <w:rPr>
          <w:rFonts w:cs="Courier New"/>
          <w:szCs w:val="16"/>
        </w:rPr>
      </w:pPr>
      <w:r w:rsidRPr="00D3062E">
        <w:rPr>
          <w:rFonts w:cs="Courier New"/>
          <w:szCs w:val="16"/>
        </w:rPr>
        <w:t xml:space="preserve">      tags:</w:t>
      </w:r>
    </w:p>
    <w:p w14:paraId="0E3C5ECA" w14:textId="77777777" w:rsidR="00D3062E" w:rsidRPr="00D3062E" w:rsidRDefault="00D3062E" w:rsidP="00D3062E">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D0D22D5" w14:textId="77777777" w:rsidR="00D3062E" w:rsidRPr="00D3062E" w:rsidRDefault="00D3062E" w:rsidP="00D3062E">
      <w:pPr>
        <w:pStyle w:val="PL"/>
      </w:pPr>
      <w:r w:rsidRPr="00D3062E">
        <w:t xml:space="preserve">      requestBody:</w:t>
      </w:r>
    </w:p>
    <w:p w14:paraId="3BFE08BD" w14:textId="77777777" w:rsidR="00D3062E" w:rsidRPr="00D3062E" w:rsidRDefault="00D3062E" w:rsidP="00D3062E">
      <w:pPr>
        <w:pStyle w:val="PL"/>
      </w:pPr>
      <w:r w:rsidRPr="00D3062E">
        <w:t xml:space="preserve">        required: true</w:t>
      </w:r>
    </w:p>
    <w:p w14:paraId="1BA21FD1" w14:textId="77777777" w:rsidR="00D3062E" w:rsidRPr="00D3062E" w:rsidRDefault="00D3062E" w:rsidP="00D3062E">
      <w:pPr>
        <w:pStyle w:val="PL"/>
      </w:pPr>
      <w:r w:rsidRPr="00D3062E">
        <w:t xml:space="preserve">        content:</w:t>
      </w:r>
    </w:p>
    <w:p w14:paraId="35AB50A5" w14:textId="77777777" w:rsidR="00D3062E" w:rsidRPr="00D3062E" w:rsidRDefault="00D3062E" w:rsidP="00D3062E">
      <w:pPr>
        <w:pStyle w:val="PL"/>
      </w:pPr>
      <w:r w:rsidRPr="00D3062E">
        <w:t xml:space="preserve">          application/json:</w:t>
      </w:r>
    </w:p>
    <w:p w14:paraId="08419ADE" w14:textId="77777777" w:rsidR="00D3062E" w:rsidRPr="00D3062E" w:rsidRDefault="00D3062E" w:rsidP="00D3062E">
      <w:pPr>
        <w:pStyle w:val="PL"/>
      </w:pPr>
      <w:r w:rsidRPr="00D3062E">
        <w:t xml:space="preserve">            schema:</w:t>
      </w:r>
    </w:p>
    <w:p w14:paraId="57DEF0B7" w14:textId="77777777" w:rsidR="00D3062E" w:rsidRPr="00D3062E" w:rsidRDefault="00D3062E" w:rsidP="00D3062E">
      <w:pPr>
        <w:pStyle w:val="PL"/>
      </w:pPr>
      <w:r w:rsidRPr="00D3062E">
        <w:t xml:space="preserve">              $ref: '#/components/schemas/MonitoringSubsc'</w:t>
      </w:r>
    </w:p>
    <w:p w14:paraId="1EC593EB" w14:textId="77777777" w:rsidR="00D3062E" w:rsidRPr="00D3062E" w:rsidRDefault="00D3062E" w:rsidP="00D3062E">
      <w:pPr>
        <w:pStyle w:val="PL"/>
      </w:pPr>
      <w:r w:rsidRPr="00D3062E">
        <w:t xml:space="preserve">      responses:</w:t>
      </w:r>
    </w:p>
    <w:p w14:paraId="1CC86661" w14:textId="77777777" w:rsidR="00D3062E" w:rsidRPr="00D3062E" w:rsidRDefault="00D3062E" w:rsidP="00D3062E">
      <w:pPr>
        <w:pStyle w:val="PL"/>
      </w:pPr>
      <w:r w:rsidRPr="00D3062E">
        <w:t xml:space="preserve">        '201':</w:t>
      </w:r>
    </w:p>
    <w:p w14:paraId="4F0C6011" w14:textId="77777777" w:rsidR="00D3062E" w:rsidRPr="00D3062E" w:rsidRDefault="00D3062E" w:rsidP="00D3062E">
      <w:pPr>
        <w:pStyle w:val="PL"/>
        <w:rPr>
          <w:lang w:eastAsia="zh-CN"/>
        </w:rPr>
      </w:pPr>
      <w:r w:rsidRPr="00D3062E">
        <w:t xml:space="preserve">          description: </w:t>
      </w:r>
      <w:r w:rsidRPr="00D3062E">
        <w:rPr>
          <w:lang w:eastAsia="zh-CN"/>
        </w:rPr>
        <w:t>&gt;</w:t>
      </w:r>
    </w:p>
    <w:p w14:paraId="28CE5B4C" w14:textId="77777777" w:rsidR="00D3062E" w:rsidRPr="00D3062E" w:rsidRDefault="00D3062E" w:rsidP="00D3062E">
      <w:pPr>
        <w:pStyle w:val="PL"/>
      </w:pPr>
      <w:r w:rsidRPr="00D3062E">
        <w:rPr>
          <w:lang w:eastAsia="es-ES"/>
        </w:rPr>
        <w:t xml:space="preserve">            </w:t>
      </w:r>
      <w:r w:rsidRPr="00D3062E">
        <w:t>Created. The Monitoring Subscription is successfully created and a representation of the</w:t>
      </w:r>
    </w:p>
    <w:p w14:paraId="0F913466" w14:textId="77777777" w:rsidR="00D3062E" w:rsidRPr="00D3062E" w:rsidRDefault="00D3062E" w:rsidP="00D3062E">
      <w:pPr>
        <w:pStyle w:val="PL"/>
      </w:pPr>
      <w:r w:rsidRPr="00D3062E">
        <w:t xml:space="preserve">            created Individual Monitoring Subscription resource shall be returned.</w:t>
      </w:r>
    </w:p>
    <w:p w14:paraId="5093F2F6" w14:textId="77777777" w:rsidR="00D3062E" w:rsidRPr="00D3062E" w:rsidRDefault="00D3062E" w:rsidP="00D3062E">
      <w:pPr>
        <w:pStyle w:val="PL"/>
      </w:pPr>
      <w:r w:rsidRPr="00D3062E">
        <w:t xml:space="preserve">          content:</w:t>
      </w:r>
    </w:p>
    <w:p w14:paraId="56DCB343" w14:textId="77777777" w:rsidR="00D3062E" w:rsidRPr="00D3062E" w:rsidRDefault="00D3062E" w:rsidP="00D3062E">
      <w:pPr>
        <w:pStyle w:val="PL"/>
      </w:pPr>
      <w:r w:rsidRPr="00D3062E">
        <w:t xml:space="preserve">            application/json:</w:t>
      </w:r>
    </w:p>
    <w:p w14:paraId="6BD600C2" w14:textId="77777777" w:rsidR="00D3062E" w:rsidRPr="00D3062E" w:rsidRDefault="00D3062E" w:rsidP="00D3062E">
      <w:pPr>
        <w:pStyle w:val="PL"/>
      </w:pPr>
      <w:r w:rsidRPr="00D3062E">
        <w:t xml:space="preserve">              schema:</w:t>
      </w:r>
    </w:p>
    <w:p w14:paraId="0BE7F024" w14:textId="77777777" w:rsidR="00D3062E" w:rsidRPr="00D3062E" w:rsidRDefault="00D3062E" w:rsidP="00D3062E">
      <w:pPr>
        <w:pStyle w:val="PL"/>
      </w:pPr>
      <w:r w:rsidRPr="00D3062E">
        <w:t xml:space="preserve">                $ref: '#/components/schemas/MonitoringSubsc'</w:t>
      </w:r>
    </w:p>
    <w:p w14:paraId="5BF44AA7" w14:textId="77777777" w:rsidR="00D3062E" w:rsidRPr="00D3062E" w:rsidRDefault="00D3062E" w:rsidP="00D3062E">
      <w:pPr>
        <w:pStyle w:val="PL"/>
      </w:pPr>
      <w:r w:rsidRPr="00D3062E">
        <w:t xml:space="preserve">          headers:</w:t>
      </w:r>
    </w:p>
    <w:p w14:paraId="45E0BDA3" w14:textId="77777777" w:rsidR="00D3062E" w:rsidRPr="00D3062E" w:rsidRDefault="00D3062E" w:rsidP="00D3062E">
      <w:pPr>
        <w:pStyle w:val="PL"/>
      </w:pPr>
      <w:r w:rsidRPr="00D3062E">
        <w:t xml:space="preserve">            Location:</w:t>
      </w:r>
    </w:p>
    <w:p w14:paraId="59D7EF4E" w14:textId="77777777" w:rsidR="00D3062E" w:rsidRPr="00D3062E" w:rsidRDefault="00D3062E" w:rsidP="00D3062E">
      <w:pPr>
        <w:pStyle w:val="PL"/>
        <w:rPr>
          <w:lang w:eastAsia="zh-CN"/>
        </w:rPr>
      </w:pPr>
      <w:r w:rsidRPr="00D3062E">
        <w:t xml:space="preserve">              description: </w:t>
      </w:r>
      <w:r w:rsidRPr="00D3062E">
        <w:rPr>
          <w:lang w:eastAsia="zh-CN"/>
        </w:rPr>
        <w:t>&gt;</w:t>
      </w:r>
    </w:p>
    <w:p w14:paraId="4C045C0D" w14:textId="77777777" w:rsidR="00D3062E" w:rsidRPr="00D3062E" w:rsidRDefault="00D3062E" w:rsidP="00D3062E">
      <w:pPr>
        <w:pStyle w:val="PL"/>
      </w:pPr>
      <w:r w:rsidRPr="00D3062E">
        <w:t xml:space="preserve">                Contains the URI of the created Individual Monitoring Subscription resource.</w:t>
      </w:r>
    </w:p>
    <w:p w14:paraId="5E4C3AF5" w14:textId="77777777" w:rsidR="00D3062E" w:rsidRPr="00D3062E" w:rsidRDefault="00D3062E" w:rsidP="00D3062E">
      <w:pPr>
        <w:pStyle w:val="PL"/>
      </w:pPr>
      <w:r w:rsidRPr="00D3062E">
        <w:t xml:space="preserve">              required: true</w:t>
      </w:r>
    </w:p>
    <w:p w14:paraId="2D7EB9D9" w14:textId="77777777" w:rsidR="00D3062E" w:rsidRPr="00D3062E" w:rsidRDefault="00D3062E" w:rsidP="00D3062E">
      <w:pPr>
        <w:pStyle w:val="PL"/>
      </w:pPr>
      <w:r w:rsidRPr="00D3062E">
        <w:t xml:space="preserve">              schema:</w:t>
      </w:r>
    </w:p>
    <w:p w14:paraId="71AC826F" w14:textId="77777777" w:rsidR="00D3062E" w:rsidRPr="00D3062E" w:rsidRDefault="00D3062E" w:rsidP="00D3062E">
      <w:pPr>
        <w:pStyle w:val="PL"/>
      </w:pPr>
      <w:r w:rsidRPr="00D3062E">
        <w:t xml:space="preserve">                type: string</w:t>
      </w:r>
    </w:p>
    <w:p w14:paraId="0214DCE8" w14:textId="77777777" w:rsidR="00D3062E" w:rsidRPr="00D3062E" w:rsidRDefault="00D3062E" w:rsidP="00D3062E">
      <w:pPr>
        <w:pStyle w:val="PL"/>
      </w:pPr>
      <w:r w:rsidRPr="00D3062E">
        <w:t xml:space="preserve">        '400':</w:t>
      </w:r>
    </w:p>
    <w:p w14:paraId="756B5811" w14:textId="77777777" w:rsidR="00D3062E" w:rsidRPr="00D3062E" w:rsidRDefault="00D3062E" w:rsidP="00D3062E">
      <w:pPr>
        <w:pStyle w:val="PL"/>
      </w:pPr>
      <w:r w:rsidRPr="00D3062E">
        <w:t xml:space="preserve">          $ref: 'TS29122_CommonData.yaml#/components/responses/400'</w:t>
      </w:r>
    </w:p>
    <w:p w14:paraId="321E6F54" w14:textId="77777777" w:rsidR="00D3062E" w:rsidRPr="00D3062E" w:rsidRDefault="00D3062E" w:rsidP="00D3062E">
      <w:pPr>
        <w:pStyle w:val="PL"/>
      </w:pPr>
      <w:r w:rsidRPr="00D3062E">
        <w:t xml:space="preserve">        '401':</w:t>
      </w:r>
    </w:p>
    <w:p w14:paraId="54A1AA54" w14:textId="77777777" w:rsidR="00D3062E" w:rsidRPr="00D3062E" w:rsidRDefault="00D3062E" w:rsidP="00D3062E">
      <w:pPr>
        <w:pStyle w:val="PL"/>
      </w:pPr>
      <w:r w:rsidRPr="00D3062E">
        <w:t xml:space="preserve">          $ref: 'TS29122_CommonData.yaml#/components/responses/401'</w:t>
      </w:r>
    </w:p>
    <w:p w14:paraId="591036ED" w14:textId="77777777" w:rsidR="00D3062E" w:rsidRPr="00D3062E" w:rsidRDefault="00D3062E" w:rsidP="00D3062E">
      <w:pPr>
        <w:pStyle w:val="PL"/>
      </w:pPr>
      <w:r w:rsidRPr="00D3062E">
        <w:t xml:space="preserve">        '403':</w:t>
      </w:r>
    </w:p>
    <w:p w14:paraId="5E17F6D7" w14:textId="77777777" w:rsidR="00D3062E" w:rsidRPr="00D3062E" w:rsidRDefault="00D3062E" w:rsidP="00D3062E">
      <w:pPr>
        <w:pStyle w:val="PL"/>
      </w:pPr>
      <w:r w:rsidRPr="00D3062E">
        <w:t xml:space="preserve">          $ref: 'TS29122_CommonData.yaml#/components/responses/403'</w:t>
      </w:r>
    </w:p>
    <w:p w14:paraId="586580A7" w14:textId="77777777" w:rsidR="00D3062E" w:rsidRPr="00D3062E" w:rsidRDefault="00D3062E" w:rsidP="00D3062E">
      <w:pPr>
        <w:pStyle w:val="PL"/>
      </w:pPr>
      <w:r w:rsidRPr="00D3062E">
        <w:t xml:space="preserve">        '404':</w:t>
      </w:r>
    </w:p>
    <w:p w14:paraId="49056BBF" w14:textId="77777777" w:rsidR="00D3062E" w:rsidRPr="00D3062E" w:rsidRDefault="00D3062E" w:rsidP="00D3062E">
      <w:pPr>
        <w:pStyle w:val="PL"/>
      </w:pPr>
      <w:r w:rsidRPr="00D3062E">
        <w:t xml:space="preserve">          $ref: 'TS29122_CommonData.yaml#/components/responses/404'</w:t>
      </w:r>
    </w:p>
    <w:p w14:paraId="7003597F" w14:textId="77777777" w:rsidR="00D3062E" w:rsidRPr="00D3062E" w:rsidRDefault="00D3062E" w:rsidP="00D3062E">
      <w:pPr>
        <w:pStyle w:val="PL"/>
      </w:pPr>
      <w:r w:rsidRPr="00D3062E">
        <w:t xml:space="preserve">        '411':</w:t>
      </w:r>
    </w:p>
    <w:p w14:paraId="4B8D588B" w14:textId="77777777" w:rsidR="00D3062E" w:rsidRPr="00D3062E" w:rsidRDefault="00D3062E" w:rsidP="00D3062E">
      <w:pPr>
        <w:pStyle w:val="PL"/>
      </w:pPr>
      <w:r w:rsidRPr="00D3062E">
        <w:t xml:space="preserve">          $ref: 'TS29122_CommonData.yaml#/components/responses/411'</w:t>
      </w:r>
    </w:p>
    <w:p w14:paraId="088AACA2" w14:textId="77777777" w:rsidR="00D3062E" w:rsidRPr="00D3062E" w:rsidRDefault="00D3062E" w:rsidP="00D3062E">
      <w:pPr>
        <w:pStyle w:val="PL"/>
      </w:pPr>
      <w:r w:rsidRPr="00D3062E">
        <w:t xml:space="preserve">        '413':</w:t>
      </w:r>
    </w:p>
    <w:p w14:paraId="4B0D780D" w14:textId="77777777" w:rsidR="00D3062E" w:rsidRPr="00D3062E" w:rsidRDefault="00D3062E" w:rsidP="00D3062E">
      <w:pPr>
        <w:pStyle w:val="PL"/>
      </w:pPr>
      <w:r w:rsidRPr="00D3062E">
        <w:t xml:space="preserve">          $ref: 'TS29122_CommonData.yaml#/components/responses/413'</w:t>
      </w:r>
    </w:p>
    <w:p w14:paraId="5EC36336" w14:textId="77777777" w:rsidR="00D3062E" w:rsidRPr="00D3062E" w:rsidRDefault="00D3062E" w:rsidP="00D3062E">
      <w:pPr>
        <w:pStyle w:val="PL"/>
      </w:pPr>
      <w:r w:rsidRPr="00D3062E">
        <w:lastRenderedPageBreak/>
        <w:t xml:space="preserve">        '415':</w:t>
      </w:r>
    </w:p>
    <w:p w14:paraId="08C1FC51" w14:textId="77777777" w:rsidR="00D3062E" w:rsidRPr="00D3062E" w:rsidRDefault="00D3062E" w:rsidP="00D3062E">
      <w:pPr>
        <w:pStyle w:val="PL"/>
      </w:pPr>
      <w:r w:rsidRPr="00D3062E">
        <w:t xml:space="preserve">          $ref: 'TS29122_CommonData.yaml#/components/responses/415'</w:t>
      </w:r>
    </w:p>
    <w:p w14:paraId="14F95FE8" w14:textId="77777777" w:rsidR="00D3062E" w:rsidRPr="00D3062E" w:rsidRDefault="00D3062E" w:rsidP="00D3062E">
      <w:pPr>
        <w:pStyle w:val="PL"/>
      </w:pPr>
      <w:r w:rsidRPr="00D3062E">
        <w:t xml:space="preserve">        '429':</w:t>
      </w:r>
    </w:p>
    <w:p w14:paraId="3DE10EC3" w14:textId="77777777" w:rsidR="00D3062E" w:rsidRPr="00D3062E" w:rsidRDefault="00D3062E" w:rsidP="00D3062E">
      <w:pPr>
        <w:pStyle w:val="PL"/>
      </w:pPr>
      <w:r w:rsidRPr="00D3062E">
        <w:t xml:space="preserve">          $ref: 'TS29122_CommonData.yaml#/components/responses/429'</w:t>
      </w:r>
    </w:p>
    <w:p w14:paraId="7E00339D" w14:textId="77777777" w:rsidR="00D3062E" w:rsidRPr="00D3062E" w:rsidRDefault="00D3062E" w:rsidP="00D3062E">
      <w:pPr>
        <w:pStyle w:val="PL"/>
      </w:pPr>
      <w:r w:rsidRPr="00D3062E">
        <w:t xml:space="preserve">        '500':</w:t>
      </w:r>
    </w:p>
    <w:p w14:paraId="68C91A00" w14:textId="77777777" w:rsidR="00D3062E" w:rsidRPr="00D3062E" w:rsidRDefault="00D3062E" w:rsidP="00D3062E">
      <w:pPr>
        <w:pStyle w:val="PL"/>
      </w:pPr>
      <w:r w:rsidRPr="00D3062E">
        <w:t xml:space="preserve">          $ref: 'TS29122_CommonData.yaml#/components/responses/500'</w:t>
      </w:r>
    </w:p>
    <w:p w14:paraId="05F75788" w14:textId="77777777" w:rsidR="00D3062E" w:rsidRPr="00D3062E" w:rsidRDefault="00D3062E" w:rsidP="00D3062E">
      <w:pPr>
        <w:pStyle w:val="PL"/>
      </w:pPr>
      <w:r w:rsidRPr="00D3062E">
        <w:t xml:space="preserve">        '503':</w:t>
      </w:r>
    </w:p>
    <w:p w14:paraId="7CE5B499" w14:textId="77777777" w:rsidR="00D3062E" w:rsidRPr="00D3062E" w:rsidRDefault="00D3062E" w:rsidP="00D3062E">
      <w:pPr>
        <w:pStyle w:val="PL"/>
      </w:pPr>
      <w:r w:rsidRPr="00D3062E">
        <w:t xml:space="preserve">          $ref: 'TS29122_CommonData.yaml#/components/responses/503'</w:t>
      </w:r>
    </w:p>
    <w:p w14:paraId="134E5AA1" w14:textId="77777777" w:rsidR="00D3062E" w:rsidRPr="00D3062E" w:rsidRDefault="00D3062E" w:rsidP="00D3062E">
      <w:pPr>
        <w:pStyle w:val="PL"/>
      </w:pPr>
      <w:r w:rsidRPr="00D3062E">
        <w:t xml:space="preserve">        default:</w:t>
      </w:r>
    </w:p>
    <w:p w14:paraId="3FF78E82" w14:textId="77777777" w:rsidR="00D3062E" w:rsidRPr="00D3062E" w:rsidRDefault="00D3062E" w:rsidP="00D3062E">
      <w:pPr>
        <w:pStyle w:val="PL"/>
      </w:pPr>
      <w:r w:rsidRPr="00D3062E">
        <w:t xml:space="preserve">          $ref: 'TS29122_CommonData.yaml#/components/responses/default'</w:t>
      </w:r>
    </w:p>
    <w:p w14:paraId="1722D7A9" w14:textId="77777777" w:rsidR="00D3062E" w:rsidRPr="00D3062E" w:rsidRDefault="00D3062E" w:rsidP="00D3062E">
      <w:pPr>
        <w:pStyle w:val="PL"/>
      </w:pPr>
      <w:r w:rsidRPr="00D3062E">
        <w:t xml:space="preserve">      callbacks:</w:t>
      </w:r>
    </w:p>
    <w:p w14:paraId="2EB83E58" w14:textId="77777777" w:rsidR="00D3062E" w:rsidRPr="00D3062E" w:rsidRDefault="00D3062E" w:rsidP="00D3062E">
      <w:pPr>
        <w:pStyle w:val="PL"/>
      </w:pPr>
      <w:r w:rsidRPr="00D3062E">
        <w:t xml:space="preserve">        MonitoringNotif:</w:t>
      </w:r>
    </w:p>
    <w:p w14:paraId="6D3C888A" w14:textId="77777777" w:rsidR="00D3062E" w:rsidRPr="00D3062E" w:rsidRDefault="00D3062E" w:rsidP="00D3062E">
      <w:pPr>
        <w:pStyle w:val="PL"/>
      </w:pPr>
      <w:r w:rsidRPr="00D3062E">
        <w:t xml:space="preserve">          '{$request.body#/notifUri}':</w:t>
      </w:r>
    </w:p>
    <w:p w14:paraId="464EF66A" w14:textId="77777777" w:rsidR="00D3062E" w:rsidRPr="00D3062E" w:rsidRDefault="00D3062E" w:rsidP="00D3062E">
      <w:pPr>
        <w:pStyle w:val="PL"/>
      </w:pPr>
      <w:r w:rsidRPr="00D3062E">
        <w:t xml:space="preserve">            post:</w:t>
      </w:r>
    </w:p>
    <w:p w14:paraId="5E502A15" w14:textId="77777777" w:rsidR="00D3062E" w:rsidRPr="00D3062E" w:rsidRDefault="00D3062E" w:rsidP="00D3062E">
      <w:pPr>
        <w:pStyle w:val="PL"/>
      </w:pPr>
      <w:r w:rsidRPr="00D3062E">
        <w:t xml:space="preserve">              requestBody:</w:t>
      </w:r>
    </w:p>
    <w:p w14:paraId="446B3ED8" w14:textId="77777777" w:rsidR="00D3062E" w:rsidRPr="00D3062E" w:rsidRDefault="00D3062E" w:rsidP="00D3062E">
      <w:pPr>
        <w:pStyle w:val="PL"/>
      </w:pPr>
      <w:r w:rsidRPr="00D3062E">
        <w:t xml:space="preserve">                required: true</w:t>
      </w:r>
    </w:p>
    <w:p w14:paraId="6156CECA" w14:textId="77777777" w:rsidR="00D3062E" w:rsidRPr="00D3062E" w:rsidRDefault="00D3062E" w:rsidP="00D3062E">
      <w:pPr>
        <w:pStyle w:val="PL"/>
      </w:pPr>
      <w:r w:rsidRPr="00D3062E">
        <w:t xml:space="preserve">                content:</w:t>
      </w:r>
    </w:p>
    <w:p w14:paraId="5A4811EB" w14:textId="77777777" w:rsidR="00D3062E" w:rsidRPr="00D3062E" w:rsidRDefault="00D3062E" w:rsidP="00D3062E">
      <w:pPr>
        <w:pStyle w:val="PL"/>
      </w:pPr>
      <w:r w:rsidRPr="00D3062E">
        <w:t xml:space="preserve">                  application/json:</w:t>
      </w:r>
    </w:p>
    <w:p w14:paraId="19E44BDA" w14:textId="77777777" w:rsidR="00D3062E" w:rsidRPr="00D3062E" w:rsidRDefault="00D3062E" w:rsidP="00D3062E">
      <w:pPr>
        <w:pStyle w:val="PL"/>
      </w:pPr>
      <w:r w:rsidRPr="00D3062E">
        <w:t xml:space="preserve">                    schema:</w:t>
      </w:r>
    </w:p>
    <w:p w14:paraId="663E97C0" w14:textId="77777777" w:rsidR="00D3062E" w:rsidRPr="00D3062E" w:rsidRDefault="00D3062E" w:rsidP="00D3062E">
      <w:pPr>
        <w:pStyle w:val="PL"/>
      </w:pPr>
      <w:r w:rsidRPr="00D3062E">
        <w:t xml:space="preserve">                      $ref: '#/components/schemas/MonitoringNotif'</w:t>
      </w:r>
    </w:p>
    <w:p w14:paraId="0A508B60" w14:textId="77777777" w:rsidR="00D3062E" w:rsidRPr="00D3062E" w:rsidRDefault="00D3062E" w:rsidP="00D3062E">
      <w:pPr>
        <w:pStyle w:val="PL"/>
      </w:pPr>
      <w:r w:rsidRPr="00D3062E">
        <w:t xml:space="preserve">              responses:</w:t>
      </w:r>
    </w:p>
    <w:p w14:paraId="4EFFA78F" w14:textId="77777777" w:rsidR="00D3062E" w:rsidRPr="00D3062E" w:rsidRDefault="00D3062E" w:rsidP="00D3062E">
      <w:pPr>
        <w:pStyle w:val="PL"/>
      </w:pPr>
      <w:r w:rsidRPr="00D3062E">
        <w:t xml:space="preserve">                '204':</w:t>
      </w:r>
    </w:p>
    <w:p w14:paraId="40CBEFF1" w14:textId="77777777" w:rsidR="00D3062E" w:rsidRPr="00D3062E" w:rsidRDefault="00D3062E" w:rsidP="00D3062E">
      <w:pPr>
        <w:pStyle w:val="PL"/>
        <w:rPr>
          <w:lang w:eastAsia="zh-CN"/>
        </w:rPr>
      </w:pPr>
      <w:r w:rsidRPr="00D3062E">
        <w:t xml:space="preserve">                  description: </w:t>
      </w:r>
      <w:r w:rsidRPr="00D3062E">
        <w:rPr>
          <w:lang w:eastAsia="zh-CN"/>
        </w:rPr>
        <w:t>&gt;</w:t>
      </w:r>
    </w:p>
    <w:p w14:paraId="6AC0C5F7" w14:textId="77777777" w:rsidR="00D3062E" w:rsidRPr="00D3062E" w:rsidRDefault="00D3062E" w:rsidP="00D3062E">
      <w:pPr>
        <w:pStyle w:val="PL"/>
      </w:pPr>
      <w:r w:rsidRPr="00D3062E">
        <w:t xml:space="preserve">                    No Content. The </w:t>
      </w:r>
      <w:r w:rsidRPr="00D3062E">
        <w:rPr>
          <w:rFonts w:eastAsia="等线"/>
        </w:rPr>
        <w:t>Monitoring</w:t>
      </w:r>
      <w:r w:rsidRPr="00D3062E">
        <w:t xml:space="preserve"> Notification is successfully received and</w:t>
      </w:r>
    </w:p>
    <w:p w14:paraId="007797A2" w14:textId="53C2801A" w:rsidR="00D3062E" w:rsidRPr="00D3062E" w:rsidRDefault="00D3062E" w:rsidP="00D3062E">
      <w:pPr>
        <w:pStyle w:val="PL"/>
      </w:pPr>
      <w:r w:rsidRPr="00D3062E">
        <w:t xml:space="preserve">                    acknowledged.</w:t>
      </w:r>
    </w:p>
    <w:p w14:paraId="0700E1D8" w14:textId="77777777" w:rsidR="00D3062E" w:rsidRPr="00D3062E" w:rsidRDefault="00D3062E" w:rsidP="00D3062E">
      <w:pPr>
        <w:pStyle w:val="PL"/>
      </w:pPr>
      <w:r w:rsidRPr="00D3062E">
        <w:t xml:space="preserve">                '307':</w:t>
      </w:r>
    </w:p>
    <w:p w14:paraId="47E4D397"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0962F12" w14:textId="77777777" w:rsidR="00D3062E" w:rsidRPr="00D3062E" w:rsidRDefault="00D3062E" w:rsidP="00D3062E">
      <w:pPr>
        <w:pStyle w:val="PL"/>
      </w:pPr>
      <w:r w:rsidRPr="00D3062E">
        <w:t xml:space="preserve">                '308':</w:t>
      </w:r>
    </w:p>
    <w:p w14:paraId="0C98943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547AD12E" w14:textId="77777777" w:rsidR="00D3062E" w:rsidRPr="00D3062E" w:rsidRDefault="00D3062E" w:rsidP="00D3062E">
      <w:pPr>
        <w:pStyle w:val="PL"/>
      </w:pPr>
      <w:r w:rsidRPr="00D3062E">
        <w:t xml:space="preserve">                '400':</w:t>
      </w:r>
    </w:p>
    <w:p w14:paraId="06B7AB54" w14:textId="77777777" w:rsidR="00D3062E" w:rsidRPr="00D3062E" w:rsidRDefault="00D3062E" w:rsidP="00D3062E">
      <w:pPr>
        <w:pStyle w:val="PL"/>
      </w:pPr>
      <w:r w:rsidRPr="00D3062E">
        <w:t xml:space="preserve">                  $ref: 'TS29122_CommonData.yaml#/components/responses/400'</w:t>
      </w:r>
    </w:p>
    <w:p w14:paraId="4F347248" w14:textId="77777777" w:rsidR="00D3062E" w:rsidRPr="00D3062E" w:rsidRDefault="00D3062E" w:rsidP="00D3062E">
      <w:pPr>
        <w:pStyle w:val="PL"/>
      </w:pPr>
      <w:r w:rsidRPr="00D3062E">
        <w:t xml:space="preserve">                '401':</w:t>
      </w:r>
    </w:p>
    <w:p w14:paraId="2A1119E9" w14:textId="77777777" w:rsidR="00D3062E" w:rsidRPr="00D3062E" w:rsidRDefault="00D3062E" w:rsidP="00D3062E">
      <w:pPr>
        <w:pStyle w:val="PL"/>
      </w:pPr>
      <w:r w:rsidRPr="00D3062E">
        <w:t xml:space="preserve">                  $ref: 'TS29122_CommonData.yaml#/components/responses/401'</w:t>
      </w:r>
    </w:p>
    <w:p w14:paraId="6D1BCCBE" w14:textId="77777777" w:rsidR="00D3062E" w:rsidRPr="00D3062E" w:rsidRDefault="00D3062E" w:rsidP="00D3062E">
      <w:pPr>
        <w:pStyle w:val="PL"/>
      </w:pPr>
      <w:r w:rsidRPr="00D3062E">
        <w:t xml:space="preserve">                '403':</w:t>
      </w:r>
    </w:p>
    <w:p w14:paraId="5E8A91B4" w14:textId="77777777" w:rsidR="00D3062E" w:rsidRPr="00D3062E" w:rsidRDefault="00D3062E" w:rsidP="00D3062E">
      <w:pPr>
        <w:pStyle w:val="PL"/>
      </w:pPr>
      <w:r w:rsidRPr="00D3062E">
        <w:t xml:space="preserve">                  $ref: 'TS29122_CommonData.yaml#/components/responses/403'</w:t>
      </w:r>
    </w:p>
    <w:p w14:paraId="050489D3" w14:textId="77777777" w:rsidR="00D3062E" w:rsidRPr="00D3062E" w:rsidRDefault="00D3062E" w:rsidP="00D3062E">
      <w:pPr>
        <w:pStyle w:val="PL"/>
      </w:pPr>
      <w:r w:rsidRPr="00D3062E">
        <w:t xml:space="preserve">                '404':</w:t>
      </w:r>
    </w:p>
    <w:p w14:paraId="1A28188E" w14:textId="77777777" w:rsidR="00D3062E" w:rsidRPr="00D3062E" w:rsidRDefault="00D3062E" w:rsidP="00D3062E">
      <w:pPr>
        <w:pStyle w:val="PL"/>
      </w:pPr>
      <w:r w:rsidRPr="00D3062E">
        <w:t xml:space="preserve">                  $ref: 'TS29122_CommonData.yaml#/components/responses/404'</w:t>
      </w:r>
    </w:p>
    <w:p w14:paraId="0F42BC35" w14:textId="77777777" w:rsidR="00D3062E" w:rsidRPr="00D3062E" w:rsidRDefault="00D3062E" w:rsidP="00D3062E">
      <w:pPr>
        <w:pStyle w:val="PL"/>
      </w:pPr>
      <w:r w:rsidRPr="00D3062E">
        <w:t xml:space="preserve">                '411':</w:t>
      </w:r>
    </w:p>
    <w:p w14:paraId="0E3AEEB6" w14:textId="77777777" w:rsidR="00D3062E" w:rsidRPr="00D3062E" w:rsidRDefault="00D3062E" w:rsidP="00D3062E">
      <w:pPr>
        <w:pStyle w:val="PL"/>
      </w:pPr>
      <w:r w:rsidRPr="00D3062E">
        <w:t xml:space="preserve">                  $ref: 'TS29122_CommonData.yaml#/components/responses/411'</w:t>
      </w:r>
    </w:p>
    <w:p w14:paraId="05E46B1A" w14:textId="77777777" w:rsidR="00D3062E" w:rsidRPr="00D3062E" w:rsidRDefault="00D3062E" w:rsidP="00D3062E">
      <w:pPr>
        <w:pStyle w:val="PL"/>
      </w:pPr>
      <w:r w:rsidRPr="00D3062E">
        <w:t xml:space="preserve">                '413':</w:t>
      </w:r>
    </w:p>
    <w:p w14:paraId="26ED73A7" w14:textId="77777777" w:rsidR="00D3062E" w:rsidRPr="00D3062E" w:rsidRDefault="00D3062E" w:rsidP="00D3062E">
      <w:pPr>
        <w:pStyle w:val="PL"/>
      </w:pPr>
      <w:r w:rsidRPr="00D3062E">
        <w:t xml:space="preserve">                  $ref: 'TS29122_CommonData.yaml#/components/responses/413'</w:t>
      </w:r>
    </w:p>
    <w:p w14:paraId="7E7A91C6" w14:textId="77777777" w:rsidR="00D3062E" w:rsidRPr="00D3062E" w:rsidRDefault="00D3062E" w:rsidP="00D3062E">
      <w:pPr>
        <w:pStyle w:val="PL"/>
      </w:pPr>
      <w:r w:rsidRPr="00D3062E">
        <w:t xml:space="preserve">                '415':</w:t>
      </w:r>
    </w:p>
    <w:p w14:paraId="3F375D67" w14:textId="77777777" w:rsidR="00D3062E" w:rsidRPr="00D3062E" w:rsidRDefault="00D3062E" w:rsidP="00D3062E">
      <w:pPr>
        <w:pStyle w:val="PL"/>
      </w:pPr>
      <w:r w:rsidRPr="00D3062E">
        <w:t xml:space="preserve">                  $ref: 'TS29122_CommonData.yaml#/components/responses/415'</w:t>
      </w:r>
    </w:p>
    <w:p w14:paraId="4A0717A7" w14:textId="77777777" w:rsidR="00D3062E" w:rsidRPr="00D3062E" w:rsidRDefault="00D3062E" w:rsidP="00D3062E">
      <w:pPr>
        <w:pStyle w:val="PL"/>
      </w:pPr>
      <w:r w:rsidRPr="00D3062E">
        <w:t xml:space="preserve">                '429':</w:t>
      </w:r>
    </w:p>
    <w:p w14:paraId="0D233657" w14:textId="77777777" w:rsidR="00D3062E" w:rsidRPr="00D3062E" w:rsidRDefault="00D3062E" w:rsidP="00D3062E">
      <w:pPr>
        <w:pStyle w:val="PL"/>
      </w:pPr>
      <w:r w:rsidRPr="00D3062E">
        <w:t xml:space="preserve">                  $ref: 'TS29122_CommonData.yaml#/components/responses/429'</w:t>
      </w:r>
    </w:p>
    <w:p w14:paraId="1AE864D3" w14:textId="77777777" w:rsidR="00D3062E" w:rsidRPr="00D3062E" w:rsidRDefault="00D3062E" w:rsidP="00D3062E">
      <w:pPr>
        <w:pStyle w:val="PL"/>
      </w:pPr>
      <w:r w:rsidRPr="00D3062E">
        <w:t xml:space="preserve">                '500':</w:t>
      </w:r>
    </w:p>
    <w:p w14:paraId="6070B57D" w14:textId="77777777" w:rsidR="00D3062E" w:rsidRPr="00D3062E" w:rsidRDefault="00D3062E" w:rsidP="00D3062E">
      <w:pPr>
        <w:pStyle w:val="PL"/>
      </w:pPr>
      <w:r w:rsidRPr="00D3062E">
        <w:t xml:space="preserve">                  $ref: 'TS29122_CommonData.yaml#/components/responses/500'</w:t>
      </w:r>
    </w:p>
    <w:p w14:paraId="5EEF5726" w14:textId="77777777" w:rsidR="00D3062E" w:rsidRPr="00D3062E" w:rsidRDefault="00D3062E" w:rsidP="00D3062E">
      <w:pPr>
        <w:pStyle w:val="PL"/>
      </w:pPr>
      <w:r w:rsidRPr="00D3062E">
        <w:t xml:space="preserve">                '503':</w:t>
      </w:r>
    </w:p>
    <w:p w14:paraId="1EEF255F" w14:textId="77777777" w:rsidR="00D3062E" w:rsidRPr="00D3062E" w:rsidRDefault="00D3062E" w:rsidP="00D3062E">
      <w:pPr>
        <w:pStyle w:val="PL"/>
      </w:pPr>
      <w:r w:rsidRPr="00D3062E">
        <w:t xml:space="preserve">                  $ref: 'TS29122_CommonData.yaml#/components/responses/503'</w:t>
      </w:r>
    </w:p>
    <w:p w14:paraId="57797BD0" w14:textId="77777777" w:rsidR="00D3062E" w:rsidRPr="00D3062E" w:rsidRDefault="00D3062E" w:rsidP="00D3062E">
      <w:pPr>
        <w:pStyle w:val="PL"/>
      </w:pPr>
      <w:r w:rsidRPr="00D3062E">
        <w:t xml:space="preserve">                default:</w:t>
      </w:r>
    </w:p>
    <w:p w14:paraId="6A8FAD48" w14:textId="77777777" w:rsidR="00D3062E" w:rsidRPr="00D3062E" w:rsidRDefault="00D3062E" w:rsidP="00D3062E">
      <w:pPr>
        <w:pStyle w:val="PL"/>
      </w:pPr>
      <w:r w:rsidRPr="00D3062E">
        <w:t xml:space="preserve">                  $ref: 'TS29122_CommonData.yaml#/components/responses/default'</w:t>
      </w:r>
    </w:p>
    <w:p w14:paraId="24F79161" w14:textId="77777777" w:rsidR="00D3062E" w:rsidRPr="00D3062E" w:rsidRDefault="00D3062E" w:rsidP="00D3062E">
      <w:pPr>
        <w:pStyle w:val="PL"/>
      </w:pPr>
    </w:p>
    <w:p w14:paraId="4890F122" w14:textId="77777777" w:rsidR="00D3062E" w:rsidRPr="00D3062E" w:rsidRDefault="00D3062E" w:rsidP="00D3062E">
      <w:pPr>
        <w:pStyle w:val="PL"/>
        <w:rPr>
          <w:lang w:eastAsia="es-ES"/>
        </w:rPr>
      </w:pPr>
      <w:r w:rsidRPr="00D3062E">
        <w:rPr>
          <w:lang w:eastAsia="es-ES"/>
        </w:rPr>
        <w:t xml:space="preserve">  /</w:t>
      </w:r>
      <w:r w:rsidRPr="00D3062E">
        <w:t>subscriptions</w:t>
      </w:r>
      <w:r w:rsidRPr="00D3062E">
        <w:rPr>
          <w:lang w:eastAsia="es-ES"/>
        </w:rPr>
        <w:t>/{subscId}:</w:t>
      </w:r>
    </w:p>
    <w:p w14:paraId="7B7F7659" w14:textId="77777777" w:rsidR="00D3062E" w:rsidRPr="00D3062E" w:rsidRDefault="00D3062E" w:rsidP="00D3062E">
      <w:pPr>
        <w:pStyle w:val="PL"/>
        <w:rPr>
          <w:lang w:eastAsia="es-ES"/>
        </w:rPr>
      </w:pPr>
      <w:r w:rsidRPr="00D3062E">
        <w:rPr>
          <w:lang w:eastAsia="es-ES"/>
        </w:rPr>
        <w:t xml:space="preserve">    parameters:</w:t>
      </w:r>
    </w:p>
    <w:p w14:paraId="63EC1BBB" w14:textId="77777777" w:rsidR="00D3062E" w:rsidRPr="00D3062E" w:rsidRDefault="00D3062E" w:rsidP="00D3062E">
      <w:pPr>
        <w:pStyle w:val="PL"/>
        <w:rPr>
          <w:lang w:eastAsia="es-ES"/>
        </w:rPr>
      </w:pPr>
      <w:r w:rsidRPr="00D3062E">
        <w:rPr>
          <w:lang w:eastAsia="es-ES"/>
        </w:rPr>
        <w:t xml:space="preserve">      - name: </w:t>
      </w:r>
      <w:r w:rsidRPr="00D3062E">
        <w:t>subsc</w:t>
      </w:r>
      <w:r w:rsidRPr="00D3062E">
        <w:rPr>
          <w:lang w:eastAsia="es-ES"/>
        </w:rPr>
        <w:t>Id</w:t>
      </w:r>
    </w:p>
    <w:p w14:paraId="73F0C83F" w14:textId="77777777" w:rsidR="00D3062E" w:rsidRPr="00D3062E" w:rsidRDefault="00D3062E" w:rsidP="00D3062E">
      <w:pPr>
        <w:pStyle w:val="PL"/>
        <w:rPr>
          <w:lang w:eastAsia="es-ES"/>
        </w:rPr>
      </w:pPr>
      <w:r w:rsidRPr="00D3062E">
        <w:rPr>
          <w:lang w:eastAsia="es-ES"/>
        </w:rPr>
        <w:t xml:space="preserve">        in: path</w:t>
      </w:r>
    </w:p>
    <w:p w14:paraId="773F07A1" w14:textId="77777777" w:rsidR="00D3062E" w:rsidRPr="00D3062E" w:rsidRDefault="00D3062E" w:rsidP="00D3062E">
      <w:pPr>
        <w:pStyle w:val="PL"/>
        <w:rPr>
          <w:lang w:eastAsia="es-ES"/>
        </w:rPr>
      </w:pPr>
      <w:r w:rsidRPr="00D3062E">
        <w:rPr>
          <w:lang w:eastAsia="es-ES"/>
        </w:rPr>
        <w:t xml:space="preserve">        description: &gt;</w:t>
      </w:r>
    </w:p>
    <w:p w14:paraId="4814974F" w14:textId="77777777" w:rsidR="00D3062E" w:rsidRPr="00D3062E" w:rsidRDefault="00D3062E" w:rsidP="00D3062E">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58FD9A39" w14:textId="77777777" w:rsidR="00D3062E" w:rsidRPr="00D3062E" w:rsidRDefault="00D3062E" w:rsidP="00D3062E">
      <w:pPr>
        <w:pStyle w:val="PL"/>
        <w:rPr>
          <w:lang w:eastAsia="es-ES"/>
        </w:rPr>
      </w:pPr>
      <w:r w:rsidRPr="00D3062E">
        <w:rPr>
          <w:lang w:eastAsia="es-ES"/>
        </w:rPr>
        <w:t xml:space="preserve">        required: true</w:t>
      </w:r>
    </w:p>
    <w:p w14:paraId="14126576" w14:textId="77777777" w:rsidR="00D3062E" w:rsidRPr="00D3062E" w:rsidRDefault="00D3062E" w:rsidP="00D3062E">
      <w:pPr>
        <w:pStyle w:val="PL"/>
        <w:rPr>
          <w:lang w:eastAsia="es-ES"/>
        </w:rPr>
      </w:pPr>
      <w:r w:rsidRPr="00D3062E">
        <w:rPr>
          <w:lang w:eastAsia="es-ES"/>
        </w:rPr>
        <w:t xml:space="preserve">        schema:</w:t>
      </w:r>
    </w:p>
    <w:p w14:paraId="20CB10CC" w14:textId="77777777" w:rsidR="00D3062E" w:rsidRPr="00D3062E" w:rsidRDefault="00D3062E" w:rsidP="00D3062E">
      <w:pPr>
        <w:pStyle w:val="PL"/>
        <w:rPr>
          <w:lang w:eastAsia="es-ES"/>
        </w:rPr>
      </w:pPr>
      <w:r w:rsidRPr="00D3062E">
        <w:rPr>
          <w:lang w:eastAsia="es-ES"/>
        </w:rPr>
        <w:t xml:space="preserve">          type: string</w:t>
      </w:r>
    </w:p>
    <w:p w14:paraId="29502D0A" w14:textId="77777777" w:rsidR="00D3062E" w:rsidRPr="00D3062E" w:rsidRDefault="00D3062E" w:rsidP="00D3062E">
      <w:pPr>
        <w:pStyle w:val="PL"/>
        <w:rPr>
          <w:lang w:eastAsia="es-ES"/>
        </w:rPr>
      </w:pPr>
    </w:p>
    <w:p w14:paraId="03DCA4B0" w14:textId="77777777" w:rsidR="00D3062E" w:rsidRPr="00D3062E" w:rsidRDefault="00D3062E" w:rsidP="00D3062E">
      <w:pPr>
        <w:pStyle w:val="PL"/>
        <w:rPr>
          <w:lang w:eastAsia="es-ES"/>
        </w:rPr>
      </w:pPr>
      <w:r w:rsidRPr="00D3062E">
        <w:rPr>
          <w:lang w:eastAsia="es-ES"/>
        </w:rPr>
        <w:t xml:space="preserve">    get:</w:t>
      </w:r>
    </w:p>
    <w:p w14:paraId="42A6B56D" w14:textId="77777777" w:rsidR="00D3062E" w:rsidRPr="00D3062E" w:rsidRDefault="00D3062E" w:rsidP="00D3062E">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08AE700" w14:textId="77777777" w:rsidR="00D3062E" w:rsidRPr="00D3062E" w:rsidRDefault="00D3062E" w:rsidP="00D3062E">
      <w:pPr>
        <w:pStyle w:val="PL"/>
        <w:rPr>
          <w:rFonts w:cs="Courier New"/>
          <w:szCs w:val="16"/>
        </w:rPr>
      </w:pPr>
      <w:r w:rsidRPr="00D3062E">
        <w:rPr>
          <w:rFonts w:cs="Courier New"/>
          <w:szCs w:val="16"/>
        </w:rPr>
        <w:t xml:space="preserve">      operationId: GetInd</w:t>
      </w:r>
      <w:r w:rsidRPr="00D3062E">
        <w:t>MonSubsc</w:t>
      </w:r>
    </w:p>
    <w:p w14:paraId="3BCC9AA8" w14:textId="77777777" w:rsidR="00D3062E" w:rsidRPr="00D3062E" w:rsidRDefault="00D3062E" w:rsidP="00D3062E">
      <w:pPr>
        <w:pStyle w:val="PL"/>
        <w:rPr>
          <w:rFonts w:cs="Courier New"/>
          <w:szCs w:val="16"/>
        </w:rPr>
      </w:pPr>
      <w:r w:rsidRPr="00D3062E">
        <w:rPr>
          <w:rFonts w:cs="Courier New"/>
          <w:szCs w:val="16"/>
        </w:rPr>
        <w:t xml:space="preserve">      tags:</w:t>
      </w:r>
    </w:p>
    <w:p w14:paraId="3355E697"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17BF43E" w14:textId="77777777" w:rsidR="00D3062E" w:rsidRPr="00D3062E" w:rsidRDefault="00D3062E" w:rsidP="00D3062E">
      <w:pPr>
        <w:pStyle w:val="PL"/>
        <w:rPr>
          <w:lang w:eastAsia="es-ES"/>
        </w:rPr>
      </w:pPr>
      <w:r w:rsidRPr="00D3062E">
        <w:rPr>
          <w:lang w:eastAsia="es-ES"/>
        </w:rPr>
        <w:t xml:space="preserve">      responses:</w:t>
      </w:r>
    </w:p>
    <w:p w14:paraId="0B55A9A5" w14:textId="77777777" w:rsidR="00D3062E" w:rsidRPr="00D3062E" w:rsidRDefault="00D3062E" w:rsidP="00D3062E">
      <w:pPr>
        <w:pStyle w:val="PL"/>
        <w:rPr>
          <w:lang w:eastAsia="es-ES"/>
        </w:rPr>
      </w:pPr>
      <w:r w:rsidRPr="00D3062E">
        <w:rPr>
          <w:lang w:eastAsia="es-ES"/>
        </w:rPr>
        <w:t xml:space="preserve">        '200':</w:t>
      </w:r>
    </w:p>
    <w:p w14:paraId="7059DE7B" w14:textId="77777777" w:rsidR="00D3062E" w:rsidRPr="00D3062E" w:rsidRDefault="00D3062E" w:rsidP="00D3062E">
      <w:pPr>
        <w:pStyle w:val="PL"/>
        <w:rPr>
          <w:lang w:eastAsia="es-ES"/>
        </w:rPr>
      </w:pPr>
      <w:r w:rsidRPr="00D3062E">
        <w:rPr>
          <w:lang w:eastAsia="es-ES"/>
        </w:rPr>
        <w:t xml:space="preserve">          description: &gt;</w:t>
      </w:r>
    </w:p>
    <w:p w14:paraId="42B8FB39" w14:textId="77777777" w:rsidR="00D3062E" w:rsidRPr="00D3062E" w:rsidRDefault="00D3062E" w:rsidP="00D3062E">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4D8A968B" w14:textId="77777777" w:rsidR="00D3062E" w:rsidRPr="00D3062E" w:rsidRDefault="00D3062E" w:rsidP="00D3062E">
      <w:pPr>
        <w:pStyle w:val="PL"/>
        <w:rPr>
          <w:lang w:eastAsia="es-ES"/>
        </w:rPr>
      </w:pPr>
      <w:r w:rsidRPr="00D3062E">
        <w:rPr>
          <w:lang w:eastAsia="es-ES"/>
        </w:rPr>
        <w:t xml:space="preserve">          content:</w:t>
      </w:r>
    </w:p>
    <w:p w14:paraId="58BE2E5B" w14:textId="77777777" w:rsidR="00D3062E" w:rsidRPr="00D3062E" w:rsidRDefault="00D3062E" w:rsidP="00D3062E">
      <w:pPr>
        <w:pStyle w:val="PL"/>
        <w:rPr>
          <w:lang w:eastAsia="es-ES"/>
        </w:rPr>
      </w:pPr>
      <w:r w:rsidRPr="00D3062E">
        <w:rPr>
          <w:lang w:eastAsia="es-ES"/>
        </w:rPr>
        <w:t xml:space="preserve">            application/json:</w:t>
      </w:r>
    </w:p>
    <w:p w14:paraId="13054D6D" w14:textId="77777777" w:rsidR="00D3062E" w:rsidRPr="00D3062E" w:rsidRDefault="00D3062E" w:rsidP="00D3062E">
      <w:pPr>
        <w:pStyle w:val="PL"/>
        <w:rPr>
          <w:lang w:eastAsia="es-ES"/>
        </w:rPr>
      </w:pPr>
      <w:r w:rsidRPr="00D3062E">
        <w:rPr>
          <w:lang w:eastAsia="es-ES"/>
        </w:rPr>
        <w:t xml:space="preserve">              schema:</w:t>
      </w:r>
    </w:p>
    <w:p w14:paraId="4D780572"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1075BEC2" w14:textId="77777777" w:rsidR="00D3062E" w:rsidRPr="00D3062E" w:rsidRDefault="00D3062E" w:rsidP="00D3062E">
      <w:pPr>
        <w:pStyle w:val="PL"/>
      </w:pPr>
      <w:r w:rsidRPr="00D3062E">
        <w:t xml:space="preserve">        '307':</w:t>
      </w:r>
    </w:p>
    <w:p w14:paraId="1023D1E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9373718" w14:textId="77777777" w:rsidR="00D3062E" w:rsidRPr="00D3062E" w:rsidRDefault="00D3062E" w:rsidP="00D3062E">
      <w:pPr>
        <w:pStyle w:val="PL"/>
      </w:pPr>
      <w:r w:rsidRPr="00D3062E">
        <w:t xml:space="preserve">        '308':</w:t>
      </w:r>
    </w:p>
    <w:p w14:paraId="664980D0" w14:textId="77777777" w:rsidR="00D3062E" w:rsidRPr="00D3062E" w:rsidRDefault="00D3062E" w:rsidP="00D3062E">
      <w:pPr>
        <w:pStyle w:val="PL"/>
        <w:rPr>
          <w:lang w:eastAsia="es-ES"/>
        </w:rPr>
      </w:pPr>
      <w:r w:rsidRPr="00D3062E">
        <w:lastRenderedPageBreak/>
        <w:t xml:space="preserve">          </w:t>
      </w:r>
      <w:r w:rsidRPr="00D3062E">
        <w:rPr>
          <w:lang w:eastAsia="es-ES"/>
        </w:rPr>
        <w:t>$ref: 'TS29122_CommonData.yaml#/components/responses/308'</w:t>
      </w:r>
    </w:p>
    <w:p w14:paraId="2CDF9763" w14:textId="77777777" w:rsidR="00D3062E" w:rsidRPr="00D3062E" w:rsidRDefault="00D3062E" w:rsidP="00D3062E">
      <w:pPr>
        <w:pStyle w:val="PL"/>
        <w:rPr>
          <w:lang w:eastAsia="es-ES"/>
        </w:rPr>
      </w:pPr>
      <w:r w:rsidRPr="00D3062E">
        <w:rPr>
          <w:lang w:eastAsia="es-ES"/>
        </w:rPr>
        <w:t xml:space="preserve">        '400':</w:t>
      </w:r>
    </w:p>
    <w:p w14:paraId="18BF730E"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03AD9B82" w14:textId="77777777" w:rsidR="00D3062E" w:rsidRPr="00D3062E" w:rsidRDefault="00D3062E" w:rsidP="00D3062E">
      <w:pPr>
        <w:pStyle w:val="PL"/>
        <w:rPr>
          <w:lang w:eastAsia="es-ES"/>
        </w:rPr>
      </w:pPr>
      <w:r w:rsidRPr="00D3062E">
        <w:rPr>
          <w:lang w:eastAsia="es-ES"/>
        </w:rPr>
        <w:t xml:space="preserve">        '401':</w:t>
      </w:r>
    </w:p>
    <w:p w14:paraId="36337F47"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70A69158" w14:textId="77777777" w:rsidR="00D3062E" w:rsidRPr="00D3062E" w:rsidRDefault="00D3062E" w:rsidP="00D3062E">
      <w:pPr>
        <w:pStyle w:val="PL"/>
        <w:rPr>
          <w:lang w:eastAsia="es-ES"/>
        </w:rPr>
      </w:pPr>
      <w:r w:rsidRPr="00D3062E">
        <w:rPr>
          <w:lang w:eastAsia="es-ES"/>
        </w:rPr>
        <w:t xml:space="preserve">        '403':</w:t>
      </w:r>
    </w:p>
    <w:p w14:paraId="4122D2E8"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001E485" w14:textId="77777777" w:rsidR="00D3062E" w:rsidRPr="00D3062E" w:rsidRDefault="00D3062E" w:rsidP="00D3062E">
      <w:pPr>
        <w:pStyle w:val="PL"/>
        <w:rPr>
          <w:lang w:eastAsia="es-ES"/>
        </w:rPr>
      </w:pPr>
      <w:r w:rsidRPr="00D3062E">
        <w:rPr>
          <w:lang w:eastAsia="es-ES"/>
        </w:rPr>
        <w:t xml:space="preserve">        '404':</w:t>
      </w:r>
    </w:p>
    <w:p w14:paraId="13A8C525"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4C9FD59C" w14:textId="77777777" w:rsidR="00D3062E" w:rsidRPr="00D3062E" w:rsidRDefault="00D3062E" w:rsidP="00D3062E">
      <w:pPr>
        <w:pStyle w:val="PL"/>
        <w:rPr>
          <w:lang w:eastAsia="es-ES"/>
        </w:rPr>
      </w:pPr>
      <w:r w:rsidRPr="00D3062E">
        <w:rPr>
          <w:lang w:eastAsia="es-ES"/>
        </w:rPr>
        <w:t xml:space="preserve">        '406':</w:t>
      </w:r>
    </w:p>
    <w:p w14:paraId="2AD2B237"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700BBB13" w14:textId="77777777" w:rsidR="00D3062E" w:rsidRPr="00D3062E" w:rsidRDefault="00D3062E" w:rsidP="00D3062E">
      <w:pPr>
        <w:pStyle w:val="PL"/>
        <w:rPr>
          <w:lang w:eastAsia="es-ES"/>
        </w:rPr>
      </w:pPr>
      <w:r w:rsidRPr="00D3062E">
        <w:rPr>
          <w:lang w:eastAsia="es-ES"/>
        </w:rPr>
        <w:t xml:space="preserve">        '429':</w:t>
      </w:r>
    </w:p>
    <w:p w14:paraId="0D14B29B"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6E148A98" w14:textId="77777777" w:rsidR="00D3062E" w:rsidRPr="00D3062E" w:rsidRDefault="00D3062E" w:rsidP="00D3062E">
      <w:pPr>
        <w:pStyle w:val="PL"/>
        <w:rPr>
          <w:lang w:eastAsia="es-ES"/>
        </w:rPr>
      </w:pPr>
      <w:r w:rsidRPr="00D3062E">
        <w:rPr>
          <w:lang w:eastAsia="es-ES"/>
        </w:rPr>
        <w:t xml:space="preserve">        '500':</w:t>
      </w:r>
    </w:p>
    <w:p w14:paraId="2515E274"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539D5215" w14:textId="77777777" w:rsidR="00D3062E" w:rsidRPr="00D3062E" w:rsidRDefault="00D3062E" w:rsidP="00D3062E">
      <w:pPr>
        <w:pStyle w:val="PL"/>
        <w:rPr>
          <w:lang w:eastAsia="es-ES"/>
        </w:rPr>
      </w:pPr>
      <w:r w:rsidRPr="00D3062E">
        <w:rPr>
          <w:lang w:eastAsia="es-ES"/>
        </w:rPr>
        <w:t xml:space="preserve">        '503':</w:t>
      </w:r>
    </w:p>
    <w:p w14:paraId="5562D69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4BCEDBA2" w14:textId="77777777" w:rsidR="00D3062E" w:rsidRPr="00D3062E" w:rsidRDefault="00D3062E" w:rsidP="00D3062E">
      <w:pPr>
        <w:pStyle w:val="PL"/>
        <w:rPr>
          <w:lang w:eastAsia="es-ES"/>
        </w:rPr>
      </w:pPr>
      <w:r w:rsidRPr="00D3062E">
        <w:rPr>
          <w:lang w:eastAsia="es-ES"/>
        </w:rPr>
        <w:t xml:space="preserve">        default:</w:t>
      </w:r>
    </w:p>
    <w:p w14:paraId="59CCB6F5"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1D93BE6E" w14:textId="77777777" w:rsidR="00D3062E" w:rsidRPr="00D3062E" w:rsidRDefault="00D3062E" w:rsidP="00D3062E">
      <w:pPr>
        <w:pStyle w:val="PL"/>
        <w:rPr>
          <w:lang w:eastAsia="es-ES"/>
        </w:rPr>
      </w:pPr>
    </w:p>
    <w:p w14:paraId="47FD4B3E" w14:textId="77777777" w:rsidR="00D3062E" w:rsidRPr="00D3062E" w:rsidRDefault="00D3062E" w:rsidP="00D3062E">
      <w:pPr>
        <w:pStyle w:val="PL"/>
        <w:rPr>
          <w:lang w:eastAsia="es-ES"/>
        </w:rPr>
      </w:pPr>
      <w:r w:rsidRPr="00D3062E">
        <w:rPr>
          <w:lang w:eastAsia="es-ES"/>
        </w:rPr>
        <w:t xml:space="preserve">    put:</w:t>
      </w:r>
    </w:p>
    <w:p w14:paraId="5B3C55B9"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4B18FFF" w14:textId="77777777" w:rsidR="00D3062E" w:rsidRPr="00D3062E" w:rsidRDefault="00D3062E" w:rsidP="00D3062E">
      <w:pPr>
        <w:pStyle w:val="PL"/>
        <w:rPr>
          <w:rFonts w:cs="Courier New"/>
          <w:szCs w:val="16"/>
        </w:rPr>
      </w:pPr>
      <w:r w:rsidRPr="00D3062E">
        <w:rPr>
          <w:rFonts w:cs="Courier New"/>
          <w:szCs w:val="16"/>
        </w:rPr>
        <w:t xml:space="preserve">      operationId: UpdateInd</w:t>
      </w:r>
      <w:r w:rsidRPr="00D3062E">
        <w:t>MonSubsc</w:t>
      </w:r>
    </w:p>
    <w:p w14:paraId="1AEDF1CC" w14:textId="77777777" w:rsidR="00D3062E" w:rsidRPr="00D3062E" w:rsidRDefault="00D3062E" w:rsidP="00D3062E">
      <w:pPr>
        <w:pStyle w:val="PL"/>
        <w:rPr>
          <w:rFonts w:cs="Courier New"/>
          <w:szCs w:val="16"/>
        </w:rPr>
      </w:pPr>
      <w:r w:rsidRPr="00D3062E">
        <w:rPr>
          <w:rFonts w:cs="Courier New"/>
          <w:szCs w:val="16"/>
        </w:rPr>
        <w:t xml:space="preserve">      tags:</w:t>
      </w:r>
    </w:p>
    <w:p w14:paraId="3561CF84"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462BB78" w14:textId="77777777" w:rsidR="00D3062E" w:rsidRPr="00D3062E" w:rsidRDefault="00D3062E" w:rsidP="00D3062E">
      <w:pPr>
        <w:pStyle w:val="PL"/>
      </w:pPr>
      <w:r w:rsidRPr="00D3062E">
        <w:t xml:space="preserve">      requestBody:</w:t>
      </w:r>
    </w:p>
    <w:p w14:paraId="5ABEAD21" w14:textId="77777777" w:rsidR="00D3062E" w:rsidRPr="00D3062E" w:rsidRDefault="00D3062E" w:rsidP="00D3062E">
      <w:pPr>
        <w:pStyle w:val="PL"/>
      </w:pPr>
      <w:r w:rsidRPr="00D3062E">
        <w:t xml:space="preserve">        required: true</w:t>
      </w:r>
    </w:p>
    <w:p w14:paraId="6004B037" w14:textId="77777777" w:rsidR="00D3062E" w:rsidRPr="00D3062E" w:rsidRDefault="00D3062E" w:rsidP="00D3062E">
      <w:pPr>
        <w:pStyle w:val="PL"/>
      </w:pPr>
      <w:r w:rsidRPr="00D3062E">
        <w:t xml:space="preserve">        content:</w:t>
      </w:r>
    </w:p>
    <w:p w14:paraId="2EE91708" w14:textId="77777777" w:rsidR="00D3062E" w:rsidRPr="00D3062E" w:rsidRDefault="00D3062E" w:rsidP="00D3062E">
      <w:pPr>
        <w:pStyle w:val="PL"/>
      </w:pPr>
      <w:r w:rsidRPr="00D3062E">
        <w:t xml:space="preserve">          application/json:</w:t>
      </w:r>
    </w:p>
    <w:p w14:paraId="3F255AB5" w14:textId="77777777" w:rsidR="00D3062E" w:rsidRPr="00D3062E" w:rsidRDefault="00D3062E" w:rsidP="00D3062E">
      <w:pPr>
        <w:pStyle w:val="PL"/>
      </w:pPr>
      <w:r w:rsidRPr="00D3062E">
        <w:t xml:space="preserve">            schema:</w:t>
      </w:r>
    </w:p>
    <w:p w14:paraId="1715B290"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36700BDD" w14:textId="77777777" w:rsidR="00D3062E" w:rsidRPr="00D3062E" w:rsidRDefault="00D3062E" w:rsidP="00D3062E">
      <w:pPr>
        <w:pStyle w:val="PL"/>
        <w:rPr>
          <w:lang w:eastAsia="es-ES"/>
        </w:rPr>
      </w:pPr>
      <w:r w:rsidRPr="00D3062E">
        <w:rPr>
          <w:lang w:eastAsia="es-ES"/>
        </w:rPr>
        <w:t xml:space="preserve">      responses:</w:t>
      </w:r>
    </w:p>
    <w:p w14:paraId="0383F70E" w14:textId="77777777" w:rsidR="00D3062E" w:rsidRPr="00D3062E" w:rsidRDefault="00D3062E" w:rsidP="00D3062E">
      <w:pPr>
        <w:pStyle w:val="PL"/>
      </w:pPr>
      <w:r w:rsidRPr="00D3062E">
        <w:t xml:space="preserve">        '200':</w:t>
      </w:r>
    </w:p>
    <w:p w14:paraId="78A9786C" w14:textId="77777777" w:rsidR="00D3062E" w:rsidRPr="00D3062E" w:rsidRDefault="00D3062E" w:rsidP="00D3062E">
      <w:pPr>
        <w:pStyle w:val="PL"/>
        <w:rPr>
          <w:lang w:eastAsia="zh-CN"/>
        </w:rPr>
      </w:pPr>
      <w:r w:rsidRPr="00D3062E">
        <w:t xml:space="preserve">          description: </w:t>
      </w:r>
      <w:r w:rsidRPr="00D3062E">
        <w:rPr>
          <w:lang w:eastAsia="zh-CN"/>
        </w:rPr>
        <w:t>&gt;</w:t>
      </w:r>
    </w:p>
    <w:p w14:paraId="187DCB1C"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2CE5BF06" w14:textId="77777777" w:rsidR="00D3062E" w:rsidRPr="00D3062E" w:rsidRDefault="00D3062E" w:rsidP="00D3062E">
      <w:pPr>
        <w:pStyle w:val="PL"/>
      </w:pPr>
      <w:r w:rsidRPr="00D3062E">
        <w:t xml:space="preserve">            representation of the updated resource shall be returned in the response body.</w:t>
      </w:r>
    </w:p>
    <w:p w14:paraId="04DE1875" w14:textId="77777777" w:rsidR="00D3062E" w:rsidRPr="00D3062E" w:rsidRDefault="00D3062E" w:rsidP="00D3062E">
      <w:pPr>
        <w:pStyle w:val="PL"/>
      </w:pPr>
      <w:r w:rsidRPr="00D3062E">
        <w:t xml:space="preserve">          content:</w:t>
      </w:r>
    </w:p>
    <w:p w14:paraId="575CFAB9" w14:textId="77777777" w:rsidR="00D3062E" w:rsidRPr="00D3062E" w:rsidRDefault="00D3062E" w:rsidP="00D3062E">
      <w:pPr>
        <w:pStyle w:val="PL"/>
      </w:pPr>
      <w:r w:rsidRPr="00D3062E">
        <w:t xml:space="preserve">            application/json:</w:t>
      </w:r>
    </w:p>
    <w:p w14:paraId="250B6A38" w14:textId="77777777" w:rsidR="00D3062E" w:rsidRPr="00D3062E" w:rsidRDefault="00D3062E" w:rsidP="00D3062E">
      <w:pPr>
        <w:pStyle w:val="PL"/>
      </w:pPr>
      <w:r w:rsidRPr="00D3062E">
        <w:t xml:space="preserve">              schema:</w:t>
      </w:r>
    </w:p>
    <w:p w14:paraId="41F6A61C"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2E4F49C1" w14:textId="77777777" w:rsidR="00D3062E" w:rsidRPr="00D3062E" w:rsidRDefault="00D3062E" w:rsidP="00D3062E">
      <w:pPr>
        <w:pStyle w:val="PL"/>
        <w:rPr>
          <w:lang w:eastAsia="es-ES"/>
        </w:rPr>
      </w:pPr>
      <w:r w:rsidRPr="00D3062E">
        <w:rPr>
          <w:lang w:eastAsia="es-ES"/>
        </w:rPr>
        <w:t xml:space="preserve">        '204':</w:t>
      </w:r>
    </w:p>
    <w:p w14:paraId="32CD32D4"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523ADF6"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44D559A9" w14:textId="77777777" w:rsidR="00D3062E" w:rsidRPr="00D3062E" w:rsidRDefault="00D3062E" w:rsidP="00D3062E">
      <w:pPr>
        <w:pStyle w:val="PL"/>
      </w:pPr>
      <w:r w:rsidRPr="00D3062E">
        <w:t xml:space="preserve">            and no content is returned in the response body.</w:t>
      </w:r>
    </w:p>
    <w:p w14:paraId="47DD7113" w14:textId="77777777" w:rsidR="00D3062E" w:rsidRPr="00D3062E" w:rsidRDefault="00D3062E" w:rsidP="00D3062E">
      <w:pPr>
        <w:pStyle w:val="PL"/>
      </w:pPr>
      <w:r w:rsidRPr="00D3062E">
        <w:t xml:space="preserve">        '307':</w:t>
      </w:r>
    </w:p>
    <w:p w14:paraId="1547C716"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7DAD6105" w14:textId="77777777" w:rsidR="00D3062E" w:rsidRPr="00D3062E" w:rsidRDefault="00D3062E" w:rsidP="00D3062E">
      <w:pPr>
        <w:pStyle w:val="PL"/>
      </w:pPr>
      <w:r w:rsidRPr="00D3062E">
        <w:t xml:space="preserve">        '308':</w:t>
      </w:r>
    </w:p>
    <w:p w14:paraId="7F6FE856"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03311E43" w14:textId="77777777" w:rsidR="00D3062E" w:rsidRPr="00D3062E" w:rsidRDefault="00D3062E" w:rsidP="00D3062E">
      <w:pPr>
        <w:pStyle w:val="PL"/>
        <w:rPr>
          <w:lang w:eastAsia="es-ES"/>
        </w:rPr>
      </w:pPr>
      <w:r w:rsidRPr="00D3062E">
        <w:rPr>
          <w:lang w:eastAsia="es-ES"/>
        </w:rPr>
        <w:t xml:space="preserve">        '400':</w:t>
      </w:r>
    </w:p>
    <w:p w14:paraId="0E629CED"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782AE67F" w14:textId="77777777" w:rsidR="00D3062E" w:rsidRPr="00D3062E" w:rsidRDefault="00D3062E" w:rsidP="00D3062E">
      <w:pPr>
        <w:pStyle w:val="PL"/>
        <w:rPr>
          <w:lang w:eastAsia="es-ES"/>
        </w:rPr>
      </w:pPr>
      <w:r w:rsidRPr="00D3062E">
        <w:rPr>
          <w:lang w:eastAsia="es-ES"/>
        </w:rPr>
        <w:t xml:space="preserve">        '401':</w:t>
      </w:r>
    </w:p>
    <w:p w14:paraId="20D98209"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535E5C53" w14:textId="77777777" w:rsidR="00D3062E" w:rsidRPr="00D3062E" w:rsidRDefault="00D3062E" w:rsidP="00D3062E">
      <w:pPr>
        <w:pStyle w:val="PL"/>
        <w:rPr>
          <w:lang w:eastAsia="es-ES"/>
        </w:rPr>
      </w:pPr>
      <w:r w:rsidRPr="00D3062E">
        <w:rPr>
          <w:lang w:eastAsia="es-ES"/>
        </w:rPr>
        <w:t xml:space="preserve">        '403':</w:t>
      </w:r>
    </w:p>
    <w:p w14:paraId="6608B9D0"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7CD3C59" w14:textId="77777777" w:rsidR="00D3062E" w:rsidRPr="00D3062E" w:rsidRDefault="00D3062E" w:rsidP="00D3062E">
      <w:pPr>
        <w:pStyle w:val="PL"/>
        <w:rPr>
          <w:lang w:eastAsia="es-ES"/>
        </w:rPr>
      </w:pPr>
      <w:r w:rsidRPr="00D3062E">
        <w:rPr>
          <w:lang w:eastAsia="es-ES"/>
        </w:rPr>
        <w:t xml:space="preserve">        '404':</w:t>
      </w:r>
    </w:p>
    <w:p w14:paraId="17910FB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331533E7" w14:textId="77777777" w:rsidR="00D3062E" w:rsidRPr="00D3062E" w:rsidRDefault="00D3062E" w:rsidP="00D3062E">
      <w:pPr>
        <w:pStyle w:val="PL"/>
        <w:rPr>
          <w:lang w:eastAsia="es-ES"/>
        </w:rPr>
      </w:pPr>
      <w:r w:rsidRPr="00D3062E">
        <w:rPr>
          <w:lang w:eastAsia="es-ES"/>
        </w:rPr>
        <w:t xml:space="preserve">        '406':</w:t>
      </w:r>
    </w:p>
    <w:p w14:paraId="4F74FCE2"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56164D61" w14:textId="77777777" w:rsidR="00D3062E" w:rsidRPr="00D3062E" w:rsidRDefault="00D3062E" w:rsidP="00D3062E">
      <w:pPr>
        <w:pStyle w:val="PL"/>
        <w:rPr>
          <w:lang w:eastAsia="es-ES"/>
        </w:rPr>
      </w:pPr>
      <w:r w:rsidRPr="00D3062E">
        <w:rPr>
          <w:lang w:eastAsia="es-ES"/>
        </w:rPr>
        <w:t xml:space="preserve">        '429':</w:t>
      </w:r>
    </w:p>
    <w:p w14:paraId="30A375EE"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09EFF053" w14:textId="77777777" w:rsidR="00D3062E" w:rsidRPr="00D3062E" w:rsidRDefault="00D3062E" w:rsidP="00D3062E">
      <w:pPr>
        <w:pStyle w:val="PL"/>
        <w:rPr>
          <w:lang w:eastAsia="es-ES"/>
        </w:rPr>
      </w:pPr>
      <w:r w:rsidRPr="00D3062E">
        <w:rPr>
          <w:lang w:eastAsia="es-ES"/>
        </w:rPr>
        <w:t xml:space="preserve">        '500':</w:t>
      </w:r>
    </w:p>
    <w:p w14:paraId="54E350DB"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2FA1BDF2" w14:textId="77777777" w:rsidR="00D3062E" w:rsidRPr="00D3062E" w:rsidRDefault="00D3062E" w:rsidP="00D3062E">
      <w:pPr>
        <w:pStyle w:val="PL"/>
        <w:rPr>
          <w:lang w:eastAsia="es-ES"/>
        </w:rPr>
      </w:pPr>
      <w:r w:rsidRPr="00D3062E">
        <w:rPr>
          <w:lang w:eastAsia="es-ES"/>
        </w:rPr>
        <w:t xml:space="preserve">        '503':</w:t>
      </w:r>
    </w:p>
    <w:p w14:paraId="6B00C55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179F0E3F" w14:textId="77777777" w:rsidR="00D3062E" w:rsidRPr="00D3062E" w:rsidRDefault="00D3062E" w:rsidP="00D3062E">
      <w:pPr>
        <w:pStyle w:val="PL"/>
        <w:rPr>
          <w:lang w:eastAsia="es-ES"/>
        </w:rPr>
      </w:pPr>
      <w:r w:rsidRPr="00D3062E">
        <w:rPr>
          <w:lang w:eastAsia="es-ES"/>
        </w:rPr>
        <w:t xml:space="preserve">        default:</w:t>
      </w:r>
    </w:p>
    <w:p w14:paraId="4BF23B90"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26E3D164" w14:textId="77777777" w:rsidR="00D3062E" w:rsidRPr="00D3062E" w:rsidRDefault="00D3062E" w:rsidP="00D3062E">
      <w:pPr>
        <w:pStyle w:val="PL"/>
        <w:rPr>
          <w:lang w:eastAsia="es-ES"/>
        </w:rPr>
      </w:pPr>
    </w:p>
    <w:p w14:paraId="0CE4A726" w14:textId="77777777" w:rsidR="00D3062E" w:rsidRPr="00D3062E" w:rsidRDefault="00D3062E" w:rsidP="00D3062E">
      <w:pPr>
        <w:pStyle w:val="PL"/>
        <w:rPr>
          <w:lang w:eastAsia="es-ES"/>
        </w:rPr>
      </w:pPr>
      <w:r w:rsidRPr="00D3062E">
        <w:rPr>
          <w:lang w:eastAsia="es-ES"/>
        </w:rPr>
        <w:t xml:space="preserve">    patch:</w:t>
      </w:r>
    </w:p>
    <w:p w14:paraId="3AED0AA9"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2BED587" w14:textId="77777777" w:rsidR="00D3062E" w:rsidRPr="00D3062E" w:rsidRDefault="00D3062E" w:rsidP="00D3062E">
      <w:pPr>
        <w:pStyle w:val="PL"/>
        <w:rPr>
          <w:rFonts w:cs="Courier New"/>
          <w:szCs w:val="16"/>
        </w:rPr>
      </w:pPr>
      <w:r w:rsidRPr="00D3062E">
        <w:rPr>
          <w:rFonts w:cs="Courier New"/>
          <w:szCs w:val="16"/>
        </w:rPr>
        <w:t xml:space="preserve">      operationId: ModifyInd</w:t>
      </w:r>
      <w:r w:rsidRPr="00D3062E">
        <w:t>MonSubsc</w:t>
      </w:r>
    </w:p>
    <w:p w14:paraId="5E12779B" w14:textId="77777777" w:rsidR="00D3062E" w:rsidRPr="00D3062E" w:rsidRDefault="00D3062E" w:rsidP="00D3062E">
      <w:pPr>
        <w:pStyle w:val="PL"/>
        <w:rPr>
          <w:rFonts w:cs="Courier New"/>
          <w:szCs w:val="16"/>
        </w:rPr>
      </w:pPr>
      <w:r w:rsidRPr="00D3062E">
        <w:rPr>
          <w:rFonts w:cs="Courier New"/>
          <w:szCs w:val="16"/>
        </w:rPr>
        <w:t xml:space="preserve">      tags:</w:t>
      </w:r>
    </w:p>
    <w:p w14:paraId="05834DCE"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194C78CF" w14:textId="77777777" w:rsidR="00D3062E" w:rsidRPr="00D3062E" w:rsidRDefault="00D3062E" w:rsidP="00D3062E">
      <w:pPr>
        <w:pStyle w:val="PL"/>
      </w:pPr>
      <w:r w:rsidRPr="00D3062E">
        <w:t xml:space="preserve">      requestBody:</w:t>
      </w:r>
    </w:p>
    <w:p w14:paraId="25C34DAE" w14:textId="77777777" w:rsidR="00D3062E" w:rsidRPr="00D3062E" w:rsidRDefault="00D3062E" w:rsidP="00D3062E">
      <w:pPr>
        <w:pStyle w:val="PL"/>
      </w:pPr>
      <w:r w:rsidRPr="00D3062E">
        <w:t xml:space="preserve">        required: true</w:t>
      </w:r>
    </w:p>
    <w:p w14:paraId="5087D3B1" w14:textId="77777777" w:rsidR="00D3062E" w:rsidRPr="00D3062E" w:rsidRDefault="00D3062E" w:rsidP="00D3062E">
      <w:pPr>
        <w:pStyle w:val="PL"/>
      </w:pPr>
      <w:r w:rsidRPr="00D3062E">
        <w:t xml:space="preserve">        content:</w:t>
      </w:r>
    </w:p>
    <w:p w14:paraId="05D11215" w14:textId="77777777" w:rsidR="00D3062E" w:rsidRPr="00D3062E" w:rsidRDefault="00D3062E" w:rsidP="00D3062E">
      <w:pPr>
        <w:pStyle w:val="PL"/>
        <w:rPr>
          <w:lang w:val="en-US"/>
        </w:rPr>
      </w:pPr>
      <w:r w:rsidRPr="00D3062E">
        <w:rPr>
          <w:lang w:val="en-US"/>
        </w:rPr>
        <w:t xml:space="preserve">          application/merge-patch+json:</w:t>
      </w:r>
    </w:p>
    <w:p w14:paraId="40AF6EDE" w14:textId="77777777" w:rsidR="00D3062E" w:rsidRPr="00D3062E" w:rsidRDefault="00D3062E" w:rsidP="00D3062E">
      <w:pPr>
        <w:pStyle w:val="PL"/>
      </w:pPr>
      <w:r w:rsidRPr="00D3062E">
        <w:t xml:space="preserve">            schema:</w:t>
      </w:r>
    </w:p>
    <w:p w14:paraId="253D202E" w14:textId="77777777" w:rsidR="00D3062E" w:rsidRPr="00D3062E" w:rsidRDefault="00D3062E" w:rsidP="00D3062E">
      <w:pPr>
        <w:pStyle w:val="PL"/>
        <w:rPr>
          <w:lang w:eastAsia="es-ES"/>
        </w:rPr>
      </w:pPr>
      <w:r w:rsidRPr="00D3062E">
        <w:rPr>
          <w:lang w:eastAsia="es-ES"/>
        </w:rPr>
        <w:t xml:space="preserve">              $ref: '#/components/schemas/</w:t>
      </w:r>
      <w:r w:rsidRPr="00D3062E">
        <w:t>MonitoringSubscPatch</w:t>
      </w:r>
      <w:r w:rsidRPr="00D3062E">
        <w:rPr>
          <w:lang w:eastAsia="es-ES"/>
        </w:rPr>
        <w:t>'</w:t>
      </w:r>
    </w:p>
    <w:p w14:paraId="35083CE8" w14:textId="77777777" w:rsidR="00D3062E" w:rsidRPr="00D3062E" w:rsidRDefault="00D3062E" w:rsidP="00D3062E">
      <w:pPr>
        <w:pStyle w:val="PL"/>
        <w:rPr>
          <w:lang w:eastAsia="es-ES"/>
        </w:rPr>
      </w:pPr>
      <w:r w:rsidRPr="00D3062E">
        <w:rPr>
          <w:lang w:eastAsia="es-ES"/>
        </w:rPr>
        <w:lastRenderedPageBreak/>
        <w:t xml:space="preserve">      responses:</w:t>
      </w:r>
    </w:p>
    <w:p w14:paraId="181572F7" w14:textId="77777777" w:rsidR="00D3062E" w:rsidRPr="00D3062E" w:rsidRDefault="00D3062E" w:rsidP="00D3062E">
      <w:pPr>
        <w:pStyle w:val="PL"/>
      </w:pPr>
      <w:r w:rsidRPr="00D3062E">
        <w:t xml:space="preserve">        '200':</w:t>
      </w:r>
    </w:p>
    <w:p w14:paraId="09E829AD" w14:textId="77777777" w:rsidR="00D3062E" w:rsidRPr="00D3062E" w:rsidRDefault="00D3062E" w:rsidP="00D3062E">
      <w:pPr>
        <w:pStyle w:val="PL"/>
        <w:rPr>
          <w:lang w:eastAsia="zh-CN"/>
        </w:rPr>
      </w:pPr>
      <w:r w:rsidRPr="00D3062E">
        <w:t xml:space="preserve">          description: </w:t>
      </w:r>
      <w:r w:rsidRPr="00D3062E">
        <w:rPr>
          <w:lang w:eastAsia="zh-CN"/>
        </w:rPr>
        <w:t>&gt;</w:t>
      </w:r>
    </w:p>
    <w:p w14:paraId="2A939150"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7A3A7E21" w14:textId="77777777" w:rsidR="00D3062E" w:rsidRPr="00D3062E" w:rsidRDefault="00D3062E" w:rsidP="00D3062E">
      <w:pPr>
        <w:pStyle w:val="PL"/>
      </w:pPr>
      <w:r w:rsidRPr="00D3062E">
        <w:t xml:space="preserve">            representation of the updated resource shall be returned in the response body.</w:t>
      </w:r>
    </w:p>
    <w:p w14:paraId="3105B08D" w14:textId="77777777" w:rsidR="00D3062E" w:rsidRPr="00D3062E" w:rsidRDefault="00D3062E" w:rsidP="00D3062E">
      <w:pPr>
        <w:pStyle w:val="PL"/>
      </w:pPr>
      <w:r w:rsidRPr="00D3062E">
        <w:t xml:space="preserve">          content:</w:t>
      </w:r>
    </w:p>
    <w:p w14:paraId="4252CEBD" w14:textId="77777777" w:rsidR="00D3062E" w:rsidRPr="00D3062E" w:rsidRDefault="00D3062E" w:rsidP="00D3062E">
      <w:pPr>
        <w:pStyle w:val="PL"/>
      </w:pPr>
      <w:r w:rsidRPr="00D3062E">
        <w:t xml:space="preserve">            application/json:</w:t>
      </w:r>
    </w:p>
    <w:p w14:paraId="7DD2075E" w14:textId="77777777" w:rsidR="00D3062E" w:rsidRPr="00D3062E" w:rsidRDefault="00D3062E" w:rsidP="00D3062E">
      <w:pPr>
        <w:pStyle w:val="PL"/>
      </w:pPr>
      <w:r w:rsidRPr="00D3062E">
        <w:t xml:space="preserve">              schema:</w:t>
      </w:r>
    </w:p>
    <w:p w14:paraId="7D7191C3"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08F1E658" w14:textId="77777777" w:rsidR="00D3062E" w:rsidRPr="00D3062E" w:rsidRDefault="00D3062E" w:rsidP="00D3062E">
      <w:pPr>
        <w:pStyle w:val="PL"/>
        <w:rPr>
          <w:lang w:eastAsia="es-ES"/>
        </w:rPr>
      </w:pPr>
      <w:r w:rsidRPr="00D3062E">
        <w:rPr>
          <w:lang w:eastAsia="es-ES"/>
        </w:rPr>
        <w:t xml:space="preserve">        '204':</w:t>
      </w:r>
    </w:p>
    <w:p w14:paraId="431E853A"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4E9D1F3"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1927FC85" w14:textId="77777777" w:rsidR="00D3062E" w:rsidRPr="00D3062E" w:rsidRDefault="00D3062E" w:rsidP="00D3062E">
      <w:pPr>
        <w:pStyle w:val="PL"/>
      </w:pPr>
      <w:r w:rsidRPr="00D3062E">
        <w:t xml:space="preserve">            and no content is returned in the response body.</w:t>
      </w:r>
    </w:p>
    <w:p w14:paraId="2E0F385C" w14:textId="77777777" w:rsidR="00D3062E" w:rsidRPr="00D3062E" w:rsidRDefault="00D3062E" w:rsidP="00D3062E">
      <w:pPr>
        <w:pStyle w:val="PL"/>
      </w:pPr>
      <w:r w:rsidRPr="00D3062E">
        <w:t xml:space="preserve">        '307':</w:t>
      </w:r>
    </w:p>
    <w:p w14:paraId="18F1E43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12CBB2D9" w14:textId="77777777" w:rsidR="00D3062E" w:rsidRPr="00D3062E" w:rsidRDefault="00D3062E" w:rsidP="00D3062E">
      <w:pPr>
        <w:pStyle w:val="PL"/>
      </w:pPr>
      <w:r w:rsidRPr="00D3062E">
        <w:t xml:space="preserve">        '308':</w:t>
      </w:r>
    </w:p>
    <w:p w14:paraId="2B98E5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239BFD75" w14:textId="77777777" w:rsidR="00D3062E" w:rsidRPr="00D3062E" w:rsidRDefault="00D3062E" w:rsidP="00D3062E">
      <w:pPr>
        <w:pStyle w:val="PL"/>
        <w:rPr>
          <w:lang w:eastAsia="es-ES"/>
        </w:rPr>
      </w:pPr>
      <w:r w:rsidRPr="00D3062E">
        <w:rPr>
          <w:lang w:eastAsia="es-ES"/>
        </w:rPr>
        <w:t xml:space="preserve">        '400':</w:t>
      </w:r>
    </w:p>
    <w:p w14:paraId="325747BF"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596846D9" w14:textId="77777777" w:rsidR="00D3062E" w:rsidRPr="00D3062E" w:rsidRDefault="00D3062E" w:rsidP="00D3062E">
      <w:pPr>
        <w:pStyle w:val="PL"/>
        <w:rPr>
          <w:lang w:eastAsia="es-ES"/>
        </w:rPr>
      </w:pPr>
      <w:r w:rsidRPr="00D3062E">
        <w:rPr>
          <w:lang w:eastAsia="es-ES"/>
        </w:rPr>
        <w:t xml:space="preserve">        '401':</w:t>
      </w:r>
    </w:p>
    <w:p w14:paraId="1072D238"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FF76A97" w14:textId="77777777" w:rsidR="00D3062E" w:rsidRPr="00D3062E" w:rsidRDefault="00D3062E" w:rsidP="00D3062E">
      <w:pPr>
        <w:pStyle w:val="PL"/>
        <w:rPr>
          <w:lang w:eastAsia="es-ES"/>
        </w:rPr>
      </w:pPr>
      <w:r w:rsidRPr="00D3062E">
        <w:rPr>
          <w:lang w:eastAsia="es-ES"/>
        </w:rPr>
        <w:t xml:space="preserve">        '403':</w:t>
      </w:r>
    </w:p>
    <w:p w14:paraId="71C0D7D4"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0E24C9F8" w14:textId="77777777" w:rsidR="00D3062E" w:rsidRPr="00D3062E" w:rsidRDefault="00D3062E" w:rsidP="00D3062E">
      <w:pPr>
        <w:pStyle w:val="PL"/>
        <w:rPr>
          <w:lang w:eastAsia="es-ES"/>
        </w:rPr>
      </w:pPr>
      <w:r w:rsidRPr="00D3062E">
        <w:rPr>
          <w:lang w:eastAsia="es-ES"/>
        </w:rPr>
        <w:t xml:space="preserve">        '404':</w:t>
      </w:r>
    </w:p>
    <w:p w14:paraId="3464DC94"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1C6ED70F" w14:textId="77777777" w:rsidR="00D3062E" w:rsidRPr="00D3062E" w:rsidRDefault="00D3062E" w:rsidP="00D3062E">
      <w:pPr>
        <w:pStyle w:val="PL"/>
        <w:rPr>
          <w:lang w:eastAsia="es-ES"/>
        </w:rPr>
      </w:pPr>
      <w:r w:rsidRPr="00D3062E">
        <w:rPr>
          <w:lang w:eastAsia="es-ES"/>
        </w:rPr>
        <w:t xml:space="preserve">        '406':</w:t>
      </w:r>
    </w:p>
    <w:p w14:paraId="633D2440"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3BA4A83B" w14:textId="77777777" w:rsidR="00D3062E" w:rsidRPr="00D3062E" w:rsidRDefault="00D3062E" w:rsidP="00D3062E">
      <w:pPr>
        <w:pStyle w:val="PL"/>
        <w:rPr>
          <w:lang w:eastAsia="es-ES"/>
        </w:rPr>
      </w:pPr>
      <w:r w:rsidRPr="00D3062E">
        <w:rPr>
          <w:lang w:eastAsia="es-ES"/>
        </w:rPr>
        <w:t xml:space="preserve">        '429':</w:t>
      </w:r>
    </w:p>
    <w:p w14:paraId="36D6B86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666C05A7" w14:textId="77777777" w:rsidR="00D3062E" w:rsidRPr="00D3062E" w:rsidRDefault="00D3062E" w:rsidP="00D3062E">
      <w:pPr>
        <w:pStyle w:val="PL"/>
        <w:rPr>
          <w:lang w:eastAsia="es-ES"/>
        </w:rPr>
      </w:pPr>
      <w:r w:rsidRPr="00D3062E">
        <w:rPr>
          <w:lang w:eastAsia="es-ES"/>
        </w:rPr>
        <w:t xml:space="preserve">        '500':</w:t>
      </w:r>
    </w:p>
    <w:p w14:paraId="5921BC25"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7E3BC788" w14:textId="77777777" w:rsidR="00D3062E" w:rsidRPr="00D3062E" w:rsidRDefault="00D3062E" w:rsidP="00D3062E">
      <w:pPr>
        <w:pStyle w:val="PL"/>
        <w:rPr>
          <w:lang w:eastAsia="es-ES"/>
        </w:rPr>
      </w:pPr>
      <w:r w:rsidRPr="00D3062E">
        <w:rPr>
          <w:lang w:eastAsia="es-ES"/>
        </w:rPr>
        <w:t xml:space="preserve">        '503':</w:t>
      </w:r>
    </w:p>
    <w:p w14:paraId="5662A26B"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20FDC002" w14:textId="77777777" w:rsidR="00D3062E" w:rsidRPr="00D3062E" w:rsidRDefault="00D3062E" w:rsidP="00D3062E">
      <w:pPr>
        <w:pStyle w:val="PL"/>
        <w:rPr>
          <w:lang w:eastAsia="es-ES"/>
        </w:rPr>
      </w:pPr>
      <w:r w:rsidRPr="00D3062E">
        <w:rPr>
          <w:lang w:eastAsia="es-ES"/>
        </w:rPr>
        <w:t xml:space="preserve">        default:</w:t>
      </w:r>
    </w:p>
    <w:p w14:paraId="41BBDE19"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5F4448F6" w14:textId="77777777" w:rsidR="00D3062E" w:rsidRPr="00D3062E" w:rsidRDefault="00D3062E" w:rsidP="00D3062E">
      <w:pPr>
        <w:pStyle w:val="PL"/>
        <w:rPr>
          <w:lang w:eastAsia="es-ES"/>
        </w:rPr>
      </w:pPr>
    </w:p>
    <w:p w14:paraId="59AFE413" w14:textId="77777777" w:rsidR="00D3062E" w:rsidRPr="00D3062E" w:rsidRDefault="00D3062E" w:rsidP="00D3062E">
      <w:pPr>
        <w:pStyle w:val="PL"/>
        <w:rPr>
          <w:lang w:eastAsia="es-ES"/>
        </w:rPr>
      </w:pPr>
      <w:r w:rsidRPr="00D3062E">
        <w:rPr>
          <w:lang w:eastAsia="es-ES"/>
        </w:rPr>
        <w:t xml:space="preserve">    delete:</w:t>
      </w:r>
    </w:p>
    <w:p w14:paraId="4BCD9D85"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2A20D162" w14:textId="77777777" w:rsidR="00D3062E" w:rsidRPr="00D3062E" w:rsidRDefault="00D3062E" w:rsidP="00D3062E">
      <w:pPr>
        <w:pStyle w:val="PL"/>
        <w:rPr>
          <w:rFonts w:cs="Courier New"/>
          <w:szCs w:val="16"/>
        </w:rPr>
      </w:pPr>
      <w:r w:rsidRPr="00D3062E">
        <w:rPr>
          <w:rFonts w:cs="Courier New"/>
          <w:szCs w:val="16"/>
        </w:rPr>
        <w:t xml:space="preserve">      operationId: DeleteInd</w:t>
      </w:r>
      <w:r w:rsidRPr="00D3062E">
        <w:t>MonSubsc</w:t>
      </w:r>
    </w:p>
    <w:p w14:paraId="480D5CD1" w14:textId="77777777" w:rsidR="00D3062E" w:rsidRPr="00D3062E" w:rsidRDefault="00D3062E" w:rsidP="00D3062E">
      <w:pPr>
        <w:pStyle w:val="PL"/>
        <w:rPr>
          <w:rFonts w:cs="Courier New"/>
          <w:szCs w:val="16"/>
        </w:rPr>
      </w:pPr>
      <w:r w:rsidRPr="00D3062E">
        <w:rPr>
          <w:rFonts w:cs="Courier New"/>
          <w:szCs w:val="16"/>
        </w:rPr>
        <w:t xml:space="preserve">      tags:</w:t>
      </w:r>
    </w:p>
    <w:p w14:paraId="43AE8AF4"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1A1581FE" w14:textId="77777777" w:rsidR="00D3062E" w:rsidRPr="00D3062E" w:rsidRDefault="00D3062E" w:rsidP="00D3062E">
      <w:pPr>
        <w:pStyle w:val="PL"/>
        <w:rPr>
          <w:lang w:eastAsia="es-ES"/>
        </w:rPr>
      </w:pPr>
      <w:r w:rsidRPr="00D3062E">
        <w:rPr>
          <w:lang w:eastAsia="es-ES"/>
        </w:rPr>
        <w:t xml:space="preserve">      responses:</w:t>
      </w:r>
    </w:p>
    <w:p w14:paraId="4628AE76" w14:textId="77777777" w:rsidR="00D3062E" w:rsidRPr="00D3062E" w:rsidRDefault="00D3062E" w:rsidP="00D3062E">
      <w:pPr>
        <w:pStyle w:val="PL"/>
        <w:rPr>
          <w:lang w:eastAsia="es-ES"/>
        </w:rPr>
      </w:pPr>
      <w:r w:rsidRPr="00D3062E">
        <w:rPr>
          <w:lang w:eastAsia="es-ES"/>
        </w:rPr>
        <w:t xml:space="preserve">        '204':</w:t>
      </w:r>
    </w:p>
    <w:p w14:paraId="21B9BFC2"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6DFE359D"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4C5BB475" w14:textId="77777777" w:rsidR="00D3062E" w:rsidRPr="00D3062E" w:rsidRDefault="00D3062E" w:rsidP="00D3062E">
      <w:pPr>
        <w:pStyle w:val="PL"/>
      </w:pPr>
      <w:r w:rsidRPr="00D3062E">
        <w:t xml:space="preserve">        '307':</w:t>
      </w:r>
    </w:p>
    <w:p w14:paraId="7526C00C"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6AA27A80" w14:textId="77777777" w:rsidR="00D3062E" w:rsidRPr="00D3062E" w:rsidRDefault="00D3062E" w:rsidP="00D3062E">
      <w:pPr>
        <w:pStyle w:val="PL"/>
      </w:pPr>
      <w:r w:rsidRPr="00D3062E">
        <w:t xml:space="preserve">        '308':</w:t>
      </w:r>
    </w:p>
    <w:p w14:paraId="7642814C"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70674A06" w14:textId="77777777" w:rsidR="00D3062E" w:rsidRPr="00D3062E" w:rsidRDefault="00D3062E" w:rsidP="00D3062E">
      <w:pPr>
        <w:pStyle w:val="PL"/>
        <w:rPr>
          <w:lang w:eastAsia="es-ES"/>
        </w:rPr>
      </w:pPr>
      <w:r w:rsidRPr="00D3062E">
        <w:rPr>
          <w:lang w:eastAsia="es-ES"/>
        </w:rPr>
        <w:t xml:space="preserve">        '400':</w:t>
      </w:r>
    </w:p>
    <w:p w14:paraId="458FCD7A"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38CAA08E" w14:textId="77777777" w:rsidR="00D3062E" w:rsidRPr="00D3062E" w:rsidRDefault="00D3062E" w:rsidP="00D3062E">
      <w:pPr>
        <w:pStyle w:val="PL"/>
        <w:rPr>
          <w:lang w:eastAsia="es-ES"/>
        </w:rPr>
      </w:pPr>
      <w:r w:rsidRPr="00D3062E">
        <w:rPr>
          <w:lang w:eastAsia="es-ES"/>
        </w:rPr>
        <w:t xml:space="preserve">        '401':</w:t>
      </w:r>
    </w:p>
    <w:p w14:paraId="507E3C41"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5DA6D32" w14:textId="77777777" w:rsidR="00D3062E" w:rsidRPr="00D3062E" w:rsidRDefault="00D3062E" w:rsidP="00D3062E">
      <w:pPr>
        <w:pStyle w:val="PL"/>
        <w:rPr>
          <w:lang w:eastAsia="es-ES"/>
        </w:rPr>
      </w:pPr>
      <w:r w:rsidRPr="00D3062E">
        <w:rPr>
          <w:lang w:eastAsia="es-ES"/>
        </w:rPr>
        <w:t xml:space="preserve">        '403':</w:t>
      </w:r>
    </w:p>
    <w:p w14:paraId="779BD9FF"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31070CBD" w14:textId="77777777" w:rsidR="00D3062E" w:rsidRPr="00D3062E" w:rsidRDefault="00D3062E" w:rsidP="00D3062E">
      <w:pPr>
        <w:pStyle w:val="PL"/>
        <w:rPr>
          <w:lang w:eastAsia="es-ES"/>
        </w:rPr>
      </w:pPr>
      <w:r w:rsidRPr="00D3062E">
        <w:rPr>
          <w:lang w:eastAsia="es-ES"/>
        </w:rPr>
        <w:t xml:space="preserve">        '404':</w:t>
      </w:r>
    </w:p>
    <w:p w14:paraId="7680874C"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3BD36A3E" w14:textId="77777777" w:rsidR="00D3062E" w:rsidRPr="00D3062E" w:rsidRDefault="00D3062E" w:rsidP="00D3062E">
      <w:pPr>
        <w:pStyle w:val="PL"/>
        <w:rPr>
          <w:lang w:eastAsia="es-ES"/>
        </w:rPr>
      </w:pPr>
      <w:r w:rsidRPr="00D3062E">
        <w:rPr>
          <w:lang w:eastAsia="es-ES"/>
        </w:rPr>
        <w:t xml:space="preserve">        '406':</w:t>
      </w:r>
    </w:p>
    <w:p w14:paraId="389F9B46"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5E14A299" w14:textId="77777777" w:rsidR="00D3062E" w:rsidRPr="00D3062E" w:rsidRDefault="00D3062E" w:rsidP="00D3062E">
      <w:pPr>
        <w:pStyle w:val="PL"/>
        <w:rPr>
          <w:lang w:eastAsia="es-ES"/>
        </w:rPr>
      </w:pPr>
      <w:r w:rsidRPr="00D3062E">
        <w:rPr>
          <w:lang w:eastAsia="es-ES"/>
        </w:rPr>
        <w:t xml:space="preserve">        '429':</w:t>
      </w:r>
    </w:p>
    <w:p w14:paraId="58AE9D13"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3DCCC568" w14:textId="77777777" w:rsidR="00D3062E" w:rsidRPr="00D3062E" w:rsidRDefault="00D3062E" w:rsidP="00D3062E">
      <w:pPr>
        <w:pStyle w:val="PL"/>
        <w:rPr>
          <w:lang w:eastAsia="es-ES"/>
        </w:rPr>
      </w:pPr>
      <w:r w:rsidRPr="00D3062E">
        <w:rPr>
          <w:lang w:eastAsia="es-ES"/>
        </w:rPr>
        <w:t xml:space="preserve">        '500':</w:t>
      </w:r>
    </w:p>
    <w:p w14:paraId="73BE0902"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5C6C96F3" w14:textId="77777777" w:rsidR="00D3062E" w:rsidRPr="00D3062E" w:rsidRDefault="00D3062E" w:rsidP="00D3062E">
      <w:pPr>
        <w:pStyle w:val="PL"/>
        <w:rPr>
          <w:lang w:eastAsia="es-ES"/>
        </w:rPr>
      </w:pPr>
      <w:r w:rsidRPr="00D3062E">
        <w:rPr>
          <w:lang w:eastAsia="es-ES"/>
        </w:rPr>
        <w:t xml:space="preserve">        '503':</w:t>
      </w:r>
    </w:p>
    <w:p w14:paraId="4CE7C09E"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71D54D27" w14:textId="77777777" w:rsidR="00D3062E" w:rsidRPr="00D3062E" w:rsidRDefault="00D3062E" w:rsidP="00D3062E">
      <w:pPr>
        <w:pStyle w:val="PL"/>
        <w:rPr>
          <w:lang w:eastAsia="es-ES"/>
        </w:rPr>
      </w:pPr>
      <w:r w:rsidRPr="00D3062E">
        <w:rPr>
          <w:lang w:eastAsia="es-ES"/>
        </w:rPr>
        <w:t xml:space="preserve">        default:</w:t>
      </w:r>
    </w:p>
    <w:p w14:paraId="1EFDD69E"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0B1F3236" w14:textId="77777777" w:rsidR="00D3062E" w:rsidRPr="00D3062E" w:rsidRDefault="00D3062E" w:rsidP="00D3062E">
      <w:pPr>
        <w:pStyle w:val="PL"/>
      </w:pPr>
    </w:p>
    <w:p w14:paraId="46D5E7AE" w14:textId="77777777" w:rsidR="00D3062E" w:rsidRPr="00D3062E" w:rsidRDefault="00D3062E" w:rsidP="00D3062E">
      <w:pPr>
        <w:pStyle w:val="PL"/>
      </w:pPr>
      <w:r w:rsidRPr="00D3062E">
        <w:t xml:space="preserve">  /request:</w:t>
      </w:r>
    </w:p>
    <w:p w14:paraId="1725E28B" w14:textId="77777777" w:rsidR="00D3062E" w:rsidRPr="00D3062E" w:rsidRDefault="00D3062E" w:rsidP="00D3062E">
      <w:pPr>
        <w:pStyle w:val="PL"/>
      </w:pPr>
      <w:r w:rsidRPr="00D3062E">
        <w:t xml:space="preserve">    post:</w:t>
      </w:r>
    </w:p>
    <w:p w14:paraId="2370AA4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3441B0C6"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MultiSlicesMonRepReq</w:t>
      </w:r>
    </w:p>
    <w:p w14:paraId="5727783E" w14:textId="77777777" w:rsidR="00D3062E" w:rsidRPr="00D3062E" w:rsidRDefault="00D3062E" w:rsidP="00D3062E">
      <w:pPr>
        <w:pStyle w:val="PL"/>
        <w:rPr>
          <w:rFonts w:cs="Courier New"/>
          <w:szCs w:val="16"/>
        </w:rPr>
      </w:pPr>
      <w:r w:rsidRPr="00D3062E">
        <w:rPr>
          <w:rFonts w:cs="Courier New"/>
          <w:szCs w:val="16"/>
        </w:rPr>
        <w:t xml:space="preserve">      tags:</w:t>
      </w:r>
    </w:p>
    <w:p w14:paraId="203CB3F9" w14:textId="77777777" w:rsidR="00D3062E" w:rsidRPr="00D3062E" w:rsidRDefault="00D3062E" w:rsidP="00D3062E">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3D11BF1" w14:textId="77777777" w:rsidR="00D3062E" w:rsidRPr="00D3062E" w:rsidRDefault="00D3062E" w:rsidP="00D3062E">
      <w:pPr>
        <w:pStyle w:val="PL"/>
      </w:pPr>
      <w:r w:rsidRPr="00D3062E">
        <w:t xml:space="preserve">      requestBody:</w:t>
      </w:r>
    </w:p>
    <w:p w14:paraId="1829C724" w14:textId="77777777" w:rsidR="00D3062E" w:rsidRPr="00D3062E" w:rsidRDefault="00D3062E" w:rsidP="00D3062E">
      <w:pPr>
        <w:pStyle w:val="PL"/>
      </w:pPr>
      <w:r w:rsidRPr="00D3062E">
        <w:t xml:space="preserve">        required: true</w:t>
      </w:r>
    </w:p>
    <w:p w14:paraId="15C97AB6" w14:textId="77777777" w:rsidR="00D3062E" w:rsidRPr="00D3062E" w:rsidRDefault="00D3062E" w:rsidP="00D3062E">
      <w:pPr>
        <w:pStyle w:val="PL"/>
      </w:pPr>
      <w:r w:rsidRPr="00D3062E">
        <w:t xml:space="preserve">        content:</w:t>
      </w:r>
    </w:p>
    <w:p w14:paraId="6D75484B" w14:textId="77777777" w:rsidR="00D3062E" w:rsidRPr="00D3062E" w:rsidRDefault="00D3062E" w:rsidP="00D3062E">
      <w:pPr>
        <w:pStyle w:val="PL"/>
      </w:pPr>
      <w:r w:rsidRPr="00D3062E">
        <w:lastRenderedPageBreak/>
        <w:t xml:space="preserve">          application/json:</w:t>
      </w:r>
    </w:p>
    <w:p w14:paraId="47635D95" w14:textId="77777777" w:rsidR="00D3062E" w:rsidRPr="00D3062E" w:rsidRDefault="00D3062E" w:rsidP="00D3062E">
      <w:pPr>
        <w:pStyle w:val="PL"/>
      </w:pPr>
      <w:r w:rsidRPr="00D3062E">
        <w:t xml:space="preserve">            schema:</w:t>
      </w:r>
    </w:p>
    <w:p w14:paraId="4A09EC2E" w14:textId="77777777" w:rsidR="00D3062E" w:rsidRPr="00D3062E" w:rsidRDefault="00D3062E" w:rsidP="00D3062E">
      <w:pPr>
        <w:pStyle w:val="PL"/>
      </w:pPr>
      <w:r w:rsidRPr="00D3062E">
        <w:t xml:space="preserve">              $ref: '#/components/schemas/MonitoringReq'</w:t>
      </w:r>
    </w:p>
    <w:p w14:paraId="79B66C63" w14:textId="77777777" w:rsidR="00D3062E" w:rsidRPr="00D3062E" w:rsidRDefault="00D3062E" w:rsidP="00D3062E">
      <w:pPr>
        <w:pStyle w:val="PL"/>
      </w:pPr>
      <w:r w:rsidRPr="00D3062E">
        <w:t xml:space="preserve">      responses:</w:t>
      </w:r>
    </w:p>
    <w:p w14:paraId="6668FD56" w14:textId="77777777" w:rsidR="00D3062E" w:rsidRPr="00D3062E" w:rsidRDefault="00D3062E" w:rsidP="00D3062E">
      <w:pPr>
        <w:pStyle w:val="PL"/>
      </w:pPr>
      <w:r w:rsidRPr="00D3062E">
        <w:t xml:space="preserve">        '200':</w:t>
      </w:r>
    </w:p>
    <w:p w14:paraId="64CBB152" w14:textId="77777777" w:rsidR="00D3062E" w:rsidRPr="00D3062E" w:rsidRDefault="00D3062E" w:rsidP="00D3062E">
      <w:pPr>
        <w:pStyle w:val="PL"/>
        <w:rPr>
          <w:lang w:eastAsia="zh-CN"/>
        </w:rPr>
      </w:pPr>
      <w:r w:rsidRPr="00D3062E">
        <w:t xml:space="preserve">          description: </w:t>
      </w:r>
      <w:r w:rsidRPr="00D3062E">
        <w:rPr>
          <w:lang w:eastAsia="zh-CN"/>
        </w:rPr>
        <w:t>&gt;</w:t>
      </w:r>
    </w:p>
    <w:p w14:paraId="755E71E6" w14:textId="77777777" w:rsidR="00D3062E" w:rsidRPr="00D3062E" w:rsidRDefault="00D3062E" w:rsidP="00D3062E">
      <w:pPr>
        <w:pStyle w:val="PL"/>
      </w:pPr>
      <w:r w:rsidRPr="00D3062E">
        <w:rPr>
          <w:lang w:eastAsia="es-ES"/>
        </w:rPr>
        <w:t xml:space="preserve">            </w:t>
      </w:r>
      <w:r w:rsidRPr="00D3062E">
        <w:t>OK. The requested multiple slices related performance and analytics consolidated report</w:t>
      </w:r>
    </w:p>
    <w:p w14:paraId="43447FF6" w14:textId="77777777" w:rsidR="00D3062E" w:rsidRPr="00D3062E" w:rsidRDefault="00D3062E" w:rsidP="00D3062E">
      <w:pPr>
        <w:pStyle w:val="PL"/>
      </w:pPr>
      <w:r w:rsidRPr="00D3062E">
        <w:t xml:space="preserve">            shall be returned in the response body.</w:t>
      </w:r>
    </w:p>
    <w:p w14:paraId="35EDE080" w14:textId="77777777" w:rsidR="00D3062E" w:rsidRPr="00D3062E" w:rsidRDefault="00D3062E" w:rsidP="00D3062E">
      <w:pPr>
        <w:pStyle w:val="PL"/>
      </w:pPr>
      <w:r w:rsidRPr="00D3062E">
        <w:t xml:space="preserve">          content:</w:t>
      </w:r>
    </w:p>
    <w:p w14:paraId="01CA6A11" w14:textId="77777777" w:rsidR="00D3062E" w:rsidRPr="00D3062E" w:rsidRDefault="00D3062E" w:rsidP="00D3062E">
      <w:pPr>
        <w:pStyle w:val="PL"/>
      </w:pPr>
      <w:r w:rsidRPr="00D3062E">
        <w:t xml:space="preserve">            application/json:</w:t>
      </w:r>
    </w:p>
    <w:p w14:paraId="4D53C04D" w14:textId="77777777" w:rsidR="00D3062E" w:rsidRPr="00D3062E" w:rsidRDefault="00D3062E" w:rsidP="00D3062E">
      <w:pPr>
        <w:pStyle w:val="PL"/>
      </w:pPr>
      <w:r w:rsidRPr="00D3062E">
        <w:t xml:space="preserve">              schema:</w:t>
      </w:r>
    </w:p>
    <w:p w14:paraId="210537AC" w14:textId="77777777" w:rsidR="00D3062E" w:rsidRPr="00D3062E" w:rsidRDefault="00D3062E" w:rsidP="00D3062E">
      <w:pPr>
        <w:pStyle w:val="PL"/>
        <w:rPr>
          <w:lang w:eastAsia="es-ES"/>
        </w:rPr>
      </w:pPr>
      <w:r w:rsidRPr="00D3062E">
        <w:rPr>
          <w:lang w:eastAsia="es-ES"/>
        </w:rPr>
        <w:t xml:space="preserve">                $ref: '#/components/schemas/</w:t>
      </w:r>
      <w:r w:rsidRPr="00D3062E">
        <w:t>MonitoringResp</w:t>
      </w:r>
      <w:r w:rsidRPr="00D3062E">
        <w:rPr>
          <w:lang w:eastAsia="es-ES"/>
        </w:rPr>
        <w:t>'</w:t>
      </w:r>
    </w:p>
    <w:p w14:paraId="603588F7" w14:textId="77777777" w:rsidR="00D3062E" w:rsidRPr="00D3062E" w:rsidRDefault="00D3062E" w:rsidP="00D3062E">
      <w:pPr>
        <w:pStyle w:val="PL"/>
      </w:pPr>
      <w:r w:rsidRPr="00D3062E">
        <w:t xml:space="preserve">        '307':</w:t>
      </w:r>
    </w:p>
    <w:p w14:paraId="00D45083" w14:textId="77777777" w:rsidR="00D3062E" w:rsidRPr="00D3062E" w:rsidRDefault="00D3062E" w:rsidP="00D3062E">
      <w:pPr>
        <w:pStyle w:val="PL"/>
      </w:pPr>
      <w:r w:rsidRPr="00D3062E">
        <w:t xml:space="preserve">          $ref: 'TS29122_CommonData.yaml#/components/responses/307'</w:t>
      </w:r>
    </w:p>
    <w:p w14:paraId="6C2170D4" w14:textId="77777777" w:rsidR="00D3062E" w:rsidRPr="00D3062E" w:rsidRDefault="00D3062E" w:rsidP="00D3062E">
      <w:pPr>
        <w:pStyle w:val="PL"/>
      </w:pPr>
      <w:r w:rsidRPr="00D3062E">
        <w:t xml:space="preserve">        '308':</w:t>
      </w:r>
    </w:p>
    <w:p w14:paraId="59F25A8B" w14:textId="77777777" w:rsidR="00D3062E" w:rsidRPr="00D3062E" w:rsidRDefault="00D3062E" w:rsidP="00D3062E">
      <w:pPr>
        <w:pStyle w:val="PL"/>
      </w:pPr>
      <w:r w:rsidRPr="00D3062E">
        <w:t xml:space="preserve">          $ref: 'TS29122_CommonData.yaml#/components/responses/308'</w:t>
      </w:r>
    </w:p>
    <w:p w14:paraId="418870AB" w14:textId="77777777" w:rsidR="00D3062E" w:rsidRPr="00D3062E" w:rsidRDefault="00D3062E" w:rsidP="00D3062E">
      <w:pPr>
        <w:pStyle w:val="PL"/>
      </w:pPr>
      <w:r w:rsidRPr="00D3062E">
        <w:t xml:space="preserve">        '400':</w:t>
      </w:r>
    </w:p>
    <w:p w14:paraId="2A5738B9" w14:textId="77777777" w:rsidR="00D3062E" w:rsidRPr="00D3062E" w:rsidRDefault="00D3062E" w:rsidP="00D3062E">
      <w:pPr>
        <w:pStyle w:val="PL"/>
      </w:pPr>
      <w:r w:rsidRPr="00D3062E">
        <w:t xml:space="preserve">          $ref: 'TS29122_CommonData.yaml#/components/responses/400'</w:t>
      </w:r>
    </w:p>
    <w:p w14:paraId="6F27DA8F" w14:textId="77777777" w:rsidR="00D3062E" w:rsidRPr="00D3062E" w:rsidRDefault="00D3062E" w:rsidP="00D3062E">
      <w:pPr>
        <w:pStyle w:val="PL"/>
      </w:pPr>
      <w:r w:rsidRPr="00D3062E">
        <w:t xml:space="preserve">        '401':</w:t>
      </w:r>
    </w:p>
    <w:p w14:paraId="66F8997B" w14:textId="77777777" w:rsidR="00D3062E" w:rsidRPr="00D3062E" w:rsidRDefault="00D3062E" w:rsidP="00D3062E">
      <w:pPr>
        <w:pStyle w:val="PL"/>
      </w:pPr>
      <w:r w:rsidRPr="00D3062E">
        <w:t xml:space="preserve">          $ref: 'TS29122_CommonData.yaml#/components/responses/401'</w:t>
      </w:r>
    </w:p>
    <w:p w14:paraId="6A24F57F" w14:textId="77777777" w:rsidR="00D3062E" w:rsidRPr="00D3062E" w:rsidRDefault="00D3062E" w:rsidP="00D3062E">
      <w:pPr>
        <w:pStyle w:val="PL"/>
      </w:pPr>
      <w:r w:rsidRPr="00D3062E">
        <w:t xml:space="preserve">        '403':</w:t>
      </w:r>
    </w:p>
    <w:p w14:paraId="26EB05F8" w14:textId="77777777" w:rsidR="00D3062E" w:rsidRPr="00D3062E" w:rsidRDefault="00D3062E" w:rsidP="00D3062E">
      <w:pPr>
        <w:pStyle w:val="PL"/>
      </w:pPr>
      <w:r w:rsidRPr="00D3062E">
        <w:t xml:space="preserve">          $ref: 'TS29122_CommonData.yaml#/components/responses/403'</w:t>
      </w:r>
    </w:p>
    <w:p w14:paraId="2150C619" w14:textId="77777777" w:rsidR="00D3062E" w:rsidRPr="00D3062E" w:rsidRDefault="00D3062E" w:rsidP="00D3062E">
      <w:pPr>
        <w:pStyle w:val="PL"/>
      </w:pPr>
      <w:r w:rsidRPr="00D3062E">
        <w:t xml:space="preserve">        '404':</w:t>
      </w:r>
    </w:p>
    <w:p w14:paraId="32CC801B" w14:textId="77777777" w:rsidR="00D3062E" w:rsidRPr="00D3062E" w:rsidRDefault="00D3062E" w:rsidP="00D3062E">
      <w:pPr>
        <w:pStyle w:val="PL"/>
      </w:pPr>
      <w:r w:rsidRPr="00D3062E">
        <w:t xml:space="preserve">          $ref: 'TS29122_CommonData.yaml#/components/responses/404'</w:t>
      </w:r>
    </w:p>
    <w:p w14:paraId="6A5B492C" w14:textId="77777777" w:rsidR="00D3062E" w:rsidRPr="00D3062E" w:rsidRDefault="00D3062E" w:rsidP="00D3062E">
      <w:pPr>
        <w:pStyle w:val="PL"/>
      </w:pPr>
      <w:r w:rsidRPr="00D3062E">
        <w:t xml:space="preserve">        '411':</w:t>
      </w:r>
    </w:p>
    <w:p w14:paraId="4B13141F" w14:textId="77777777" w:rsidR="00D3062E" w:rsidRPr="00D3062E" w:rsidRDefault="00D3062E" w:rsidP="00D3062E">
      <w:pPr>
        <w:pStyle w:val="PL"/>
      </w:pPr>
      <w:r w:rsidRPr="00D3062E">
        <w:t xml:space="preserve">          $ref: 'TS29122_CommonData.yaml#/components/responses/411'</w:t>
      </w:r>
    </w:p>
    <w:p w14:paraId="35F7BBC2" w14:textId="77777777" w:rsidR="00D3062E" w:rsidRPr="00D3062E" w:rsidRDefault="00D3062E" w:rsidP="00D3062E">
      <w:pPr>
        <w:pStyle w:val="PL"/>
      </w:pPr>
      <w:r w:rsidRPr="00D3062E">
        <w:t xml:space="preserve">        '413':</w:t>
      </w:r>
    </w:p>
    <w:p w14:paraId="7BEADACA" w14:textId="77777777" w:rsidR="00D3062E" w:rsidRPr="00D3062E" w:rsidRDefault="00D3062E" w:rsidP="00D3062E">
      <w:pPr>
        <w:pStyle w:val="PL"/>
      </w:pPr>
      <w:r w:rsidRPr="00D3062E">
        <w:t xml:space="preserve">          $ref: 'TS29122_CommonData.yaml#/components/responses/413'</w:t>
      </w:r>
    </w:p>
    <w:p w14:paraId="7BD86500" w14:textId="77777777" w:rsidR="00D3062E" w:rsidRPr="00D3062E" w:rsidRDefault="00D3062E" w:rsidP="00D3062E">
      <w:pPr>
        <w:pStyle w:val="PL"/>
      </w:pPr>
      <w:r w:rsidRPr="00D3062E">
        <w:t xml:space="preserve">        '415':</w:t>
      </w:r>
    </w:p>
    <w:p w14:paraId="37A7A750" w14:textId="77777777" w:rsidR="00D3062E" w:rsidRPr="00D3062E" w:rsidRDefault="00D3062E" w:rsidP="00D3062E">
      <w:pPr>
        <w:pStyle w:val="PL"/>
      </w:pPr>
      <w:r w:rsidRPr="00D3062E">
        <w:t xml:space="preserve">          $ref: 'TS29122_CommonData.yaml#/components/responses/415'</w:t>
      </w:r>
    </w:p>
    <w:p w14:paraId="35CA7AB6" w14:textId="77777777" w:rsidR="00D3062E" w:rsidRPr="00D3062E" w:rsidRDefault="00D3062E" w:rsidP="00D3062E">
      <w:pPr>
        <w:pStyle w:val="PL"/>
      </w:pPr>
      <w:r w:rsidRPr="00D3062E">
        <w:t xml:space="preserve">        '429':</w:t>
      </w:r>
    </w:p>
    <w:p w14:paraId="33D25902" w14:textId="77777777" w:rsidR="00D3062E" w:rsidRPr="00D3062E" w:rsidRDefault="00D3062E" w:rsidP="00D3062E">
      <w:pPr>
        <w:pStyle w:val="PL"/>
      </w:pPr>
      <w:r w:rsidRPr="00D3062E">
        <w:t xml:space="preserve">          $ref: 'TS29122_CommonData.yaml#/components/responses/429'</w:t>
      </w:r>
    </w:p>
    <w:p w14:paraId="27AD60BE" w14:textId="77777777" w:rsidR="00D3062E" w:rsidRPr="00D3062E" w:rsidRDefault="00D3062E" w:rsidP="00D3062E">
      <w:pPr>
        <w:pStyle w:val="PL"/>
      </w:pPr>
      <w:r w:rsidRPr="00D3062E">
        <w:t xml:space="preserve">        '500':</w:t>
      </w:r>
    </w:p>
    <w:p w14:paraId="416529A6" w14:textId="77777777" w:rsidR="00D3062E" w:rsidRPr="00D3062E" w:rsidRDefault="00D3062E" w:rsidP="00D3062E">
      <w:pPr>
        <w:pStyle w:val="PL"/>
      </w:pPr>
      <w:r w:rsidRPr="00D3062E">
        <w:t xml:space="preserve">          $ref: 'TS29122_CommonData.yaml#/components/responses/500'</w:t>
      </w:r>
    </w:p>
    <w:p w14:paraId="60FB89DD" w14:textId="77777777" w:rsidR="00D3062E" w:rsidRPr="00D3062E" w:rsidRDefault="00D3062E" w:rsidP="00D3062E">
      <w:pPr>
        <w:pStyle w:val="PL"/>
      </w:pPr>
      <w:r w:rsidRPr="00D3062E">
        <w:t xml:space="preserve">        '503':</w:t>
      </w:r>
    </w:p>
    <w:p w14:paraId="2CE4C4D8" w14:textId="77777777" w:rsidR="00D3062E" w:rsidRPr="00D3062E" w:rsidRDefault="00D3062E" w:rsidP="00D3062E">
      <w:pPr>
        <w:pStyle w:val="PL"/>
      </w:pPr>
      <w:r w:rsidRPr="00D3062E">
        <w:t xml:space="preserve">          $ref: 'TS29122_CommonData.yaml#/components/responses/503'</w:t>
      </w:r>
    </w:p>
    <w:p w14:paraId="5F6058FA" w14:textId="77777777" w:rsidR="00D3062E" w:rsidRPr="00D3062E" w:rsidRDefault="00D3062E" w:rsidP="00D3062E">
      <w:pPr>
        <w:pStyle w:val="PL"/>
      </w:pPr>
      <w:r w:rsidRPr="00D3062E">
        <w:t xml:space="preserve">        default:</w:t>
      </w:r>
    </w:p>
    <w:p w14:paraId="0E4245BE" w14:textId="77777777" w:rsidR="00D3062E" w:rsidRPr="00D3062E" w:rsidRDefault="00D3062E" w:rsidP="00D3062E">
      <w:pPr>
        <w:pStyle w:val="PL"/>
      </w:pPr>
      <w:r w:rsidRPr="00D3062E">
        <w:t xml:space="preserve">          $ref: 'TS29122_CommonData.yaml#/components/responses/default'</w:t>
      </w:r>
    </w:p>
    <w:p w14:paraId="1F7A321D" w14:textId="77777777" w:rsidR="00D3062E" w:rsidRPr="00D3062E" w:rsidRDefault="00D3062E" w:rsidP="00D3062E">
      <w:pPr>
        <w:pStyle w:val="PL"/>
      </w:pPr>
    </w:p>
    <w:p w14:paraId="2DE13CD5" w14:textId="77777777" w:rsidR="00D3062E" w:rsidRPr="00D3062E" w:rsidRDefault="00D3062E" w:rsidP="00D3062E">
      <w:pPr>
        <w:pStyle w:val="PL"/>
      </w:pPr>
    </w:p>
    <w:p w14:paraId="34E776FE" w14:textId="77777777" w:rsidR="00D3062E" w:rsidRPr="00D3062E" w:rsidRDefault="00D3062E" w:rsidP="00D3062E">
      <w:pPr>
        <w:pStyle w:val="PL"/>
      </w:pPr>
      <w:r w:rsidRPr="00D3062E">
        <w:t>components:</w:t>
      </w:r>
    </w:p>
    <w:p w14:paraId="2ECCD048" w14:textId="77777777" w:rsidR="00D3062E" w:rsidRPr="00D3062E" w:rsidRDefault="00D3062E" w:rsidP="00D3062E">
      <w:pPr>
        <w:pStyle w:val="PL"/>
      </w:pPr>
      <w:r w:rsidRPr="00D3062E">
        <w:t xml:space="preserve">  securitySchemes:</w:t>
      </w:r>
    </w:p>
    <w:p w14:paraId="025F241D" w14:textId="77777777" w:rsidR="00D3062E" w:rsidRPr="00D3062E" w:rsidRDefault="00D3062E" w:rsidP="00D3062E">
      <w:pPr>
        <w:pStyle w:val="PL"/>
      </w:pPr>
      <w:r w:rsidRPr="00D3062E">
        <w:t xml:space="preserve">    oAuth2ClientCredentials:</w:t>
      </w:r>
    </w:p>
    <w:p w14:paraId="16F92ABA" w14:textId="77777777" w:rsidR="00D3062E" w:rsidRPr="00D3062E" w:rsidRDefault="00D3062E" w:rsidP="00D3062E">
      <w:pPr>
        <w:pStyle w:val="PL"/>
      </w:pPr>
      <w:r w:rsidRPr="00D3062E">
        <w:t xml:space="preserve">      type: oauth2</w:t>
      </w:r>
    </w:p>
    <w:p w14:paraId="6FE8F245" w14:textId="77777777" w:rsidR="00D3062E" w:rsidRPr="00D3062E" w:rsidRDefault="00D3062E" w:rsidP="00D3062E">
      <w:pPr>
        <w:pStyle w:val="PL"/>
      </w:pPr>
      <w:r w:rsidRPr="00D3062E">
        <w:t xml:space="preserve">      flows:</w:t>
      </w:r>
    </w:p>
    <w:p w14:paraId="56A32399" w14:textId="77777777" w:rsidR="00D3062E" w:rsidRPr="00D3062E" w:rsidRDefault="00D3062E" w:rsidP="00D3062E">
      <w:pPr>
        <w:pStyle w:val="PL"/>
      </w:pPr>
      <w:r w:rsidRPr="00D3062E">
        <w:t xml:space="preserve">        clientCredentials:</w:t>
      </w:r>
    </w:p>
    <w:p w14:paraId="4B997907" w14:textId="77777777" w:rsidR="00D3062E" w:rsidRPr="00D3062E" w:rsidRDefault="00D3062E" w:rsidP="00D3062E">
      <w:pPr>
        <w:pStyle w:val="PL"/>
      </w:pPr>
      <w:r w:rsidRPr="00D3062E">
        <w:t xml:space="preserve">          tokenUrl: '{tokenUrl}'</w:t>
      </w:r>
    </w:p>
    <w:p w14:paraId="59C4D037" w14:textId="77777777" w:rsidR="00D3062E" w:rsidRPr="00D3062E" w:rsidRDefault="00D3062E" w:rsidP="00D3062E">
      <w:pPr>
        <w:pStyle w:val="PL"/>
      </w:pPr>
      <w:r w:rsidRPr="00D3062E">
        <w:t xml:space="preserve">          scopes: {}</w:t>
      </w:r>
    </w:p>
    <w:p w14:paraId="6E74C38A" w14:textId="77777777" w:rsidR="00D3062E" w:rsidRPr="00D3062E" w:rsidRDefault="00D3062E" w:rsidP="00D3062E">
      <w:pPr>
        <w:pStyle w:val="PL"/>
      </w:pPr>
    </w:p>
    <w:p w14:paraId="107E851D" w14:textId="77777777" w:rsidR="00D3062E" w:rsidRPr="00D3062E" w:rsidRDefault="00D3062E" w:rsidP="00D3062E">
      <w:pPr>
        <w:pStyle w:val="PL"/>
      </w:pPr>
      <w:r w:rsidRPr="00D3062E">
        <w:t xml:space="preserve">  schemas:</w:t>
      </w:r>
    </w:p>
    <w:p w14:paraId="60C5664D" w14:textId="77777777" w:rsidR="00D3062E" w:rsidRPr="00D3062E" w:rsidRDefault="00D3062E" w:rsidP="00D3062E">
      <w:pPr>
        <w:pStyle w:val="PL"/>
      </w:pPr>
    </w:p>
    <w:p w14:paraId="0FF27DBB" w14:textId="77777777" w:rsidR="00D3062E" w:rsidRPr="00D3062E" w:rsidRDefault="00D3062E" w:rsidP="00D3062E">
      <w:pPr>
        <w:pStyle w:val="PL"/>
      </w:pPr>
      <w:r w:rsidRPr="00D3062E">
        <w:t>#</w:t>
      </w:r>
    </w:p>
    <w:p w14:paraId="64CE15AB" w14:textId="77777777" w:rsidR="00D3062E" w:rsidRPr="00D3062E" w:rsidRDefault="00D3062E" w:rsidP="00D3062E">
      <w:pPr>
        <w:pStyle w:val="PL"/>
      </w:pPr>
      <w:r w:rsidRPr="00D3062E">
        <w:t># STRUCTURED DATA TYPES</w:t>
      </w:r>
    </w:p>
    <w:p w14:paraId="51223DCD" w14:textId="77777777" w:rsidR="00D3062E" w:rsidRPr="00D3062E" w:rsidRDefault="00D3062E" w:rsidP="00D3062E">
      <w:pPr>
        <w:pStyle w:val="PL"/>
      </w:pPr>
      <w:r w:rsidRPr="00D3062E">
        <w:t>#</w:t>
      </w:r>
    </w:p>
    <w:p w14:paraId="29A9C4E7" w14:textId="77777777" w:rsidR="00D3062E" w:rsidRPr="00D3062E" w:rsidRDefault="00D3062E" w:rsidP="00D3062E">
      <w:pPr>
        <w:pStyle w:val="PL"/>
      </w:pPr>
    </w:p>
    <w:p w14:paraId="70F3AD2E" w14:textId="77777777" w:rsidR="00D3062E" w:rsidRPr="00D3062E" w:rsidRDefault="00D3062E" w:rsidP="00D3062E">
      <w:pPr>
        <w:pStyle w:val="PL"/>
      </w:pPr>
      <w:r w:rsidRPr="00D3062E">
        <w:t xml:space="preserve">    MonitoringJob:</w:t>
      </w:r>
    </w:p>
    <w:p w14:paraId="4F47A0B1" w14:textId="77777777" w:rsidR="00D3062E" w:rsidRPr="00D3062E" w:rsidRDefault="00D3062E" w:rsidP="00D3062E">
      <w:pPr>
        <w:pStyle w:val="PL"/>
        <w:rPr>
          <w:lang w:eastAsia="zh-CN"/>
        </w:rPr>
      </w:pPr>
      <w:r w:rsidRPr="00D3062E">
        <w:t xml:space="preserve">      description: </w:t>
      </w:r>
      <w:r w:rsidRPr="00D3062E">
        <w:rPr>
          <w:lang w:eastAsia="zh-CN"/>
        </w:rPr>
        <w:t>&gt;</w:t>
      </w:r>
    </w:p>
    <w:p w14:paraId="09EC7E32" w14:textId="77777777" w:rsidR="00D3062E" w:rsidRPr="00D3062E" w:rsidRDefault="00D3062E" w:rsidP="00D3062E">
      <w:pPr>
        <w:pStyle w:val="PL"/>
        <w:rPr>
          <w:lang w:eastAsia="zh-CN"/>
        </w:rPr>
      </w:pPr>
      <w:r w:rsidRPr="00D3062E">
        <w:t xml:space="preserve">        Represents a Monitoring Job.</w:t>
      </w:r>
    </w:p>
    <w:p w14:paraId="50B1FA1D" w14:textId="77777777" w:rsidR="00D3062E" w:rsidRPr="00D3062E" w:rsidRDefault="00D3062E" w:rsidP="00D3062E">
      <w:pPr>
        <w:pStyle w:val="PL"/>
      </w:pPr>
      <w:r w:rsidRPr="00D3062E">
        <w:t xml:space="preserve">      type: object</w:t>
      </w:r>
    </w:p>
    <w:p w14:paraId="56D4FBFB" w14:textId="77777777" w:rsidR="00D3062E" w:rsidRPr="00D3062E" w:rsidRDefault="00D3062E" w:rsidP="00D3062E">
      <w:pPr>
        <w:pStyle w:val="PL"/>
      </w:pPr>
      <w:r w:rsidRPr="00D3062E">
        <w:t xml:space="preserve">      properties:</w:t>
      </w:r>
    </w:p>
    <w:p w14:paraId="43D3B708" w14:textId="77777777" w:rsidR="00D3062E" w:rsidRPr="00D3062E" w:rsidRDefault="00D3062E" w:rsidP="00D3062E">
      <w:pPr>
        <w:pStyle w:val="PL"/>
      </w:pPr>
      <w:r w:rsidRPr="00D3062E">
        <w:t xml:space="preserve">        monMetrics:</w:t>
      </w:r>
    </w:p>
    <w:p w14:paraId="2C21887F" w14:textId="77777777" w:rsidR="00D3062E" w:rsidRPr="00D3062E" w:rsidRDefault="00D3062E" w:rsidP="00D3062E">
      <w:pPr>
        <w:pStyle w:val="PL"/>
      </w:pPr>
      <w:r w:rsidRPr="00D3062E">
        <w:t xml:space="preserve">          type: object</w:t>
      </w:r>
    </w:p>
    <w:p w14:paraId="1D7E3AC5" w14:textId="77777777" w:rsidR="00D3062E" w:rsidRPr="00D3062E" w:rsidRDefault="00D3062E" w:rsidP="00D3062E">
      <w:pPr>
        <w:pStyle w:val="PL"/>
      </w:pPr>
      <w:r w:rsidRPr="00D3062E">
        <w:t xml:space="preserve">          additionalProperties:</w:t>
      </w:r>
    </w:p>
    <w:p w14:paraId="0EA147C0" w14:textId="77777777" w:rsidR="00D3062E" w:rsidRPr="00D3062E" w:rsidRDefault="00D3062E" w:rsidP="00D3062E">
      <w:pPr>
        <w:pStyle w:val="PL"/>
      </w:pPr>
      <w:r w:rsidRPr="00D3062E">
        <w:t xml:space="preserve">            $ref: '#/components/schemas/MonitoringMetric'</w:t>
      </w:r>
    </w:p>
    <w:p w14:paraId="5C4A3C5B" w14:textId="77777777" w:rsidR="00D3062E" w:rsidRPr="00D3062E" w:rsidRDefault="00D3062E" w:rsidP="00D3062E">
      <w:pPr>
        <w:pStyle w:val="PL"/>
      </w:pPr>
      <w:r w:rsidRPr="00D3062E">
        <w:t xml:space="preserve">          minProperties: 1</w:t>
      </w:r>
    </w:p>
    <w:p w14:paraId="26FA6453" w14:textId="77777777" w:rsidR="00D3062E" w:rsidRPr="00D3062E" w:rsidRDefault="00D3062E" w:rsidP="00D3062E">
      <w:pPr>
        <w:pStyle w:val="PL"/>
      </w:pPr>
      <w:r w:rsidRPr="00D3062E">
        <w:t xml:space="preserve">          description: &gt;</w:t>
      </w:r>
    </w:p>
    <w:p w14:paraId="6EE781E4" w14:textId="77777777" w:rsidR="00D3062E" w:rsidRPr="00D3062E" w:rsidRDefault="00D3062E" w:rsidP="00D3062E">
      <w:pPr>
        <w:pStyle w:val="PL"/>
        <w:rPr>
          <w:lang w:val="en-US"/>
        </w:rPr>
      </w:pPr>
      <w:r w:rsidRPr="00D3062E">
        <w:t xml:space="preserve">            </w:t>
      </w:r>
      <w:r w:rsidRPr="00D3062E">
        <w:rPr>
          <w:lang w:val="en-US"/>
        </w:rPr>
        <w:t>Contains the requested performance and analytics monitoring metric(s).</w:t>
      </w:r>
    </w:p>
    <w:p w14:paraId="426EFB71" w14:textId="77777777" w:rsidR="00D3062E" w:rsidRPr="00D3062E" w:rsidRDefault="00D3062E" w:rsidP="00D3062E">
      <w:pPr>
        <w:pStyle w:val="PL"/>
      </w:pPr>
      <w:r w:rsidRPr="00D3062E">
        <w:rPr>
          <w:lang w:val="en-US"/>
        </w:rPr>
        <w:t xml:space="preserve">            </w:t>
      </w:r>
      <w:r w:rsidRPr="00D3062E">
        <w:t>The key of the map shall be any unique string encoded value</w:t>
      </w:r>
      <w:r w:rsidRPr="00D3062E">
        <w:rPr>
          <w:lang w:val="en-US"/>
        </w:rPr>
        <w:t>.</w:t>
      </w:r>
    </w:p>
    <w:p w14:paraId="36B10261" w14:textId="77777777" w:rsidR="00D3062E" w:rsidRPr="00D3062E" w:rsidRDefault="00D3062E" w:rsidP="00D3062E">
      <w:pPr>
        <w:pStyle w:val="PL"/>
      </w:pPr>
      <w:r w:rsidRPr="00D3062E">
        <w:t xml:space="preserve">        suppFeat:</w:t>
      </w:r>
    </w:p>
    <w:p w14:paraId="3FB52565" w14:textId="77777777" w:rsidR="00D3062E" w:rsidRPr="00D3062E" w:rsidRDefault="00D3062E" w:rsidP="00D3062E">
      <w:pPr>
        <w:pStyle w:val="PL"/>
      </w:pPr>
      <w:r w:rsidRPr="00D3062E">
        <w:t xml:space="preserve">          $ref: 'TS29571_CommonData.yaml#/components/schemas/SupportedFeatures'</w:t>
      </w:r>
    </w:p>
    <w:p w14:paraId="23686B96" w14:textId="77777777" w:rsidR="00D3062E" w:rsidRPr="00D3062E" w:rsidRDefault="00D3062E" w:rsidP="00D3062E">
      <w:pPr>
        <w:pStyle w:val="PL"/>
      </w:pPr>
      <w:r w:rsidRPr="00D3062E">
        <w:t xml:space="preserve">      required:</w:t>
      </w:r>
    </w:p>
    <w:p w14:paraId="77F40F70" w14:textId="77777777" w:rsidR="00D3062E" w:rsidRPr="00D3062E" w:rsidRDefault="00D3062E" w:rsidP="00D3062E">
      <w:pPr>
        <w:pStyle w:val="PL"/>
      </w:pPr>
      <w:r w:rsidRPr="00D3062E">
        <w:t xml:space="preserve">        - monMetrics</w:t>
      </w:r>
    </w:p>
    <w:p w14:paraId="6901337F" w14:textId="77777777" w:rsidR="00D3062E" w:rsidRPr="00D3062E" w:rsidRDefault="00D3062E" w:rsidP="00D3062E">
      <w:pPr>
        <w:pStyle w:val="PL"/>
      </w:pPr>
    </w:p>
    <w:p w14:paraId="6E217A0F" w14:textId="77777777" w:rsidR="00D3062E" w:rsidRPr="00D3062E" w:rsidRDefault="00D3062E" w:rsidP="00D3062E">
      <w:pPr>
        <w:pStyle w:val="PL"/>
      </w:pPr>
      <w:r w:rsidRPr="00D3062E">
        <w:t xml:space="preserve">    MonitoringJobPatch:</w:t>
      </w:r>
    </w:p>
    <w:p w14:paraId="15547302" w14:textId="77777777" w:rsidR="00D3062E" w:rsidRPr="00D3062E" w:rsidRDefault="00D3062E" w:rsidP="00D3062E">
      <w:pPr>
        <w:pStyle w:val="PL"/>
        <w:rPr>
          <w:lang w:eastAsia="zh-CN"/>
        </w:rPr>
      </w:pPr>
      <w:r w:rsidRPr="00D3062E">
        <w:t xml:space="preserve">      description: </w:t>
      </w:r>
      <w:r w:rsidRPr="00D3062E">
        <w:rPr>
          <w:lang w:eastAsia="zh-CN"/>
        </w:rPr>
        <w:t>&gt;</w:t>
      </w:r>
    </w:p>
    <w:p w14:paraId="63CCDA62" w14:textId="77777777" w:rsidR="00D3062E" w:rsidRPr="00D3062E" w:rsidRDefault="00D3062E" w:rsidP="00D3062E">
      <w:pPr>
        <w:pStyle w:val="PL"/>
        <w:rPr>
          <w:lang w:eastAsia="zh-CN"/>
        </w:rPr>
      </w:pPr>
      <w:r w:rsidRPr="00D3062E">
        <w:t xml:space="preserve">        Represents the requested modifications to a Monitoring Job.</w:t>
      </w:r>
    </w:p>
    <w:p w14:paraId="44E2C674" w14:textId="77777777" w:rsidR="00D3062E" w:rsidRPr="00D3062E" w:rsidRDefault="00D3062E" w:rsidP="00D3062E">
      <w:pPr>
        <w:pStyle w:val="PL"/>
      </w:pPr>
      <w:r w:rsidRPr="00D3062E">
        <w:t xml:space="preserve">      type: object</w:t>
      </w:r>
    </w:p>
    <w:p w14:paraId="4AE43CB6" w14:textId="77777777" w:rsidR="00D3062E" w:rsidRPr="00D3062E" w:rsidRDefault="00D3062E" w:rsidP="00D3062E">
      <w:pPr>
        <w:pStyle w:val="PL"/>
      </w:pPr>
      <w:r w:rsidRPr="00D3062E">
        <w:t xml:space="preserve">      properties:</w:t>
      </w:r>
    </w:p>
    <w:p w14:paraId="30F9F386" w14:textId="77777777" w:rsidR="00D3062E" w:rsidRPr="00D3062E" w:rsidRDefault="00D3062E" w:rsidP="00D3062E">
      <w:pPr>
        <w:pStyle w:val="PL"/>
      </w:pPr>
      <w:r w:rsidRPr="00D3062E">
        <w:lastRenderedPageBreak/>
        <w:t xml:space="preserve">        monMetrics:</w:t>
      </w:r>
    </w:p>
    <w:p w14:paraId="00003A9E" w14:textId="77777777" w:rsidR="00D3062E" w:rsidRPr="00D3062E" w:rsidRDefault="00D3062E" w:rsidP="00D3062E">
      <w:pPr>
        <w:pStyle w:val="PL"/>
      </w:pPr>
      <w:r w:rsidRPr="00D3062E">
        <w:t xml:space="preserve">          type: object</w:t>
      </w:r>
    </w:p>
    <w:p w14:paraId="23D57832" w14:textId="77777777" w:rsidR="00D3062E" w:rsidRPr="00D3062E" w:rsidRDefault="00D3062E" w:rsidP="00D3062E">
      <w:pPr>
        <w:pStyle w:val="PL"/>
      </w:pPr>
      <w:r w:rsidRPr="00D3062E">
        <w:t xml:space="preserve">          additionalProperties:</w:t>
      </w:r>
    </w:p>
    <w:p w14:paraId="4F70E3DE" w14:textId="77777777" w:rsidR="00D3062E" w:rsidRPr="00D3062E" w:rsidRDefault="00D3062E" w:rsidP="00D3062E">
      <w:pPr>
        <w:pStyle w:val="PL"/>
      </w:pPr>
      <w:r w:rsidRPr="00D3062E">
        <w:t xml:space="preserve">            $ref: '#/components/schemas/MonitoringMetric'</w:t>
      </w:r>
    </w:p>
    <w:p w14:paraId="38E28AC6" w14:textId="77777777" w:rsidR="00D3062E" w:rsidRPr="00D3062E" w:rsidRDefault="00D3062E" w:rsidP="00D3062E">
      <w:pPr>
        <w:pStyle w:val="PL"/>
      </w:pPr>
      <w:r w:rsidRPr="00D3062E">
        <w:t xml:space="preserve">          minProperties: 1</w:t>
      </w:r>
    </w:p>
    <w:p w14:paraId="65F2A093" w14:textId="77777777" w:rsidR="00D3062E" w:rsidRPr="00D3062E" w:rsidRDefault="00D3062E" w:rsidP="00D3062E">
      <w:pPr>
        <w:pStyle w:val="PL"/>
      </w:pPr>
      <w:r w:rsidRPr="00D3062E">
        <w:t xml:space="preserve">          description: &gt;</w:t>
      </w:r>
    </w:p>
    <w:p w14:paraId="28070EA8" w14:textId="77777777" w:rsidR="00D3062E" w:rsidRPr="00D3062E" w:rsidRDefault="00D3062E" w:rsidP="00D3062E">
      <w:pPr>
        <w:pStyle w:val="PL"/>
        <w:rPr>
          <w:lang w:val="en-US"/>
        </w:rPr>
      </w:pPr>
      <w:r w:rsidRPr="00D3062E">
        <w:t xml:space="preserve">            </w:t>
      </w:r>
      <w:r w:rsidRPr="00D3062E">
        <w:rPr>
          <w:lang w:val="en-US"/>
        </w:rPr>
        <w:t>Contains the updated requested performance and analytics monitoring metric(s).</w:t>
      </w:r>
    </w:p>
    <w:p w14:paraId="31CA020C" w14:textId="77777777" w:rsidR="00D3062E" w:rsidRPr="00D3062E" w:rsidRDefault="00D3062E" w:rsidP="00D3062E">
      <w:pPr>
        <w:pStyle w:val="PL"/>
      </w:pPr>
      <w:r w:rsidRPr="00D3062E">
        <w:rPr>
          <w:lang w:val="en-US"/>
        </w:rPr>
        <w:t xml:space="preserve">            </w:t>
      </w:r>
      <w:r w:rsidRPr="00D3062E">
        <w:t>The key of the map shall be any unique string encoded value and shall be set to the same</w:t>
      </w:r>
    </w:p>
    <w:p w14:paraId="2DBD56FC" w14:textId="77777777" w:rsidR="00D3062E" w:rsidRPr="00D3062E" w:rsidRDefault="00D3062E" w:rsidP="00D3062E">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53BEC61B" w14:textId="77777777" w:rsidR="00D3062E" w:rsidRPr="00D3062E" w:rsidRDefault="00D3062E" w:rsidP="00D3062E">
      <w:pPr>
        <w:pStyle w:val="PL"/>
      </w:pPr>
    </w:p>
    <w:p w14:paraId="58C2DB5D" w14:textId="77777777" w:rsidR="00D3062E" w:rsidRPr="00D3062E" w:rsidRDefault="00D3062E" w:rsidP="00D3062E">
      <w:pPr>
        <w:pStyle w:val="PL"/>
      </w:pPr>
      <w:r w:rsidRPr="00D3062E">
        <w:t xml:space="preserve">    MonitoringMetric:</w:t>
      </w:r>
    </w:p>
    <w:p w14:paraId="46666BA8" w14:textId="77777777" w:rsidR="00D3062E" w:rsidRPr="00D3062E" w:rsidRDefault="00D3062E" w:rsidP="00D3062E">
      <w:pPr>
        <w:pStyle w:val="PL"/>
        <w:rPr>
          <w:lang w:eastAsia="zh-CN"/>
        </w:rPr>
      </w:pPr>
      <w:r w:rsidRPr="00D3062E">
        <w:t xml:space="preserve">      description: </w:t>
      </w:r>
      <w:r w:rsidRPr="00D3062E">
        <w:rPr>
          <w:lang w:eastAsia="zh-CN"/>
        </w:rPr>
        <w:t>&gt;</w:t>
      </w:r>
    </w:p>
    <w:p w14:paraId="623CE2F2" w14:textId="77777777" w:rsidR="00D3062E" w:rsidRPr="00D3062E" w:rsidRDefault="00D3062E" w:rsidP="00D3062E">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4DB52BA" w14:textId="77777777" w:rsidR="00D3062E" w:rsidRPr="00D3062E" w:rsidRDefault="00D3062E" w:rsidP="00D3062E">
      <w:pPr>
        <w:pStyle w:val="PL"/>
        <w:rPr>
          <w:lang w:eastAsia="zh-CN"/>
        </w:rPr>
      </w:pPr>
      <w:r w:rsidRPr="00D3062E">
        <w:t xml:space="preserve">        metric.</w:t>
      </w:r>
    </w:p>
    <w:p w14:paraId="7D018A39" w14:textId="77777777" w:rsidR="00D3062E" w:rsidRPr="00D3062E" w:rsidRDefault="00D3062E" w:rsidP="00D3062E">
      <w:pPr>
        <w:pStyle w:val="PL"/>
      </w:pPr>
      <w:r w:rsidRPr="00D3062E">
        <w:t xml:space="preserve">      type: object</w:t>
      </w:r>
    </w:p>
    <w:p w14:paraId="3F20B90C" w14:textId="77777777" w:rsidR="00D3062E" w:rsidRPr="00D3062E" w:rsidRDefault="00D3062E" w:rsidP="00D3062E">
      <w:pPr>
        <w:pStyle w:val="PL"/>
      </w:pPr>
      <w:r w:rsidRPr="00D3062E">
        <w:t xml:space="preserve">      properties:</w:t>
      </w:r>
    </w:p>
    <w:p w14:paraId="6567E370"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5D8D36F9" w14:textId="77777777" w:rsidR="00D3062E" w:rsidRPr="00D3062E" w:rsidRDefault="00D3062E" w:rsidP="00D3062E">
      <w:pPr>
        <w:pStyle w:val="PL"/>
        <w:rPr>
          <w:lang w:val="en-US" w:eastAsia="es-ES"/>
        </w:rPr>
      </w:pPr>
      <w:r w:rsidRPr="00D3062E">
        <w:rPr>
          <w:lang w:val="en-US" w:eastAsia="es-ES"/>
        </w:rPr>
        <w:t xml:space="preserve">          type: string</w:t>
      </w:r>
    </w:p>
    <w:p w14:paraId="0D82CEE5"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6E47D1E6" w14:textId="77777777" w:rsidR="00D3062E" w:rsidRPr="00D3062E" w:rsidRDefault="00D3062E" w:rsidP="00D3062E">
      <w:pPr>
        <w:pStyle w:val="PL"/>
        <w:rPr>
          <w:lang w:val="en-US" w:eastAsia="es-ES"/>
        </w:rPr>
      </w:pPr>
      <w:r w:rsidRPr="00D3062E">
        <w:rPr>
          <w:lang w:val="en-US" w:eastAsia="es-ES"/>
        </w:rPr>
        <w:t xml:space="preserve">          type: array</w:t>
      </w:r>
    </w:p>
    <w:p w14:paraId="544C52EC" w14:textId="77777777" w:rsidR="00D3062E" w:rsidRPr="00D3062E" w:rsidRDefault="00D3062E" w:rsidP="00D3062E">
      <w:pPr>
        <w:pStyle w:val="PL"/>
        <w:rPr>
          <w:lang w:val="en-US" w:eastAsia="es-ES"/>
        </w:rPr>
      </w:pPr>
      <w:r w:rsidRPr="00D3062E">
        <w:rPr>
          <w:lang w:val="en-US" w:eastAsia="es-ES"/>
        </w:rPr>
        <w:t xml:space="preserve">          items:</w:t>
      </w:r>
    </w:p>
    <w:p w14:paraId="0F161702" w14:textId="77777777" w:rsidR="00D3062E" w:rsidRPr="00D3062E" w:rsidRDefault="00D3062E" w:rsidP="00D3062E">
      <w:pPr>
        <w:pStyle w:val="PL"/>
      </w:pPr>
      <w:r w:rsidRPr="00D3062E">
        <w:t xml:space="preserve">            $ref: 'TS29435_NSCE_PolicyManagement.yaml#/components/schemas/NetSliceId'</w:t>
      </w:r>
    </w:p>
    <w:p w14:paraId="5D7D5116" w14:textId="77777777" w:rsidR="00D3062E" w:rsidRPr="00D3062E" w:rsidRDefault="00D3062E" w:rsidP="00D3062E">
      <w:pPr>
        <w:pStyle w:val="PL"/>
        <w:rPr>
          <w:lang w:val="en-US" w:eastAsia="es-ES"/>
        </w:rPr>
      </w:pPr>
      <w:r w:rsidRPr="00D3062E">
        <w:rPr>
          <w:lang w:val="en-US" w:eastAsia="es-ES"/>
        </w:rPr>
        <w:t xml:space="preserve">          minItems: 1</w:t>
      </w:r>
    </w:p>
    <w:p w14:paraId="2B9C9D06" w14:textId="77777777" w:rsidR="00D3062E" w:rsidRPr="00D3062E" w:rsidRDefault="00D3062E" w:rsidP="00D3062E">
      <w:pPr>
        <w:pStyle w:val="PL"/>
      </w:pPr>
      <w:r w:rsidRPr="00D3062E">
        <w:t xml:space="preserve">        perfAnalyList:</w:t>
      </w:r>
    </w:p>
    <w:p w14:paraId="3240B577" w14:textId="77777777" w:rsidR="00D3062E" w:rsidRPr="00D3062E" w:rsidRDefault="00D3062E" w:rsidP="00D3062E">
      <w:pPr>
        <w:pStyle w:val="PL"/>
        <w:rPr>
          <w:lang w:val="en-US" w:eastAsia="es-ES"/>
        </w:rPr>
      </w:pPr>
      <w:r w:rsidRPr="00D3062E">
        <w:rPr>
          <w:lang w:val="en-US" w:eastAsia="es-ES"/>
        </w:rPr>
        <w:t xml:space="preserve">          type: array</w:t>
      </w:r>
    </w:p>
    <w:p w14:paraId="777E583D" w14:textId="77777777" w:rsidR="00D3062E" w:rsidRPr="00D3062E" w:rsidRDefault="00D3062E" w:rsidP="00D3062E">
      <w:pPr>
        <w:pStyle w:val="PL"/>
        <w:rPr>
          <w:lang w:val="en-US" w:eastAsia="es-ES"/>
        </w:rPr>
      </w:pPr>
      <w:r w:rsidRPr="00D3062E">
        <w:rPr>
          <w:lang w:val="en-US" w:eastAsia="es-ES"/>
        </w:rPr>
        <w:t xml:space="preserve">          items:</w:t>
      </w:r>
    </w:p>
    <w:p w14:paraId="450C1D56"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CCE4BC6" w14:textId="77777777" w:rsidR="00D3062E" w:rsidRPr="00D3062E" w:rsidRDefault="00D3062E" w:rsidP="00D3062E">
      <w:pPr>
        <w:pStyle w:val="PL"/>
        <w:rPr>
          <w:lang w:val="en-US" w:eastAsia="es-ES"/>
        </w:rPr>
      </w:pPr>
      <w:r w:rsidRPr="00D3062E">
        <w:rPr>
          <w:lang w:val="en-US" w:eastAsia="es-ES"/>
        </w:rPr>
        <w:t xml:space="preserve">          minItems: 1</w:t>
      </w:r>
    </w:p>
    <w:p w14:paraId="113DDB7A" w14:textId="77777777" w:rsidR="00D3062E" w:rsidRPr="00D3062E" w:rsidRDefault="00D3062E" w:rsidP="00D3062E">
      <w:pPr>
        <w:pStyle w:val="PL"/>
      </w:pPr>
      <w:r w:rsidRPr="00D3062E">
        <w:t xml:space="preserve">        startTime:</w:t>
      </w:r>
    </w:p>
    <w:p w14:paraId="0D198435"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26F1912A" w14:textId="77777777" w:rsidR="00D3062E" w:rsidRPr="00D3062E" w:rsidRDefault="00D3062E" w:rsidP="00D3062E">
      <w:pPr>
        <w:pStyle w:val="PL"/>
      </w:pPr>
      <w:r w:rsidRPr="00D3062E">
        <w:t xml:space="preserve">        endTime:</w:t>
      </w:r>
    </w:p>
    <w:p w14:paraId="1C5ABCAB"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6004BFBD" w14:textId="77777777" w:rsidR="00D3062E" w:rsidRPr="00D3062E" w:rsidRDefault="00D3062E" w:rsidP="00D3062E">
      <w:pPr>
        <w:pStyle w:val="PL"/>
      </w:pPr>
      <w:r w:rsidRPr="00D3062E">
        <w:t xml:space="preserve">      required:</w:t>
      </w:r>
    </w:p>
    <w:p w14:paraId="313CAAC6" w14:textId="77777777" w:rsidR="00D3062E" w:rsidRPr="00D3062E" w:rsidRDefault="00D3062E" w:rsidP="00D3062E">
      <w:pPr>
        <w:pStyle w:val="PL"/>
      </w:pPr>
      <w:r w:rsidRPr="00D3062E">
        <w:t xml:space="preserve">        - perfAnalyList</w:t>
      </w:r>
    </w:p>
    <w:p w14:paraId="7F704418" w14:textId="77777777" w:rsidR="00D3062E" w:rsidRPr="00D3062E" w:rsidRDefault="00D3062E" w:rsidP="00D3062E">
      <w:pPr>
        <w:pStyle w:val="PL"/>
      </w:pPr>
      <w:r w:rsidRPr="00D3062E">
        <w:t xml:space="preserve">        - startTime</w:t>
      </w:r>
    </w:p>
    <w:p w14:paraId="10F14894" w14:textId="77777777" w:rsidR="00D3062E" w:rsidRPr="00D3062E" w:rsidRDefault="00D3062E" w:rsidP="00D3062E">
      <w:pPr>
        <w:pStyle w:val="PL"/>
      </w:pPr>
      <w:r w:rsidRPr="00D3062E">
        <w:t xml:space="preserve">      anyOf:</w:t>
      </w:r>
    </w:p>
    <w:p w14:paraId="137A12FC" w14:textId="77777777" w:rsidR="00D3062E" w:rsidRPr="00D3062E" w:rsidRDefault="00D3062E" w:rsidP="00D3062E">
      <w:pPr>
        <w:pStyle w:val="PL"/>
      </w:pPr>
      <w:r w:rsidRPr="00D3062E">
        <w:t xml:space="preserve">        - required: [valServId]</w:t>
      </w:r>
    </w:p>
    <w:p w14:paraId="4D371062" w14:textId="77777777" w:rsidR="00D3062E" w:rsidRPr="00D3062E" w:rsidRDefault="00D3062E" w:rsidP="00D3062E">
      <w:pPr>
        <w:pStyle w:val="PL"/>
      </w:pPr>
      <w:r w:rsidRPr="00D3062E">
        <w:t xml:space="preserve">        - required: [netSliceIds]</w:t>
      </w:r>
    </w:p>
    <w:p w14:paraId="547C5A57" w14:textId="77777777" w:rsidR="00D3062E" w:rsidRPr="00D3062E" w:rsidRDefault="00D3062E" w:rsidP="00D3062E">
      <w:pPr>
        <w:pStyle w:val="PL"/>
      </w:pPr>
    </w:p>
    <w:p w14:paraId="41A2942C" w14:textId="77777777" w:rsidR="00D3062E" w:rsidRPr="00D3062E" w:rsidRDefault="00D3062E" w:rsidP="00D3062E">
      <w:pPr>
        <w:pStyle w:val="PL"/>
      </w:pPr>
      <w:r w:rsidRPr="00D3062E">
        <w:t xml:space="preserve">    MonPerfAnalytics:</w:t>
      </w:r>
    </w:p>
    <w:p w14:paraId="151B2A4A" w14:textId="77777777" w:rsidR="00D3062E" w:rsidRPr="00D3062E" w:rsidRDefault="00D3062E" w:rsidP="00D3062E">
      <w:pPr>
        <w:pStyle w:val="PL"/>
        <w:rPr>
          <w:lang w:eastAsia="zh-CN"/>
        </w:rPr>
      </w:pPr>
      <w:r w:rsidRPr="00D3062E">
        <w:t xml:space="preserve">      description: </w:t>
      </w:r>
      <w:r w:rsidRPr="00D3062E">
        <w:rPr>
          <w:lang w:eastAsia="zh-CN"/>
        </w:rPr>
        <w:t>&gt;</w:t>
      </w:r>
    </w:p>
    <w:p w14:paraId="4E32053D" w14:textId="77777777" w:rsidR="00D3062E" w:rsidRPr="00D3062E" w:rsidRDefault="00D3062E" w:rsidP="00D3062E">
      <w:pPr>
        <w:pStyle w:val="PL"/>
      </w:pPr>
      <w:r w:rsidRPr="00D3062E">
        <w:t xml:space="preserve">        Represents a monitored </w:t>
      </w:r>
      <w:r w:rsidRPr="00D3062E">
        <w:rPr>
          <w:rFonts w:cs="Arial"/>
          <w:szCs w:val="18"/>
        </w:rPr>
        <w:t>performance or analytics information</w:t>
      </w:r>
      <w:r w:rsidRPr="00D3062E">
        <w:t>.</w:t>
      </w:r>
    </w:p>
    <w:p w14:paraId="6FFFE361" w14:textId="77777777" w:rsidR="00D3062E" w:rsidRPr="00D3062E" w:rsidRDefault="00D3062E" w:rsidP="00D3062E">
      <w:pPr>
        <w:pStyle w:val="PL"/>
        <w:rPr>
          <w:lang w:eastAsia="zh-CN"/>
        </w:rPr>
      </w:pPr>
      <w:r w:rsidRPr="00D3062E">
        <w:t xml:space="preserve">        metric.</w:t>
      </w:r>
    </w:p>
    <w:p w14:paraId="46C2E17F" w14:textId="77777777" w:rsidR="00D3062E" w:rsidRPr="00D3062E" w:rsidRDefault="00D3062E" w:rsidP="00D3062E">
      <w:pPr>
        <w:pStyle w:val="PL"/>
      </w:pPr>
      <w:r w:rsidRPr="00D3062E">
        <w:t xml:space="preserve">      type: object</w:t>
      </w:r>
    </w:p>
    <w:p w14:paraId="3D519649" w14:textId="77777777" w:rsidR="00D3062E" w:rsidRPr="00D3062E" w:rsidRDefault="00D3062E" w:rsidP="00D3062E">
      <w:pPr>
        <w:pStyle w:val="PL"/>
      </w:pPr>
      <w:r w:rsidRPr="00D3062E">
        <w:t xml:space="preserve">      properties:</w:t>
      </w:r>
    </w:p>
    <w:p w14:paraId="7DFF3D7E" w14:textId="77777777" w:rsidR="00D3062E" w:rsidRPr="00D3062E" w:rsidRDefault="00D3062E" w:rsidP="00D3062E">
      <w:pPr>
        <w:pStyle w:val="PL"/>
        <w:rPr>
          <w:lang w:val="en-US" w:eastAsia="es-ES"/>
        </w:rPr>
      </w:pPr>
      <w:r w:rsidRPr="00D3062E">
        <w:rPr>
          <w:lang w:val="en-US" w:eastAsia="es-ES"/>
        </w:rPr>
        <w:t xml:space="preserve">        monN</w:t>
      </w:r>
      <w:r w:rsidRPr="00D3062E">
        <w:t>etSliceIds</w:t>
      </w:r>
      <w:r w:rsidRPr="00D3062E">
        <w:rPr>
          <w:lang w:val="en-US" w:eastAsia="es-ES"/>
        </w:rPr>
        <w:t>:</w:t>
      </w:r>
    </w:p>
    <w:p w14:paraId="43E6F5D9" w14:textId="77777777" w:rsidR="00D3062E" w:rsidRPr="00D3062E" w:rsidRDefault="00D3062E" w:rsidP="00D3062E">
      <w:pPr>
        <w:pStyle w:val="PL"/>
        <w:rPr>
          <w:lang w:val="en-US" w:eastAsia="es-ES"/>
        </w:rPr>
      </w:pPr>
      <w:r w:rsidRPr="00D3062E">
        <w:rPr>
          <w:lang w:val="en-US" w:eastAsia="es-ES"/>
        </w:rPr>
        <w:t xml:space="preserve">          type: array</w:t>
      </w:r>
    </w:p>
    <w:p w14:paraId="0E724F0A" w14:textId="77777777" w:rsidR="00D3062E" w:rsidRPr="00D3062E" w:rsidRDefault="00D3062E" w:rsidP="00D3062E">
      <w:pPr>
        <w:pStyle w:val="PL"/>
        <w:rPr>
          <w:lang w:val="en-US" w:eastAsia="es-ES"/>
        </w:rPr>
      </w:pPr>
      <w:r w:rsidRPr="00D3062E">
        <w:rPr>
          <w:lang w:val="en-US" w:eastAsia="es-ES"/>
        </w:rPr>
        <w:t xml:space="preserve">          items:</w:t>
      </w:r>
    </w:p>
    <w:p w14:paraId="524EF7DE" w14:textId="77777777" w:rsidR="00D3062E" w:rsidRPr="00D3062E" w:rsidRDefault="00D3062E" w:rsidP="00D3062E">
      <w:pPr>
        <w:pStyle w:val="PL"/>
      </w:pPr>
      <w:r w:rsidRPr="00D3062E">
        <w:t xml:space="preserve">            $ref: 'TS29435_NSCE_PolicyManagement.yaml#/components/schemas/NetSliceId'</w:t>
      </w:r>
    </w:p>
    <w:p w14:paraId="3A87D332" w14:textId="77777777" w:rsidR="00D3062E" w:rsidRPr="00D3062E" w:rsidRDefault="00D3062E" w:rsidP="00D3062E">
      <w:pPr>
        <w:pStyle w:val="PL"/>
        <w:rPr>
          <w:lang w:val="en-US" w:eastAsia="es-ES"/>
        </w:rPr>
      </w:pPr>
      <w:r w:rsidRPr="00D3062E">
        <w:rPr>
          <w:lang w:val="en-US" w:eastAsia="es-ES"/>
        </w:rPr>
        <w:t xml:space="preserve">          minItems: 1</w:t>
      </w:r>
    </w:p>
    <w:p w14:paraId="07BDECF3" w14:textId="77777777" w:rsidR="00D3062E" w:rsidRPr="00D3062E" w:rsidRDefault="00D3062E" w:rsidP="00D3062E">
      <w:pPr>
        <w:pStyle w:val="PL"/>
        <w:rPr>
          <w:lang w:val="en-US" w:eastAsia="es-ES"/>
        </w:rPr>
      </w:pPr>
      <w:r w:rsidRPr="00D3062E">
        <w:rPr>
          <w:lang w:val="en-US" w:eastAsia="es-ES"/>
        </w:rPr>
        <w:t xml:space="preserve">        </w:t>
      </w:r>
      <w:r w:rsidRPr="00D3062E">
        <w:t>metricName</w:t>
      </w:r>
      <w:r w:rsidRPr="00D3062E">
        <w:rPr>
          <w:lang w:val="en-US" w:eastAsia="es-ES"/>
        </w:rPr>
        <w:t>:</w:t>
      </w:r>
    </w:p>
    <w:p w14:paraId="1C37DA35" w14:textId="77777777" w:rsidR="00D3062E" w:rsidRPr="00D3062E" w:rsidRDefault="00D3062E" w:rsidP="00D3062E">
      <w:pPr>
        <w:pStyle w:val="PL"/>
      </w:pPr>
      <w:r w:rsidRPr="00D3062E">
        <w:t xml:space="preserve">          $ref: '#/components/schemas/MonPerfMetric'</w:t>
      </w:r>
    </w:p>
    <w:p w14:paraId="25BAD203" w14:textId="77777777" w:rsidR="00D3062E" w:rsidRPr="00D3062E" w:rsidRDefault="00D3062E" w:rsidP="00D3062E">
      <w:pPr>
        <w:pStyle w:val="PL"/>
      </w:pPr>
      <w:r w:rsidRPr="00D3062E">
        <w:t xml:space="preserve">        metricCustName:</w:t>
      </w:r>
    </w:p>
    <w:p w14:paraId="0B177DC2" w14:textId="77777777" w:rsidR="00D3062E" w:rsidRPr="00D3062E" w:rsidRDefault="00D3062E" w:rsidP="00D3062E">
      <w:pPr>
        <w:pStyle w:val="PL"/>
      </w:pPr>
      <w:r w:rsidRPr="00D3062E">
        <w:t xml:space="preserve">          type: string</w:t>
      </w:r>
    </w:p>
    <w:p w14:paraId="1F402597" w14:textId="77777777" w:rsidR="00D3062E" w:rsidRPr="00D3062E" w:rsidRDefault="00D3062E" w:rsidP="00D3062E">
      <w:pPr>
        <w:pStyle w:val="PL"/>
      </w:pPr>
      <w:r w:rsidRPr="00D3062E">
        <w:t xml:space="preserve">      required:</w:t>
      </w:r>
    </w:p>
    <w:p w14:paraId="7AEEC87A" w14:textId="77777777" w:rsidR="00D3062E" w:rsidRPr="00D3062E" w:rsidRDefault="00D3062E" w:rsidP="00D3062E">
      <w:pPr>
        <w:pStyle w:val="PL"/>
      </w:pPr>
      <w:r w:rsidRPr="00D3062E">
        <w:t xml:space="preserve">        - metricName</w:t>
      </w:r>
    </w:p>
    <w:p w14:paraId="358DDA1F" w14:textId="77777777" w:rsidR="00D3062E" w:rsidRPr="00D3062E" w:rsidRDefault="00D3062E" w:rsidP="00D3062E">
      <w:pPr>
        <w:pStyle w:val="PL"/>
      </w:pPr>
    </w:p>
    <w:p w14:paraId="1DF59D06" w14:textId="77777777" w:rsidR="00D3062E" w:rsidRPr="00D3062E" w:rsidRDefault="00D3062E" w:rsidP="00D3062E">
      <w:pPr>
        <w:pStyle w:val="PL"/>
      </w:pPr>
      <w:r w:rsidRPr="00D3062E">
        <w:t xml:space="preserve">    MonitoringSubsc:</w:t>
      </w:r>
    </w:p>
    <w:p w14:paraId="7295A6C6" w14:textId="77777777" w:rsidR="00D3062E" w:rsidRPr="00D3062E" w:rsidRDefault="00D3062E" w:rsidP="00D3062E">
      <w:pPr>
        <w:pStyle w:val="PL"/>
        <w:rPr>
          <w:lang w:eastAsia="zh-CN"/>
        </w:rPr>
      </w:pPr>
      <w:r w:rsidRPr="00D3062E">
        <w:t xml:space="preserve">      description: </w:t>
      </w:r>
      <w:r w:rsidRPr="00D3062E">
        <w:rPr>
          <w:lang w:eastAsia="zh-CN"/>
        </w:rPr>
        <w:t>&gt;</w:t>
      </w:r>
    </w:p>
    <w:p w14:paraId="722BF196" w14:textId="77777777" w:rsidR="00D3062E" w:rsidRPr="00D3062E" w:rsidRDefault="00D3062E" w:rsidP="00D3062E">
      <w:pPr>
        <w:pStyle w:val="PL"/>
        <w:rPr>
          <w:lang w:eastAsia="zh-CN"/>
        </w:rPr>
      </w:pPr>
      <w:r w:rsidRPr="00D3062E">
        <w:t xml:space="preserve">        Represents a Monitoring Subscription.</w:t>
      </w:r>
    </w:p>
    <w:p w14:paraId="1AE00AD8" w14:textId="77777777" w:rsidR="00D3062E" w:rsidRPr="00D3062E" w:rsidRDefault="00D3062E" w:rsidP="00D3062E">
      <w:pPr>
        <w:pStyle w:val="PL"/>
      </w:pPr>
      <w:r w:rsidRPr="00D3062E">
        <w:t xml:space="preserve">      type: object</w:t>
      </w:r>
    </w:p>
    <w:p w14:paraId="200CC3FB" w14:textId="77777777" w:rsidR="00D3062E" w:rsidRPr="00D3062E" w:rsidRDefault="00D3062E" w:rsidP="00D3062E">
      <w:pPr>
        <w:pStyle w:val="PL"/>
      </w:pPr>
      <w:r w:rsidRPr="00D3062E">
        <w:t xml:space="preserve">      properties:</w:t>
      </w:r>
    </w:p>
    <w:p w14:paraId="24C740EA" w14:textId="77777777" w:rsidR="00D3062E" w:rsidRPr="00D3062E" w:rsidRDefault="00D3062E" w:rsidP="00D3062E">
      <w:pPr>
        <w:pStyle w:val="PL"/>
      </w:pPr>
      <w:r w:rsidRPr="00D3062E">
        <w:t xml:space="preserve">        reqReportingList:</w:t>
      </w:r>
    </w:p>
    <w:p w14:paraId="0B12047D" w14:textId="77777777" w:rsidR="00D3062E" w:rsidRPr="00D3062E" w:rsidRDefault="00D3062E" w:rsidP="00D3062E">
      <w:pPr>
        <w:pStyle w:val="PL"/>
      </w:pPr>
      <w:r w:rsidRPr="00D3062E">
        <w:t xml:space="preserve">          type: object</w:t>
      </w:r>
    </w:p>
    <w:p w14:paraId="4D42DAB8" w14:textId="77777777" w:rsidR="00D3062E" w:rsidRPr="00D3062E" w:rsidRDefault="00D3062E" w:rsidP="00D3062E">
      <w:pPr>
        <w:pStyle w:val="PL"/>
      </w:pPr>
      <w:r w:rsidRPr="00D3062E">
        <w:t xml:space="preserve">          additionalProperties:</w:t>
      </w:r>
    </w:p>
    <w:p w14:paraId="18CD9E3C" w14:textId="77777777" w:rsidR="00D3062E" w:rsidRPr="00D3062E" w:rsidRDefault="00D3062E" w:rsidP="00D3062E">
      <w:pPr>
        <w:pStyle w:val="PL"/>
      </w:pPr>
      <w:r w:rsidRPr="00D3062E">
        <w:t xml:space="preserve">            $ref: '#/components/schemas/ReportingInfo'</w:t>
      </w:r>
    </w:p>
    <w:p w14:paraId="233C3206" w14:textId="77777777" w:rsidR="00D3062E" w:rsidRPr="00D3062E" w:rsidRDefault="00D3062E" w:rsidP="00D3062E">
      <w:pPr>
        <w:pStyle w:val="PL"/>
      </w:pPr>
      <w:r w:rsidRPr="00D3062E">
        <w:t xml:space="preserve">          minProperties: 1</w:t>
      </w:r>
    </w:p>
    <w:p w14:paraId="5757DBEE" w14:textId="77777777" w:rsidR="00D3062E" w:rsidRPr="00D3062E" w:rsidRDefault="00D3062E" w:rsidP="00D3062E">
      <w:pPr>
        <w:pStyle w:val="PL"/>
      </w:pPr>
      <w:r w:rsidRPr="00D3062E">
        <w:t xml:space="preserve">          description: &gt;</w:t>
      </w:r>
    </w:p>
    <w:p w14:paraId="609D2BCD" w14:textId="67B93744" w:rsidR="00D3062E" w:rsidRPr="00D3062E" w:rsidRDefault="00D3062E" w:rsidP="00D3062E">
      <w:pPr>
        <w:pStyle w:val="PL"/>
        <w:rPr>
          <w:lang w:val="en-US"/>
        </w:rPr>
      </w:pPr>
      <w:r w:rsidRPr="00D3062E">
        <w:t xml:space="preserve">            </w:t>
      </w:r>
      <w:r w:rsidRPr="00D3062E">
        <w:rPr>
          <w:lang w:val="en-US"/>
        </w:rPr>
        <w:t>Contains the requested performance and analytics reporting information.</w:t>
      </w:r>
    </w:p>
    <w:p w14:paraId="08A6385C" w14:textId="77777777" w:rsidR="00D3062E" w:rsidRPr="00D3062E" w:rsidRDefault="00D3062E" w:rsidP="00D3062E">
      <w:pPr>
        <w:pStyle w:val="PL"/>
      </w:pPr>
      <w:r w:rsidRPr="00D3062E">
        <w:rPr>
          <w:lang w:val="en-US"/>
        </w:rPr>
        <w:t xml:space="preserve">            </w:t>
      </w:r>
      <w:r w:rsidRPr="00D3062E">
        <w:t>The key of the map shall be any unique string encoded value.</w:t>
      </w:r>
    </w:p>
    <w:p w14:paraId="6BCCCF93" w14:textId="77777777" w:rsidR="00D3062E" w:rsidRPr="00D3062E" w:rsidRDefault="00D3062E" w:rsidP="00D3062E">
      <w:pPr>
        <w:pStyle w:val="PL"/>
      </w:pPr>
      <w:r w:rsidRPr="00D3062E">
        <w:t xml:space="preserve">        notifUri:</w:t>
      </w:r>
    </w:p>
    <w:p w14:paraId="2B443669" w14:textId="77777777" w:rsidR="00D3062E" w:rsidRPr="00D3062E" w:rsidRDefault="00D3062E" w:rsidP="00D3062E">
      <w:pPr>
        <w:pStyle w:val="PL"/>
      </w:pPr>
      <w:r w:rsidRPr="00D3062E">
        <w:t xml:space="preserve">          $ref: 'TS29122_CommonData.yaml#/components/schemas/</w:t>
      </w:r>
      <w:r w:rsidRPr="00D3062E">
        <w:rPr>
          <w:lang w:eastAsia="zh-CN"/>
        </w:rPr>
        <w:t>Uri</w:t>
      </w:r>
      <w:r w:rsidRPr="00D3062E">
        <w:t>'</w:t>
      </w:r>
    </w:p>
    <w:p w14:paraId="72E8254B" w14:textId="77777777" w:rsidR="00D3062E" w:rsidRPr="00D3062E" w:rsidRDefault="00D3062E" w:rsidP="00D3062E">
      <w:pPr>
        <w:pStyle w:val="PL"/>
      </w:pPr>
      <w:r w:rsidRPr="00D3062E">
        <w:t xml:space="preserve">        suppFeat:</w:t>
      </w:r>
    </w:p>
    <w:p w14:paraId="4EEBB591" w14:textId="77777777" w:rsidR="00D3062E" w:rsidRPr="00D3062E" w:rsidRDefault="00D3062E" w:rsidP="00D3062E">
      <w:pPr>
        <w:pStyle w:val="PL"/>
      </w:pPr>
      <w:r w:rsidRPr="00D3062E">
        <w:t xml:space="preserve">          $ref: 'TS29571_CommonData.yaml#/components/schemas/SupportedFeatures'</w:t>
      </w:r>
    </w:p>
    <w:p w14:paraId="43A15750" w14:textId="77777777" w:rsidR="00D3062E" w:rsidRPr="00D3062E" w:rsidRDefault="00D3062E" w:rsidP="00D3062E">
      <w:pPr>
        <w:pStyle w:val="PL"/>
      </w:pPr>
      <w:r w:rsidRPr="00D3062E">
        <w:t xml:space="preserve">      required:</w:t>
      </w:r>
    </w:p>
    <w:p w14:paraId="1F9F7786" w14:textId="77777777" w:rsidR="00D3062E" w:rsidRPr="00D3062E" w:rsidRDefault="00D3062E" w:rsidP="00D3062E">
      <w:pPr>
        <w:pStyle w:val="PL"/>
      </w:pPr>
      <w:r w:rsidRPr="00D3062E">
        <w:t xml:space="preserve">        - reqReportingList</w:t>
      </w:r>
    </w:p>
    <w:p w14:paraId="43B912E4" w14:textId="77777777" w:rsidR="00D3062E" w:rsidRPr="00D3062E" w:rsidRDefault="00D3062E" w:rsidP="00D3062E">
      <w:pPr>
        <w:pStyle w:val="PL"/>
      </w:pPr>
      <w:r w:rsidRPr="00D3062E">
        <w:t xml:space="preserve">        - notifUri</w:t>
      </w:r>
    </w:p>
    <w:p w14:paraId="2E168C0C" w14:textId="77777777" w:rsidR="00D3062E" w:rsidRPr="00D3062E" w:rsidRDefault="00D3062E" w:rsidP="00D3062E">
      <w:pPr>
        <w:pStyle w:val="PL"/>
      </w:pPr>
    </w:p>
    <w:p w14:paraId="32076C52" w14:textId="77777777" w:rsidR="00D3062E" w:rsidRPr="00D3062E" w:rsidRDefault="00D3062E" w:rsidP="00D3062E">
      <w:pPr>
        <w:pStyle w:val="PL"/>
      </w:pPr>
      <w:r w:rsidRPr="00D3062E">
        <w:lastRenderedPageBreak/>
        <w:t xml:space="preserve">    MonitoringSubscPatch:</w:t>
      </w:r>
    </w:p>
    <w:p w14:paraId="61D355F6" w14:textId="77777777" w:rsidR="00D3062E" w:rsidRPr="00D3062E" w:rsidRDefault="00D3062E" w:rsidP="00D3062E">
      <w:pPr>
        <w:pStyle w:val="PL"/>
        <w:rPr>
          <w:lang w:eastAsia="zh-CN"/>
        </w:rPr>
      </w:pPr>
      <w:r w:rsidRPr="00D3062E">
        <w:t xml:space="preserve">      description: </w:t>
      </w:r>
      <w:r w:rsidRPr="00D3062E">
        <w:rPr>
          <w:lang w:eastAsia="zh-CN"/>
        </w:rPr>
        <w:t>&gt;</w:t>
      </w:r>
    </w:p>
    <w:p w14:paraId="0395A5D9" w14:textId="77777777" w:rsidR="00D3062E" w:rsidRPr="00D3062E" w:rsidRDefault="00D3062E" w:rsidP="00D3062E">
      <w:pPr>
        <w:pStyle w:val="PL"/>
        <w:rPr>
          <w:lang w:eastAsia="zh-CN"/>
        </w:rPr>
      </w:pPr>
      <w:r w:rsidRPr="00D3062E">
        <w:t xml:space="preserve">        Represents the requested modifications to a Monitoring Subscription.</w:t>
      </w:r>
    </w:p>
    <w:p w14:paraId="1F082364" w14:textId="77777777" w:rsidR="00D3062E" w:rsidRPr="00D3062E" w:rsidRDefault="00D3062E" w:rsidP="00D3062E">
      <w:pPr>
        <w:pStyle w:val="PL"/>
      </w:pPr>
      <w:r w:rsidRPr="00D3062E">
        <w:t xml:space="preserve">      type: object</w:t>
      </w:r>
    </w:p>
    <w:p w14:paraId="16427797" w14:textId="77777777" w:rsidR="00D3062E" w:rsidRPr="00D3062E" w:rsidRDefault="00D3062E" w:rsidP="00D3062E">
      <w:pPr>
        <w:pStyle w:val="PL"/>
      </w:pPr>
      <w:r w:rsidRPr="00D3062E">
        <w:t xml:space="preserve">      properties:</w:t>
      </w:r>
    </w:p>
    <w:p w14:paraId="0EF2A18B" w14:textId="77777777" w:rsidR="00D3062E" w:rsidRPr="00D3062E" w:rsidRDefault="00D3062E" w:rsidP="00D3062E">
      <w:pPr>
        <w:pStyle w:val="PL"/>
      </w:pPr>
      <w:r w:rsidRPr="00D3062E">
        <w:t xml:space="preserve">        monMetrics:</w:t>
      </w:r>
    </w:p>
    <w:p w14:paraId="0D2C0221" w14:textId="77777777" w:rsidR="00D3062E" w:rsidRPr="00D3062E" w:rsidRDefault="00D3062E" w:rsidP="00D3062E">
      <w:pPr>
        <w:pStyle w:val="PL"/>
      </w:pPr>
      <w:r w:rsidRPr="00D3062E">
        <w:t xml:space="preserve">          type: object</w:t>
      </w:r>
    </w:p>
    <w:p w14:paraId="6C5A5B0A" w14:textId="77777777" w:rsidR="00D3062E" w:rsidRPr="00D3062E" w:rsidRDefault="00D3062E" w:rsidP="00D3062E">
      <w:pPr>
        <w:pStyle w:val="PL"/>
      </w:pPr>
      <w:r w:rsidRPr="00D3062E">
        <w:t xml:space="preserve">          additionalProperties:</w:t>
      </w:r>
    </w:p>
    <w:p w14:paraId="61639188" w14:textId="77777777" w:rsidR="00D3062E" w:rsidRPr="00D3062E" w:rsidRDefault="00D3062E" w:rsidP="00D3062E">
      <w:pPr>
        <w:pStyle w:val="PL"/>
      </w:pPr>
      <w:r w:rsidRPr="00D3062E">
        <w:t xml:space="preserve">            $ref: '#/components/schemas/ReportingInfo'</w:t>
      </w:r>
    </w:p>
    <w:p w14:paraId="43D2F4D5" w14:textId="77777777" w:rsidR="00D3062E" w:rsidRPr="00D3062E" w:rsidRDefault="00D3062E" w:rsidP="00D3062E">
      <w:pPr>
        <w:pStyle w:val="PL"/>
      </w:pPr>
      <w:r w:rsidRPr="00D3062E">
        <w:t xml:space="preserve">          minProperties: 1</w:t>
      </w:r>
    </w:p>
    <w:p w14:paraId="0F0774D6" w14:textId="77777777" w:rsidR="00D3062E" w:rsidRPr="00D3062E" w:rsidRDefault="00D3062E" w:rsidP="00D3062E">
      <w:pPr>
        <w:pStyle w:val="PL"/>
      </w:pPr>
      <w:r w:rsidRPr="00D3062E">
        <w:t xml:space="preserve">          description: &gt;</w:t>
      </w:r>
    </w:p>
    <w:p w14:paraId="2C19E6F9" w14:textId="478A1307" w:rsidR="00D3062E" w:rsidRPr="00D3062E" w:rsidRDefault="00D3062E" w:rsidP="00D3062E">
      <w:pPr>
        <w:pStyle w:val="PL"/>
        <w:rPr>
          <w:lang w:val="en-US"/>
        </w:rPr>
      </w:pPr>
      <w:r w:rsidRPr="00D3062E">
        <w:t xml:space="preserve">            </w:t>
      </w:r>
      <w:r w:rsidRPr="00D3062E">
        <w:rPr>
          <w:lang w:val="en-US"/>
        </w:rPr>
        <w:t>Contains the updated requested performance and analytics reporting information.</w:t>
      </w:r>
    </w:p>
    <w:p w14:paraId="78BE9EE4" w14:textId="77777777" w:rsidR="00D3062E" w:rsidRPr="00D3062E" w:rsidRDefault="00D3062E" w:rsidP="00D3062E">
      <w:pPr>
        <w:pStyle w:val="PL"/>
      </w:pPr>
      <w:r w:rsidRPr="00D3062E">
        <w:rPr>
          <w:lang w:val="en-US"/>
        </w:rPr>
        <w:t xml:space="preserve">            </w:t>
      </w:r>
      <w:r w:rsidRPr="00D3062E">
        <w:t>The key of the map shall be any unique string encoded value and shall be set to the same</w:t>
      </w:r>
    </w:p>
    <w:p w14:paraId="43E2991F" w14:textId="77777777" w:rsidR="00D3062E" w:rsidRPr="00D3062E" w:rsidRDefault="00D3062E" w:rsidP="00D3062E">
      <w:pPr>
        <w:pStyle w:val="PL"/>
        <w:rPr>
          <w:rFonts w:cs="Arial"/>
          <w:szCs w:val="18"/>
        </w:rPr>
      </w:pPr>
      <w:r w:rsidRPr="00D3062E">
        <w:t xml:space="preserve">            value as the one provided during the creation of the corresponding </w:t>
      </w:r>
      <w:r w:rsidRPr="00D3062E">
        <w:rPr>
          <w:rFonts w:cs="Arial"/>
          <w:szCs w:val="18"/>
        </w:rPr>
        <w:t>Monitoring</w:t>
      </w:r>
    </w:p>
    <w:p w14:paraId="671923AF" w14:textId="77777777" w:rsidR="00D3062E" w:rsidRPr="00D3062E" w:rsidRDefault="00D3062E" w:rsidP="00D3062E">
      <w:pPr>
        <w:pStyle w:val="PL"/>
      </w:pPr>
      <w:r w:rsidRPr="00D3062E">
        <w:rPr>
          <w:rFonts w:cs="Arial"/>
          <w:szCs w:val="18"/>
        </w:rPr>
        <w:t xml:space="preserve">            Subscription</w:t>
      </w:r>
      <w:r w:rsidRPr="00D3062E">
        <w:rPr>
          <w:lang w:val="en-US"/>
        </w:rPr>
        <w:t>.</w:t>
      </w:r>
    </w:p>
    <w:p w14:paraId="4A7AE038" w14:textId="77777777" w:rsidR="00D3062E" w:rsidRPr="00D3062E" w:rsidRDefault="00D3062E" w:rsidP="00D3062E">
      <w:pPr>
        <w:pStyle w:val="PL"/>
      </w:pPr>
      <w:r w:rsidRPr="00D3062E">
        <w:t xml:space="preserve">        notifUri:</w:t>
      </w:r>
    </w:p>
    <w:p w14:paraId="66F8908B" w14:textId="77777777" w:rsidR="00D3062E" w:rsidRPr="00D3062E" w:rsidRDefault="00D3062E" w:rsidP="00D3062E">
      <w:pPr>
        <w:pStyle w:val="PL"/>
      </w:pPr>
      <w:r w:rsidRPr="00D3062E">
        <w:t xml:space="preserve">          $ref: 'TS29122_CommonData.yaml#/components/schemas/</w:t>
      </w:r>
      <w:r w:rsidRPr="00D3062E">
        <w:rPr>
          <w:lang w:eastAsia="zh-CN"/>
        </w:rPr>
        <w:t>Uri</w:t>
      </w:r>
      <w:r w:rsidRPr="00D3062E">
        <w:t>'</w:t>
      </w:r>
    </w:p>
    <w:p w14:paraId="68CE1A48" w14:textId="77777777" w:rsidR="00D3062E" w:rsidRPr="00D3062E" w:rsidRDefault="00D3062E" w:rsidP="00D3062E">
      <w:pPr>
        <w:pStyle w:val="PL"/>
      </w:pPr>
    </w:p>
    <w:p w14:paraId="45D32AAD" w14:textId="77777777" w:rsidR="00D3062E" w:rsidRPr="00D3062E" w:rsidRDefault="00D3062E" w:rsidP="00D3062E">
      <w:pPr>
        <w:pStyle w:val="PL"/>
      </w:pPr>
      <w:r w:rsidRPr="00D3062E">
        <w:t xml:space="preserve">    ReportingInfo:</w:t>
      </w:r>
    </w:p>
    <w:p w14:paraId="5119059D" w14:textId="77777777" w:rsidR="00D3062E" w:rsidRPr="00D3062E" w:rsidRDefault="00D3062E" w:rsidP="00D3062E">
      <w:pPr>
        <w:pStyle w:val="PL"/>
        <w:rPr>
          <w:lang w:eastAsia="zh-CN"/>
        </w:rPr>
      </w:pPr>
      <w:r w:rsidRPr="00D3062E">
        <w:t xml:space="preserve">      description: </w:t>
      </w:r>
      <w:r w:rsidRPr="00D3062E">
        <w:rPr>
          <w:lang w:eastAsia="zh-CN"/>
        </w:rPr>
        <w:t>&gt;</w:t>
      </w:r>
    </w:p>
    <w:p w14:paraId="47F93EE9" w14:textId="77777777" w:rsidR="00D3062E" w:rsidRPr="00D3062E" w:rsidRDefault="00D3062E" w:rsidP="00D3062E">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3FEF598B" w14:textId="77777777" w:rsidR="00D3062E" w:rsidRPr="00D3062E" w:rsidRDefault="00D3062E" w:rsidP="00D3062E">
      <w:pPr>
        <w:pStyle w:val="PL"/>
        <w:rPr>
          <w:lang w:eastAsia="zh-CN"/>
        </w:rPr>
      </w:pPr>
      <w:r w:rsidRPr="00D3062E">
        <w:t xml:space="preserve">        information.</w:t>
      </w:r>
    </w:p>
    <w:p w14:paraId="5C4B0EB9" w14:textId="77777777" w:rsidR="00D3062E" w:rsidRPr="00D3062E" w:rsidRDefault="00D3062E" w:rsidP="00D3062E">
      <w:pPr>
        <w:pStyle w:val="PL"/>
      </w:pPr>
      <w:r w:rsidRPr="00D3062E">
        <w:t xml:space="preserve">      type: object</w:t>
      </w:r>
    </w:p>
    <w:p w14:paraId="4680B842" w14:textId="77777777" w:rsidR="00D3062E" w:rsidRPr="00D3062E" w:rsidRDefault="00D3062E" w:rsidP="00D3062E">
      <w:pPr>
        <w:pStyle w:val="PL"/>
      </w:pPr>
      <w:r w:rsidRPr="00D3062E">
        <w:t xml:space="preserve">      properties:</w:t>
      </w:r>
    </w:p>
    <w:p w14:paraId="532988C7"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7B711B19" w14:textId="77777777" w:rsidR="00D3062E" w:rsidRPr="00D3062E" w:rsidRDefault="00D3062E" w:rsidP="00D3062E">
      <w:pPr>
        <w:pStyle w:val="PL"/>
        <w:rPr>
          <w:lang w:val="en-US" w:eastAsia="es-ES"/>
        </w:rPr>
      </w:pPr>
      <w:r w:rsidRPr="00D3062E">
        <w:rPr>
          <w:lang w:val="en-US" w:eastAsia="es-ES"/>
        </w:rPr>
        <w:t xml:space="preserve">          type: string</w:t>
      </w:r>
    </w:p>
    <w:p w14:paraId="3D2981FF"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7C6CED79" w14:textId="77777777" w:rsidR="00D3062E" w:rsidRPr="00D3062E" w:rsidRDefault="00D3062E" w:rsidP="00D3062E">
      <w:pPr>
        <w:pStyle w:val="PL"/>
        <w:rPr>
          <w:lang w:val="en-US" w:eastAsia="es-ES"/>
        </w:rPr>
      </w:pPr>
      <w:r w:rsidRPr="00D3062E">
        <w:rPr>
          <w:lang w:val="en-US" w:eastAsia="es-ES"/>
        </w:rPr>
        <w:t xml:space="preserve">          type: array</w:t>
      </w:r>
    </w:p>
    <w:p w14:paraId="79DF32FD" w14:textId="77777777" w:rsidR="00D3062E" w:rsidRPr="00D3062E" w:rsidRDefault="00D3062E" w:rsidP="00D3062E">
      <w:pPr>
        <w:pStyle w:val="PL"/>
        <w:rPr>
          <w:lang w:val="en-US" w:eastAsia="es-ES"/>
        </w:rPr>
      </w:pPr>
      <w:r w:rsidRPr="00D3062E">
        <w:rPr>
          <w:lang w:val="en-US" w:eastAsia="es-ES"/>
        </w:rPr>
        <w:t xml:space="preserve">          items:</w:t>
      </w:r>
    </w:p>
    <w:p w14:paraId="02B413D1" w14:textId="77777777" w:rsidR="00D3062E" w:rsidRPr="00D3062E" w:rsidRDefault="00D3062E" w:rsidP="00D3062E">
      <w:pPr>
        <w:pStyle w:val="PL"/>
      </w:pPr>
      <w:r w:rsidRPr="00D3062E">
        <w:t xml:space="preserve">            $ref: 'TS29435_NSCE_PolicyManagement.yaml#/components/schemas/NetSliceId'</w:t>
      </w:r>
    </w:p>
    <w:p w14:paraId="5168EECC" w14:textId="77777777" w:rsidR="00D3062E" w:rsidRPr="00D3062E" w:rsidRDefault="00D3062E" w:rsidP="00D3062E">
      <w:pPr>
        <w:pStyle w:val="PL"/>
        <w:rPr>
          <w:lang w:val="en-US" w:eastAsia="es-ES"/>
        </w:rPr>
      </w:pPr>
      <w:r w:rsidRPr="00D3062E">
        <w:rPr>
          <w:lang w:val="en-US" w:eastAsia="es-ES"/>
        </w:rPr>
        <w:t xml:space="preserve">          minItems: 1</w:t>
      </w:r>
    </w:p>
    <w:p w14:paraId="419DF8F4" w14:textId="77777777" w:rsidR="00D3062E" w:rsidRPr="00D3062E" w:rsidRDefault="00D3062E" w:rsidP="00D3062E">
      <w:pPr>
        <w:pStyle w:val="PL"/>
      </w:pPr>
      <w:r w:rsidRPr="00D3062E">
        <w:t xml:space="preserve">        perfAnalyList:</w:t>
      </w:r>
    </w:p>
    <w:p w14:paraId="6464883F" w14:textId="77777777" w:rsidR="00D3062E" w:rsidRPr="00D3062E" w:rsidRDefault="00D3062E" w:rsidP="00D3062E">
      <w:pPr>
        <w:pStyle w:val="PL"/>
        <w:rPr>
          <w:lang w:val="en-US" w:eastAsia="es-ES"/>
        </w:rPr>
      </w:pPr>
      <w:r w:rsidRPr="00D3062E">
        <w:rPr>
          <w:lang w:val="en-US" w:eastAsia="es-ES"/>
        </w:rPr>
        <w:t xml:space="preserve">          type: array</w:t>
      </w:r>
    </w:p>
    <w:p w14:paraId="7FCBD065" w14:textId="77777777" w:rsidR="00D3062E" w:rsidRPr="00D3062E" w:rsidRDefault="00D3062E" w:rsidP="00D3062E">
      <w:pPr>
        <w:pStyle w:val="PL"/>
        <w:rPr>
          <w:lang w:val="en-US" w:eastAsia="es-ES"/>
        </w:rPr>
      </w:pPr>
      <w:r w:rsidRPr="00D3062E">
        <w:rPr>
          <w:lang w:val="en-US" w:eastAsia="es-ES"/>
        </w:rPr>
        <w:t xml:space="preserve">          items:</w:t>
      </w:r>
    </w:p>
    <w:p w14:paraId="4906A807"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F68FFC5" w14:textId="77777777" w:rsidR="00D3062E" w:rsidRPr="00D3062E" w:rsidRDefault="00D3062E" w:rsidP="00D3062E">
      <w:pPr>
        <w:pStyle w:val="PL"/>
        <w:rPr>
          <w:lang w:val="en-US" w:eastAsia="es-ES"/>
        </w:rPr>
      </w:pPr>
      <w:r w:rsidRPr="00D3062E">
        <w:rPr>
          <w:lang w:val="en-US" w:eastAsia="es-ES"/>
        </w:rPr>
        <w:t xml:space="preserve">          minItems: 1</w:t>
      </w:r>
    </w:p>
    <w:p w14:paraId="1A28D946" w14:textId="77777777" w:rsidR="00D3062E" w:rsidRPr="00D3062E" w:rsidRDefault="00D3062E" w:rsidP="00D3062E">
      <w:pPr>
        <w:pStyle w:val="PL"/>
      </w:pPr>
      <w:r w:rsidRPr="00D3062E">
        <w:t xml:space="preserve">        startTime:</w:t>
      </w:r>
    </w:p>
    <w:p w14:paraId="2C240874"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7D65228D" w14:textId="77777777" w:rsidR="00D3062E" w:rsidRPr="00D3062E" w:rsidRDefault="00D3062E" w:rsidP="00D3062E">
      <w:pPr>
        <w:pStyle w:val="PL"/>
      </w:pPr>
      <w:r w:rsidRPr="00D3062E">
        <w:t xml:space="preserve">        endTime:</w:t>
      </w:r>
    </w:p>
    <w:p w14:paraId="2BEB8850"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05D9401B" w14:textId="77777777" w:rsidR="00D3062E" w:rsidRPr="00D3062E" w:rsidRDefault="00D3062E" w:rsidP="00D3062E">
      <w:pPr>
        <w:pStyle w:val="PL"/>
      </w:pPr>
      <w:r w:rsidRPr="00D3062E">
        <w:t xml:space="preserve">        repPeriodicity:</w:t>
      </w:r>
    </w:p>
    <w:p w14:paraId="7A7CF384" w14:textId="77777777" w:rsidR="00D3062E" w:rsidRPr="00D3062E" w:rsidRDefault="00D3062E" w:rsidP="00D3062E">
      <w:pPr>
        <w:pStyle w:val="PL"/>
      </w:pPr>
      <w:r w:rsidRPr="00D3062E">
        <w:t xml:space="preserve">          $ref: 'TS29122_CommonData.yaml#/components/schemas/</w:t>
      </w:r>
      <w:r w:rsidRPr="00D3062E">
        <w:rPr>
          <w:lang w:eastAsia="zh-CN"/>
        </w:rPr>
        <w:t>DurationSec</w:t>
      </w:r>
      <w:r w:rsidRPr="00D3062E">
        <w:t>'</w:t>
      </w:r>
    </w:p>
    <w:p w14:paraId="2697197F" w14:textId="77777777" w:rsidR="00D3062E" w:rsidRPr="00D3062E" w:rsidRDefault="00D3062E" w:rsidP="00D3062E">
      <w:pPr>
        <w:pStyle w:val="PL"/>
      </w:pPr>
      <w:r w:rsidRPr="00D3062E">
        <w:t xml:space="preserve">      required:</w:t>
      </w:r>
    </w:p>
    <w:p w14:paraId="0DB9F16F" w14:textId="77777777" w:rsidR="00D3062E" w:rsidRPr="00D3062E" w:rsidRDefault="00D3062E" w:rsidP="00D3062E">
      <w:pPr>
        <w:pStyle w:val="PL"/>
      </w:pPr>
      <w:r w:rsidRPr="00D3062E">
        <w:t xml:space="preserve">        - perfAnalyList</w:t>
      </w:r>
    </w:p>
    <w:p w14:paraId="316FF010" w14:textId="77777777" w:rsidR="00D3062E" w:rsidRPr="00D3062E" w:rsidRDefault="00D3062E" w:rsidP="00D3062E">
      <w:pPr>
        <w:pStyle w:val="PL"/>
      </w:pPr>
      <w:r w:rsidRPr="00D3062E">
        <w:t xml:space="preserve">        - startTime</w:t>
      </w:r>
    </w:p>
    <w:p w14:paraId="2E596D41" w14:textId="77777777" w:rsidR="00D3062E" w:rsidRPr="00D3062E" w:rsidRDefault="00D3062E" w:rsidP="00D3062E">
      <w:pPr>
        <w:pStyle w:val="PL"/>
      </w:pPr>
      <w:r w:rsidRPr="00D3062E">
        <w:t xml:space="preserve">        - endTime</w:t>
      </w:r>
    </w:p>
    <w:p w14:paraId="37C12F7B" w14:textId="77777777" w:rsidR="00D3062E" w:rsidRPr="00D3062E" w:rsidRDefault="00D3062E" w:rsidP="00D3062E">
      <w:pPr>
        <w:pStyle w:val="PL"/>
      </w:pPr>
      <w:r w:rsidRPr="00D3062E">
        <w:t xml:space="preserve">      anyOf:</w:t>
      </w:r>
    </w:p>
    <w:p w14:paraId="0947457F" w14:textId="77777777" w:rsidR="00D3062E" w:rsidRPr="00D3062E" w:rsidRDefault="00D3062E" w:rsidP="00D3062E">
      <w:pPr>
        <w:pStyle w:val="PL"/>
      </w:pPr>
      <w:r w:rsidRPr="00D3062E">
        <w:t xml:space="preserve">        - required: [valServId]</w:t>
      </w:r>
    </w:p>
    <w:p w14:paraId="0E41DB60" w14:textId="77777777" w:rsidR="00D3062E" w:rsidRPr="00D3062E" w:rsidRDefault="00D3062E" w:rsidP="00D3062E">
      <w:pPr>
        <w:pStyle w:val="PL"/>
      </w:pPr>
      <w:r w:rsidRPr="00D3062E">
        <w:t xml:space="preserve">        - required: [netSliceIds]</w:t>
      </w:r>
    </w:p>
    <w:p w14:paraId="0F89BB3C" w14:textId="77777777" w:rsidR="00D3062E" w:rsidRPr="00D3062E" w:rsidRDefault="00D3062E" w:rsidP="00D3062E">
      <w:pPr>
        <w:pStyle w:val="PL"/>
      </w:pPr>
    </w:p>
    <w:p w14:paraId="31E0999B" w14:textId="77777777" w:rsidR="00D3062E" w:rsidRPr="00D3062E" w:rsidRDefault="00D3062E" w:rsidP="00D3062E">
      <w:pPr>
        <w:pStyle w:val="PL"/>
      </w:pPr>
      <w:r w:rsidRPr="00D3062E">
        <w:t xml:space="preserve">    MonitoringNotif:</w:t>
      </w:r>
    </w:p>
    <w:p w14:paraId="10719A9D" w14:textId="77777777" w:rsidR="00D3062E" w:rsidRPr="00D3062E" w:rsidRDefault="00D3062E" w:rsidP="00D3062E">
      <w:pPr>
        <w:pStyle w:val="PL"/>
        <w:rPr>
          <w:lang w:eastAsia="zh-CN"/>
        </w:rPr>
      </w:pPr>
      <w:r w:rsidRPr="00D3062E">
        <w:t xml:space="preserve">      description: </w:t>
      </w:r>
      <w:r w:rsidRPr="00D3062E">
        <w:rPr>
          <w:lang w:eastAsia="zh-CN"/>
        </w:rPr>
        <w:t>&gt;</w:t>
      </w:r>
    </w:p>
    <w:p w14:paraId="71454190" w14:textId="77777777" w:rsidR="00D3062E" w:rsidRPr="00D3062E" w:rsidRDefault="00D3062E" w:rsidP="00D3062E">
      <w:pPr>
        <w:pStyle w:val="PL"/>
        <w:rPr>
          <w:lang w:eastAsia="zh-CN"/>
        </w:rPr>
      </w:pPr>
      <w:r w:rsidRPr="00D3062E">
        <w:t xml:space="preserve">        Represents a Monitoring Notification.</w:t>
      </w:r>
    </w:p>
    <w:p w14:paraId="08F12AED" w14:textId="77777777" w:rsidR="00D3062E" w:rsidRPr="00D3062E" w:rsidRDefault="00D3062E" w:rsidP="00D3062E">
      <w:pPr>
        <w:pStyle w:val="PL"/>
      </w:pPr>
      <w:r w:rsidRPr="00D3062E">
        <w:t xml:space="preserve">      type: object</w:t>
      </w:r>
    </w:p>
    <w:p w14:paraId="27087215" w14:textId="77777777" w:rsidR="00D3062E" w:rsidRPr="00D3062E" w:rsidRDefault="00D3062E" w:rsidP="00D3062E">
      <w:pPr>
        <w:pStyle w:val="PL"/>
      </w:pPr>
      <w:r w:rsidRPr="00D3062E">
        <w:t xml:space="preserve">      properties:</w:t>
      </w:r>
    </w:p>
    <w:p w14:paraId="0A0D5B03" w14:textId="77777777" w:rsidR="00D3062E" w:rsidRPr="00D3062E" w:rsidRDefault="00D3062E" w:rsidP="00D3062E">
      <w:pPr>
        <w:pStyle w:val="PL"/>
      </w:pPr>
      <w:r w:rsidRPr="00D3062E">
        <w:t xml:space="preserve">        subscId:</w:t>
      </w:r>
    </w:p>
    <w:p w14:paraId="3D692B3A" w14:textId="77777777" w:rsidR="00D3062E" w:rsidRPr="00D3062E" w:rsidRDefault="00D3062E" w:rsidP="00D3062E">
      <w:pPr>
        <w:pStyle w:val="PL"/>
      </w:pPr>
      <w:r w:rsidRPr="00D3062E">
        <w:t xml:space="preserve">          type: string</w:t>
      </w:r>
    </w:p>
    <w:p w14:paraId="06AC1F33" w14:textId="77777777" w:rsidR="00D3062E" w:rsidRPr="00D3062E" w:rsidRDefault="00D3062E" w:rsidP="00D3062E">
      <w:pPr>
        <w:pStyle w:val="PL"/>
      </w:pPr>
      <w:r w:rsidRPr="00D3062E">
        <w:t xml:space="preserve">        reports:</w:t>
      </w:r>
    </w:p>
    <w:p w14:paraId="143593D0" w14:textId="77777777" w:rsidR="00D3062E" w:rsidRPr="00D3062E" w:rsidRDefault="00D3062E" w:rsidP="00D3062E">
      <w:pPr>
        <w:pStyle w:val="PL"/>
      </w:pPr>
      <w:r w:rsidRPr="00D3062E">
        <w:t xml:space="preserve">          type: array</w:t>
      </w:r>
    </w:p>
    <w:p w14:paraId="66745373" w14:textId="77777777" w:rsidR="00D3062E" w:rsidRPr="00D3062E" w:rsidRDefault="00D3062E" w:rsidP="00D3062E">
      <w:pPr>
        <w:pStyle w:val="PL"/>
      </w:pPr>
      <w:r w:rsidRPr="00D3062E">
        <w:t xml:space="preserve">          items:</w:t>
      </w:r>
    </w:p>
    <w:p w14:paraId="17B24828" w14:textId="77777777" w:rsidR="00D3062E" w:rsidRPr="00D3062E" w:rsidRDefault="00D3062E" w:rsidP="00D3062E">
      <w:pPr>
        <w:pStyle w:val="PL"/>
      </w:pPr>
      <w:r w:rsidRPr="00D3062E">
        <w:t xml:space="preserve">            $ref: '#/components/schemas/ReportingData'</w:t>
      </w:r>
    </w:p>
    <w:p w14:paraId="2D86F728" w14:textId="77777777" w:rsidR="00D3062E" w:rsidRPr="00D3062E" w:rsidRDefault="00D3062E" w:rsidP="00D3062E">
      <w:pPr>
        <w:pStyle w:val="PL"/>
      </w:pPr>
      <w:r w:rsidRPr="00D3062E">
        <w:t xml:space="preserve">          minItems: 1</w:t>
      </w:r>
    </w:p>
    <w:p w14:paraId="2DC47E18" w14:textId="77777777" w:rsidR="00D3062E" w:rsidRPr="00D3062E" w:rsidRDefault="00D3062E" w:rsidP="00D3062E">
      <w:pPr>
        <w:pStyle w:val="PL"/>
      </w:pPr>
      <w:r w:rsidRPr="00D3062E">
        <w:t xml:space="preserve">      required:</w:t>
      </w:r>
    </w:p>
    <w:p w14:paraId="662619E9" w14:textId="77777777" w:rsidR="00D3062E" w:rsidRPr="00D3062E" w:rsidRDefault="00D3062E" w:rsidP="00D3062E">
      <w:pPr>
        <w:pStyle w:val="PL"/>
      </w:pPr>
      <w:r w:rsidRPr="00D3062E">
        <w:t xml:space="preserve">        - subscId</w:t>
      </w:r>
    </w:p>
    <w:p w14:paraId="5EBCEC84" w14:textId="77777777" w:rsidR="00D3062E" w:rsidRPr="00D3062E" w:rsidRDefault="00D3062E" w:rsidP="00D3062E">
      <w:pPr>
        <w:pStyle w:val="PL"/>
      </w:pPr>
      <w:r w:rsidRPr="00D3062E">
        <w:t xml:space="preserve">        - reports</w:t>
      </w:r>
    </w:p>
    <w:p w14:paraId="10CA5AE0" w14:textId="77777777" w:rsidR="00D3062E" w:rsidRPr="00D3062E" w:rsidRDefault="00D3062E" w:rsidP="00D3062E">
      <w:pPr>
        <w:pStyle w:val="PL"/>
      </w:pPr>
    </w:p>
    <w:p w14:paraId="3E0CEB76" w14:textId="77777777" w:rsidR="00D3062E" w:rsidRPr="00D3062E" w:rsidRDefault="00D3062E" w:rsidP="00D3062E">
      <w:pPr>
        <w:pStyle w:val="PL"/>
      </w:pPr>
      <w:r w:rsidRPr="00D3062E">
        <w:t xml:space="preserve">    ReportingData:</w:t>
      </w:r>
    </w:p>
    <w:p w14:paraId="10B1EE87" w14:textId="77777777" w:rsidR="00D3062E" w:rsidRPr="00D3062E" w:rsidRDefault="00D3062E" w:rsidP="00D3062E">
      <w:pPr>
        <w:pStyle w:val="PL"/>
        <w:rPr>
          <w:lang w:eastAsia="zh-CN"/>
        </w:rPr>
      </w:pPr>
      <w:r w:rsidRPr="00D3062E">
        <w:t xml:space="preserve">      description: </w:t>
      </w:r>
      <w:r w:rsidRPr="00D3062E">
        <w:rPr>
          <w:lang w:eastAsia="zh-CN"/>
        </w:rPr>
        <w:t>&gt;</w:t>
      </w:r>
    </w:p>
    <w:p w14:paraId="151870A9" w14:textId="77777777" w:rsidR="00D3062E" w:rsidRPr="00D3062E" w:rsidRDefault="00D3062E" w:rsidP="00D3062E">
      <w:pPr>
        <w:pStyle w:val="PL"/>
      </w:pPr>
      <w:r w:rsidRPr="00D3062E">
        <w:t xml:space="preserve">        Represents a network slice related </w:t>
      </w:r>
      <w:r w:rsidRPr="00D3062E">
        <w:rPr>
          <w:rFonts w:cs="Arial"/>
          <w:szCs w:val="18"/>
        </w:rPr>
        <w:t>performance and analytics</w:t>
      </w:r>
      <w:r w:rsidRPr="00D3062E">
        <w:t xml:space="preserve"> monitoring report.</w:t>
      </w:r>
    </w:p>
    <w:p w14:paraId="65A6BF09" w14:textId="77777777" w:rsidR="00D3062E" w:rsidRPr="00D3062E" w:rsidRDefault="00D3062E" w:rsidP="00D3062E">
      <w:pPr>
        <w:pStyle w:val="PL"/>
      </w:pPr>
      <w:r w:rsidRPr="00D3062E">
        <w:t xml:space="preserve">      type: object</w:t>
      </w:r>
    </w:p>
    <w:p w14:paraId="48FBAC96" w14:textId="77777777" w:rsidR="00D3062E" w:rsidRPr="00D3062E" w:rsidRDefault="00D3062E" w:rsidP="00D3062E">
      <w:pPr>
        <w:pStyle w:val="PL"/>
      </w:pPr>
      <w:r w:rsidRPr="00D3062E">
        <w:t xml:space="preserve">      properties:</w:t>
      </w:r>
    </w:p>
    <w:p w14:paraId="7A18DB0B"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6982C0F" w14:textId="77777777" w:rsidR="00D3062E" w:rsidRPr="00D3062E" w:rsidRDefault="00D3062E" w:rsidP="00D3062E">
      <w:pPr>
        <w:pStyle w:val="PL"/>
        <w:rPr>
          <w:lang w:val="en-US" w:eastAsia="es-ES"/>
        </w:rPr>
      </w:pPr>
      <w:r w:rsidRPr="00D3062E">
        <w:rPr>
          <w:lang w:val="en-US" w:eastAsia="es-ES"/>
        </w:rPr>
        <w:t xml:space="preserve">          type: string</w:t>
      </w:r>
    </w:p>
    <w:p w14:paraId="36DF070E"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251E6221" w14:textId="77777777" w:rsidR="00D3062E" w:rsidRPr="00D3062E" w:rsidRDefault="00D3062E" w:rsidP="00D3062E">
      <w:pPr>
        <w:pStyle w:val="PL"/>
        <w:rPr>
          <w:lang w:val="en-US" w:eastAsia="es-ES"/>
        </w:rPr>
      </w:pPr>
      <w:r w:rsidRPr="00D3062E">
        <w:rPr>
          <w:lang w:val="en-US" w:eastAsia="es-ES"/>
        </w:rPr>
        <w:t xml:space="preserve">          type: array</w:t>
      </w:r>
    </w:p>
    <w:p w14:paraId="19A74EC1" w14:textId="77777777" w:rsidR="00D3062E" w:rsidRPr="00D3062E" w:rsidRDefault="00D3062E" w:rsidP="00D3062E">
      <w:pPr>
        <w:pStyle w:val="PL"/>
        <w:rPr>
          <w:lang w:val="en-US" w:eastAsia="es-ES"/>
        </w:rPr>
      </w:pPr>
      <w:r w:rsidRPr="00D3062E">
        <w:rPr>
          <w:lang w:val="en-US" w:eastAsia="es-ES"/>
        </w:rPr>
        <w:t xml:space="preserve">          items:</w:t>
      </w:r>
    </w:p>
    <w:p w14:paraId="4284EF85" w14:textId="77777777" w:rsidR="00D3062E" w:rsidRPr="00D3062E" w:rsidRDefault="00D3062E" w:rsidP="00D3062E">
      <w:pPr>
        <w:pStyle w:val="PL"/>
      </w:pPr>
      <w:r w:rsidRPr="00D3062E">
        <w:t xml:space="preserve">            $ref: 'TS29435_NSCE_PolicyManagement.yaml#/components/schemas/NetSliceId'</w:t>
      </w:r>
    </w:p>
    <w:p w14:paraId="00E59E02" w14:textId="77777777" w:rsidR="00D3062E" w:rsidRPr="00D3062E" w:rsidRDefault="00D3062E" w:rsidP="00D3062E">
      <w:pPr>
        <w:pStyle w:val="PL"/>
        <w:rPr>
          <w:lang w:val="en-US" w:eastAsia="es-ES"/>
        </w:rPr>
      </w:pPr>
      <w:r w:rsidRPr="00D3062E">
        <w:rPr>
          <w:lang w:val="en-US" w:eastAsia="es-ES"/>
        </w:rPr>
        <w:t xml:space="preserve">          minItems: 1</w:t>
      </w:r>
    </w:p>
    <w:p w14:paraId="03EB5A4B" w14:textId="77777777" w:rsidR="00D3062E" w:rsidRPr="00D3062E" w:rsidRDefault="00D3062E" w:rsidP="00D3062E">
      <w:pPr>
        <w:pStyle w:val="PL"/>
      </w:pPr>
      <w:r w:rsidRPr="00D3062E">
        <w:lastRenderedPageBreak/>
        <w:t xml:space="preserve">        perfResults:</w:t>
      </w:r>
    </w:p>
    <w:p w14:paraId="76F39F20" w14:textId="77777777" w:rsidR="00D3062E" w:rsidRPr="00D3062E" w:rsidRDefault="00D3062E" w:rsidP="00D3062E">
      <w:pPr>
        <w:pStyle w:val="PL"/>
        <w:rPr>
          <w:lang w:val="en-US" w:eastAsia="es-ES"/>
        </w:rPr>
      </w:pPr>
      <w:r w:rsidRPr="00D3062E">
        <w:rPr>
          <w:lang w:val="en-US" w:eastAsia="es-ES"/>
        </w:rPr>
        <w:t xml:space="preserve">          type: array</w:t>
      </w:r>
    </w:p>
    <w:p w14:paraId="7B2C7694" w14:textId="77777777" w:rsidR="00D3062E" w:rsidRPr="00D3062E" w:rsidRDefault="00D3062E" w:rsidP="00D3062E">
      <w:pPr>
        <w:pStyle w:val="PL"/>
        <w:rPr>
          <w:lang w:val="en-US" w:eastAsia="es-ES"/>
        </w:rPr>
      </w:pPr>
      <w:r w:rsidRPr="00D3062E">
        <w:rPr>
          <w:lang w:val="en-US" w:eastAsia="es-ES"/>
        </w:rPr>
        <w:t xml:space="preserve">          items:</w:t>
      </w:r>
    </w:p>
    <w:p w14:paraId="73CE188E"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4490E51D" w14:textId="77777777" w:rsidR="00D3062E" w:rsidRPr="00D3062E" w:rsidRDefault="00D3062E" w:rsidP="00D3062E">
      <w:pPr>
        <w:pStyle w:val="PL"/>
        <w:rPr>
          <w:lang w:val="en-US" w:eastAsia="es-ES"/>
        </w:rPr>
      </w:pPr>
      <w:r w:rsidRPr="00D3062E">
        <w:rPr>
          <w:lang w:val="en-US" w:eastAsia="es-ES"/>
        </w:rPr>
        <w:t xml:space="preserve">          minItems: 1</w:t>
      </w:r>
    </w:p>
    <w:p w14:paraId="05B2682C" w14:textId="77777777" w:rsidR="00D3062E" w:rsidRPr="00D3062E" w:rsidRDefault="00D3062E" w:rsidP="00D3062E">
      <w:pPr>
        <w:pStyle w:val="PL"/>
      </w:pPr>
      <w:r w:rsidRPr="00D3062E">
        <w:t xml:space="preserve">      required:</w:t>
      </w:r>
    </w:p>
    <w:p w14:paraId="28532346" w14:textId="77777777" w:rsidR="00D3062E" w:rsidRPr="00D3062E" w:rsidRDefault="00D3062E" w:rsidP="00D3062E">
      <w:pPr>
        <w:pStyle w:val="PL"/>
      </w:pPr>
      <w:r w:rsidRPr="00D3062E">
        <w:t xml:space="preserve">        - perfResults</w:t>
      </w:r>
    </w:p>
    <w:p w14:paraId="187CEC41" w14:textId="77777777" w:rsidR="00D3062E" w:rsidRPr="00D3062E" w:rsidRDefault="00D3062E" w:rsidP="00D3062E">
      <w:pPr>
        <w:pStyle w:val="PL"/>
      </w:pPr>
      <w:r w:rsidRPr="00D3062E">
        <w:t xml:space="preserve">      anyOf:</w:t>
      </w:r>
    </w:p>
    <w:p w14:paraId="0B803975" w14:textId="77777777" w:rsidR="00D3062E" w:rsidRPr="00D3062E" w:rsidRDefault="00D3062E" w:rsidP="00D3062E">
      <w:pPr>
        <w:pStyle w:val="PL"/>
      </w:pPr>
      <w:r w:rsidRPr="00D3062E">
        <w:t xml:space="preserve">        - required: [valServId]</w:t>
      </w:r>
    </w:p>
    <w:p w14:paraId="5128E7B0" w14:textId="77777777" w:rsidR="00D3062E" w:rsidRPr="00D3062E" w:rsidRDefault="00D3062E" w:rsidP="00D3062E">
      <w:pPr>
        <w:pStyle w:val="PL"/>
      </w:pPr>
      <w:r w:rsidRPr="00D3062E">
        <w:t xml:space="preserve">        - required: [netSliceIds]</w:t>
      </w:r>
    </w:p>
    <w:p w14:paraId="294D2EE5" w14:textId="77777777" w:rsidR="00D3062E" w:rsidRPr="00D3062E" w:rsidRDefault="00D3062E" w:rsidP="00D3062E">
      <w:pPr>
        <w:pStyle w:val="PL"/>
      </w:pPr>
    </w:p>
    <w:p w14:paraId="110CC682" w14:textId="77777777" w:rsidR="00D3062E" w:rsidRPr="00D3062E" w:rsidRDefault="00D3062E" w:rsidP="00D3062E">
      <w:pPr>
        <w:pStyle w:val="PL"/>
      </w:pPr>
      <w:r w:rsidRPr="00D3062E">
        <w:t xml:space="preserve">    MonPerfAnalyRes:</w:t>
      </w:r>
    </w:p>
    <w:p w14:paraId="32282F5C" w14:textId="77777777" w:rsidR="00D3062E" w:rsidRPr="00D3062E" w:rsidRDefault="00D3062E" w:rsidP="00D3062E">
      <w:pPr>
        <w:pStyle w:val="PL"/>
        <w:rPr>
          <w:lang w:eastAsia="zh-CN"/>
        </w:rPr>
      </w:pPr>
      <w:r w:rsidRPr="00D3062E">
        <w:t xml:space="preserve">      description: </w:t>
      </w:r>
      <w:r w:rsidRPr="00D3062E">
        <w:rPr>
          <w:lang w:eastAsia="zh-CN"/>
        </w:rPr>
        <w:t>&gt;</w:t>
      </w:r>
    </w:p>
    <w:p w14:paraId="4AADB6DC" w14:textId="77777777" w:rsidR="00D3062E" w:rsidRPr="00D3062E" w:rsidRDefault="00D3062E" w:rsidP="00D3062E">
      <w:pPr>
        <w:pStyle w:val="PL"/>
      </w:pPr>
      <w:r w:rsidRPr="00D3062E">
        <w:t xml:space="preserve">        Represents a monitored performance or analytics</w:t>
      </w:r>
      <w:r w:rsidRPr="00D3062E">
        <w:rPr>
          <w:rFonts w:cs="Arial"/>
          <w:szCs w:val="18"/>
        </w:rPr>
        <w:t xml:space="preserve"> result</w:t>
      </w:r>
      <w:r w:rsidRPr="00D3062E">
        <w:t>.</w:t>
      </w:r>
    </w:p>
    <w:p w14:paraId="054CF8FB" w14:textId="77777777" w:rsidR="00D3062E" w:rsidRPr="00D3062E" w:rsidRDefault="00D3062E" w:rsidP="00D3062E">
      <w:pPr>
        <w:pStyle w:val="PL"/>
        <w:rPr>
          <w:lang w:eastAsia="zh-CN"/>
        </w:rPr>
      </w:pPr>
      <w:r w:rsidRPr="00D3062E">
        <w:t xml:space="preserve">        metric.</w:t>
      </w:r>
    </w:p>
    <w:p w14:paraId="74F86D9A" w14:textId="77777777" w:rsidR="00D3062E" w:rsidRPr="00D3062E" w:rsidRDefault="00D3062E" w:rsidP="00D3062E">
      <w:pPr>
        <w:pStyle w:val="PL"/>
      </w:pPr>
      <w:r w:rsidRPr="00D3062E">
        <w:t xml:space="preserve">      type: object</w:t>
      </w:r>
    </w:p>
    <w:p w14:paraId="7991A487" w14:textId="77777777" w:rsidR="00D3062E" w:rsidRPr="00D3062E" w:rsidRDefault="00D3062E" w:rsidP="00D3062E">
      <w:pPr>
        <w:pStyle w:val="PL"/>
      </w:pPr>
      <w:r w:rsidRPr="00D3062E">
        <w:t xml:space="preserve">      properties:</w:t>
      </w:r>
    </w:p>
    <w:p w14:paraId="6361CB59" w14:textId="1708DFE4" w:rsidR="00D3062E" w:rsidRPr="00D3062E" w:rsidRDefault="00D3062E" w:rsidP="00D3062E">
      <w:pPr>
        <w:pStyle w:val="PL"/>
        <w:rPr>
          <w:lang w:val="en-US" w:eastAsia="es-ES"/>
        </w:rPr>
      </w:pPr>
      <w:r w:rsidRPr="00D3062E">
        <w:rPr>
          <w:lang w:val="en-US" w:eastAsia="es-ES"/>
        </w:rPr>
        <w:t xml:space="preserve">        </w:t>
      </w:r>
      <w:r w:rsidRPr="00D3062E">
        <w:t>monNetSliceIds</w:t>
      </w:r>
      <w:r w:rsidRPr="00D3062E">
        <w:rPr>
          <w:lang w:val="en-US" w:eastAsia="es-ES"/>
        </w:rPr>
        <w:t>:</w:t>
      </w:r>
    </w:p>
    <w:p w14:paraId="39C2FC5C" w14:textId="77777777" w:rsidR="00D3062E" w:rsidRPr="00D3062E" w:rsidRDefault="00D3062E" w:rsidP="00D3062E">
      <w:pPr>
        <w:pStyle w:val="PL"/>
        <w:rPr>
          <w:lang w:val="en-US" w:eastAsia="es-ES"/>
        </w:rPr>
      </w:pPr>
      <w:r w:rsidRPr="00D3062E">
        <w:rPr>
          <w:lang w:val="en-US" w:eastAsia="es-ES"/>
        </w:rPr>
        <w:t xml:space="preserve">          type: array</w:t>
      </w:r>
    </w:p>
    <w:p w14:paraId="085825E6" w14:textId="77777777" w:rsidR="00D3062E" w:rsidRPr="00D3062E" w:rsidRDefault="00D3062E" w:rsidP="00D3062E">
      <w:pPr>
        <w:pStyle w:val="PL"/>
        <w:rPr>
          <w:lang w:val="en-US" w:eastAsia="es-ES"/>
        </w:rPr>
      </w:pPr>
      <w:r w:rsidRPr="00D3062E">
        <w:rPr>
          <w:lang w:val="en-US" w:eastAsia="es-ES"/>
        </w:rPr>
        <w:t xml:space="preserve">          items:</w:t>
      </w:r>
    </w:p>
    <w:p w14:paraId="38B29F2E" w14:textId="77777777" w:rsidR="00D3062E" w:rsidRPr="00D3062E" w:rsidRDefault="00D3062E" w:rsidP="00D3062E">
      <w:pPr>
        <w:pStyle w:val="PL"/>
      </w:pPr>
      <w:r w:rsidRPr="00D3062E">
        <w:t xml:space="preserve">            $ref: 'TS29435_NSCE_PolicyManagement.yaml#/components/schemas/NetSliceId'</w:t>
      </w:r>
    </w:p>
    <w:p w14:paraId="37916B26" w14:textId="77777777" w:rsidR="00D3062E" w:rsidRPr="00D3062E" w:rsidRDefault="00D3062E" w:rsidP="00D3062E">
      <w:pPr>
        <w:pStyle w:val="PL"/>
        <w:rPr>
          <w:lang w:val="en-US" w:eastAsia="es-ES"/>
        </w:rPr>
      </w:pPr>
      <w:r w:rsidRPr="00D3062E">
        <w:rPr>
          <w:lang w:val="en-US" w:eastAsia="es-ES"/>
        </w:rPr>
        <w:t xml:space="preserve">          minItems: 1</w:t>
      </w:r>
    </w:p>
    <w:p w14:paraId="60C85690" w14:textId="77777777" w:rsidR="00D3062E" w:rsidRPr="00D3062E" w:rsidRDefault="00D3062E" w:rsidP="00D3062E">
      <w:pPr>
        <w:pStyle w:val="PL"/>
        <w:rPr>
          <w:lang w:val="en-US" w:eastAsia="es-ES"/>
        </w:rPr>
      </w:pPr>
      <w:r w:rsidRPr="00D3062E">
        <w:rPr>
          <w:lang w:val="en-US" w:eastAsia="es-ES"/>
        </w:rPr>
        <w:t xml:space="preserve">        </w:t>
      </w:r>
      <w:r w:rsidRPr="00D3062E">
        <w:t>metricName</w:t>
      </w:r>
      <w:r w:rsidRPr="00D3062E">
        <w:rPr>
          <w:lang w:val="en-US" w:eastAsia="es-ES"/>
        </w:rPr>
        <w:t>:</w:t>
      </w:r>
    </w:p>
    <w:p w14:paraId="00ADB047" w14:textId="77777777" w:rsidR="00D3062E" w:rsidRPr="00D3062E" w:rsidRDefault="00D3062E" w:rsidP="00D3062E">
      <w:pPr>
        <w:pStyle w:val="PL"/>
      </w:pPr>
      <w:r w:rsidRPr="00D3062E">
        <w:t xml:space="preserve">          $ref: '#/components/schemas/MonPerfMetric'</w:t>
      </w:r>
    </w:p>
    <w:p w14:paraId="22503EBB" w14:textId="77777777" w:rsidR="00D3062E" w:rsidRPr="00D3062E" w:rsidRDefault="00D3062E" w:rsidP="00D3062E">
      <w:pPr>
        <w:pStyle w:val="PL"/>
      </w:pPr>
      <w:r w:rsidRPr="00D3062E">
        <w:t xml:space="preserve">        metricCustName:</w:t>
      </w:r>
    </w:p>
    <w:p w14:paraId="7B83427B" w14:textId="77777777" w:rsidR="00D3062E" w:rsidRPr="00D3062E" w:rsidRDefault="00D3062E" w:rsidP="00D3062E">
      <w:pPr>
        <w:pStyle w:val="PL"/>
      </w:pPr>
      <w:r w:rsidRPr="00D3062E">
        <w:t xml:space="preserve">          type: string</w:t>
      </w:r>
    </w:p>
    <w:p w14:paraId="759A5703" w14:textId="77777777" w:rsidR="00D3062E" w:rsidRPr="00D3062E" w:rsidRDefault="00D3062E" w:rsidP="00D3062E">
      <w:pPr>
        <w:pStyle w:val="PL"/>
      </w:pPr>
      <w:r w:rsidRPr="00D3062E">
        <w:t xml:space="preserve">        metricValue:</w:t>
      </w:r>
    </w:p>
    <w:p w14:paraId="3D090D18" w14:textId="77777777" w:rsidR="00D3062E" w:rsidRPr="00D3062E" w:rsidRDefault="00D3062E" w:rsidP="00D3062E">
      <w:pPr>
        <w:pStyle w:val="PL"/>
      </w:pPr>
      <w:r w:rsidRPr="00D3062E">
        <w:t xml:space="preserve">          $ref: 'TS29122_CommonData.yaml#/components/schemas/</w:t>
      </w:r>
      <w:r w:rsidRPr="00D3062E">
        <w:rPr>
          <w:lang w:eastAsia="zh-CN"/>
        </w:rPr>
        <w:t>Bytes</w:t>
      </w:r>
      <w:r w:rsidRPr="00D3062E">
        <w:t>'</w:t>
      </w:r>
    </w:p>
    <w:p w14:paraId="1F482710" w14:textId="77777777" w:rsidR="00D3062E" w:rsidRPr="00D3062E" w:rsidRDefault="00D3062E" w:rsidP="00D3062E">
      <w:pPr>
        <w:pStyle w:val="PL"/>
      </w:pPr>
      <w:r w:rsidRPr="00D3062E">
        <w:t xml:space="preserve">      required:</w:t>
      </w:r>
    </w:p>
    <w:p w14:paraId="2E0F6662" w14:textId="77777777" w:rsidR="00D3062E" w:rsidRPr="00D3062E" w:rsidRDefault="00D3062E" w:rsidP="00D3062E">
      <w:pPr>
        <w:pStyle w:val="PL"/>
      </w:pPr>
      <w:r w:rsidRPr="00D3062E">
        <w:t xml:space="preserve">        - metricName</w:t>
      </w:r>
    </w:p>
    <w:p w14:paraId="1FD781B7" w14:textId="77777777" w:rsidR="00D3062E" w:rsidRPr="00D3062E" w:rsidRDefault="00D3062E" w:rsidP="00D3062E">
      <w:pPr>
        <w:pStyle w:val="PL"/>
      </w:pPr>
      <w:r w:rsidRPr="00D3062E">
        <w:t xml:space="preserve">        - metricValue</w:t>
      </w:r>
    </w:p>
    <w:p w14:paraId="2998013B" w14:textId="77777777" w:rsidR="00D3062E" w:rsidRPr="00D3062E" w:rsidRDefault="00D3062E" w:rsidP="00D3062E">
      <w:pPr>
        <w:pStyle w:val="PL"/>
      </w:pPr>
    </w:p>
    <w:p w14:paraId="4773ED4E" w14:textId="77777777" w:rsidR="00D3062E" w:rsidRPr="00D3062E" w:rsidRDefault="00D3062E" w:rsidP="00D3062E">
      <w:pPr>
        <w:pStyle w:val="PL"/>
      </w:pPr>
      <w:r w:rsidRPr="00D3062E">
        <w:t xml:space="preserve">    MonitoringReq:</w:t>
      </w:r>
    </w:p>
    <w:p w14:paraId="45639E01" w14:textId="77777777" w:rsidR="00D3062E" w:rsidRPr="00D3062E" w:rsidRDefault="00D3062E" w:rsidP="00D3062E">
      <w:pPr>
        <w:pStyle w:val="PL"/>
        <w:rPr>
          <w:lang w:eastAsia="zh-CN"/>
        </w:rPr>
      </w:pPr>
      <w:r w:rsidRPr="00D3062E">
        <w:t xml:space="preserve">      description: </w:t>
      </w:r>
      <w:r w:rsidRPr="00D3062E">
        <w:rPr>
          <w:lang w:eastAsia="zh-CN"/>
        </w:rPr>
        <w:t>&gt;</w:t>
      </w:r>
    </w:p>
    <w:p w14:paraId="19B16FF2" w14:textId="77777777" w:rsidR="00D3062E" w:rsidRPr="00D3062E" w:rsidRDefault="00D3062E" w:rsidP="00D3062E">
      <w:pPr>
        <w:pStyle w:val="PL"/>
      </w:pPr>
      <w:r w:rsidRPr="00D3062E">
        <w:t xml:space="preserve">        Represents a multiple slices related performance and analytics consolidated reporting</w:t>
      </w:r>
    </w:p>
    <w:p w14:paraId="472059C0" w14:textId="77777777" w:rsidR="00D3062E" w:rsidRPr="00D3062E" w:rsidRDefault="00D3062E" w:rsidP="00D3062E">
      <w:pPr>
        <w:pStyle w:val="PL"/>
        <w:rPr>
          <w:lang w:eastAsia="zh-CN"/>
        </w:rPr>
      </w:pPr>
      <w:r w:rsidRPr="00D3062E">
        <w:t xml:space="preserve">        request.</w:t>
      </w:r>
    </w:p>
    <w:p w14:paraId="3F1FF57D" w14:textId="77777777" w:rsidR="00D3062E" w:rsidRPr="00D3062E" w:rsidRDefault="00D3062E" w:rsidP="00D3062E">
      <w:pPr>
        <w:pStyle w:val="PL"/>
      </w:pPr>
      <w:r w:rsidRPr="00D3062E">
        <w:t xml:space="preserve">      type: object</w:t>
      </w:r>
    </w:p>
    <w:p w14:paraId="481994FA" w14:textId="77777777" w:rsidR="00D3062E" w:rsidRPr="00D3062E" w:rsidRDefault="00D3062E" w:rsidP="00D3062E">
      <w:pPr>
        <w:pStyle w:val="PL"/>
      </w:pPr>
      <w:r w:rsidRPr="00D3062E">
        <w:t xml:space="preserve">      properties:</w:t>
      </w:r>
    </w:p>
    <w:p w14:paraId="18750920" w14:textId="77777777" w:rsidR="00D3062E" w:rsidRPr="00D3062E" w:rsidRDefault="00D3062E" w:rsidP="00D3062E">
      <w:pPr>
        <w:pStyle w:val="PL"/>
      </w:pPr>
      <w:r w:rsidRPr="00D3062E">
        <w:t xml:space="preserve">        monMetrics:</w:t>
      </w:r>
    </w:p>
    <w:p w14:paraId="5CEBBCFB" w14:textId="77777777" w:rsidR="00D3062E" w:rsidRPr="00D3062E" w:rsidRDefault="00D3062E" w:rsidP="00D3062E">
      <w:pPr>
        <w:pStyle w:val="PL"/>
      </w:pPr>
      <w:r w:rsidRPr="00D3062E">
        <w:t xml:space="preserve">          type: array</w:t>
      </w:r>
    </w:p>
    <w:p w14:paraId="5ABDD767" w14:textId="77777777" w:rsidR="00D3062E" w:rsidRPr="00D3062E" w:rsidRDefault="00D3062E" w:rsidP="00D3062E">
      <w:pPr>
        <w:pStyle w:val="PL"/>
      </w:pPr>
      <w:r w:rsidRPr="00D3062E">
        <w:t xml:space="preserve">          items:</w:t>
      </w:r>
    </w:p>
    <w:p w14:paraId="3FFD6BAD" w14:textId="77777777" w:rsidR="00D3062E" w:rsidRPr="00D3062E" w:rsidRDefault="00D3062E" w:rsidP="00D3062E">
      <w:pPr>
        <w:pStyle w:val="PL"/>
      </w:pPr>
      <w:r w:rsidRPr="00D3062E">
        <w:t xml:space="preserve">            $ref: '#/components/schemas/MonReqMetrics'</w:t>
      </w:r>
    </w:p>
    <w:p w14:paraId="78189CD8" w14:textId="77777777" w:rsidR="00D3062E" w:rsidRPr="00D3062E" w:rsidRDefault="00D3062E" w:rsidP="00D3062E">
      <w:pPr>
        <w:pStyle w:val="PL"/>
      </w:pPr>
      <w:r w:rsidRPr="00D3062E">
        <w:t xml:space="preserve">          minItems: 1</w:t>
      </w:r>
    </w:p>
    <w:p w14:paraId="6345F1DE" w14:textId="77777777" w:rsidR="00D3062E" w:rsidRPr="00D3062E" w:rsidRDefault="00D3062E" w:rsidP="00D3062E">
      <w:pPr>
        <w:pStyle w:val="PL"/>
      </w:pPr>
      <w:r w:rsidRPr="00D3062E">
        <w:t xml:space="preserve">        suppFeat:</w:t>
      </w:r>
    </w:p>
    <w:p w14:paraId="0D5CC4F7" w14:textId="77777777" w:rsidR="00D3062E" w:rsidRPr="00D3062E" w:rsidRDefault="00D3062E" w:rsidP="00D3062E">
      <w:pPr>
        <w:pStyle w:val="PL"/>
      </w:pPr>
      <w:r w:rsidRPr="00D3062E">
        <w:t xml:space="preserve">          $ref: 'TS29571_CommonData.yaml#/components/schemas/SupportedFeatures'</w:t>
      </w:r>
    </w:p>
    <w:p w14:paraId="3AFD001D" w14:textId="77777777" w:rsidR="00D3062E" w:rsidRPr="00D3062E" w:rsidRDefault="00D3062E" w:rsidP="00D3062E">
      <w:pPr>
        <w:pStyle w:val="PL"/>
      </w:pPr>
      <w:r w:rsidRPr="00D3062E">
        <w:t xml:space="preserve">      required:</w:t>
      </w:r>
    </w:p>
    <w:p w14:paraId="16FA1DD9" w14:textId="77777777" w:rsidR="00D3062E" w:rsidRPr="00D3062E" w:rsidRDefault="00D3062E" w:rsidP="00D3062E">
      <w:pPr>
        <w:pStyle w:val="PL"/>
      </w:pPr>
      <w:r w:rsidRPr="00D3062E">
        <w:t xml:space="preserve">        - monMetrics</w:t>
      </w:r>
    </w:p>
    <w:p w14:paraId="1457C1FC" w14:textId="77777777" w:rsidR="00D3062E" w:rsidRPr="00D3062E" w:rsidRDefault="00D3062E" w:rsidP="00D3062E">
      <w:pPr>
        <w:pStyle w:val="PL"/>
      </w:pPr>
    </w:p>
    <w:p w14:paraId="05B9A436" w14:textId="77777777" w:rsidR="00D3062E" w:rsidRPr="00D3062E" w:rsidRDefault="00D3062E" w:rsidP="00D3062E">
      <w:pPr>
        <w:pStyle w:val="PL"/>
      </w:pPr>
      <w:r w:rsidRPr="00D3062E">
        <w:t xml:space="preserve">    MonitoringResp:</w:t>
      </w:r>
    </w:p>
    <w:p w14:paraId="3DDD5FEB" w14:textId="77777777" w:rsidR="00D3062E" w:rsidRPr="00D3062E" w:rsidRDefault="00D3062E" w:rsidP="00D3062E">
      <w:pPr>
        <w:pStyle w:val="PL"/>
        <w:rPr>
          <w:lang w:eastAsia="zh-CN"/>
        </w:rPr>
      </w:pPr>
      <w:r w:rsidRPr="00D3062E">
        <w:t xml:space="preserve">      description: </w:t>
      </w:r>
      <w:r w:rsidRPr="00D3062E">
        <w:rPr>
          <w:lang w:eastAsia="zh-CN"/>
        </w:rPr>
        <w:t>&gt;</w:t>
      </w:r>
    </w:p>
    <w:p w14:paraId="70B58BF7" w14:textId="77777777" w:rsidR="00D3062E" w:rsidRPr="00D3062E" w:rsidRDefault="00D3062E" w:rsidP="00D3062E">
      <w:pPr>
        <w:pStyle w:val="PL"/>
      </w:pPr>
      <w:r w:rsidRPr="00D3062E">
        <w:t xml:space="preserve">        Represents a multiple slices related performance and analytics consolidated reporting</w:t>
      </w:r>
    </w:p>
    <w:p w14:paraId="7FC77B83" w14:textId="77777777" w:rsidR="00D3062E" w:rsidRPr="00D3062E" w:rsidRDefault="00D3062E" w:rsidP="00D3062E">
      <w:pPr>
        <w:pStyle w:val="PL"/>
        <w:rPr>
          <w:lang w:eastAsia="zh-CN"/>
        </w:rPr>
      </w:pPr>
      <w:r w:rsidRPr="00D3062E">
        <w:t xml:space="preserve">        response.</w:t>
      </w:r>
    </w:p>
    <w:p w14:paraId="22DA494D" w14:textId="77777777" w:rsidR="00D3062E" w:rsidRPr="00D3062E" w:rsidRDefault="00D3062E" w:rsidP="00D3062E">
      <w:pPr>
        <w:pStyle w:val="PL"/>
      </w:pPr>
      <w:r w:rsidRPr="00D3062E">
        <w:t xml:space="preserve">      type: object</w:t>
      </w:r>
    </w:p>
    <w:p w14:paraId="2B3ADA6D" w14:textId="77777777" w:rsidR="00D3062E" w:rsidRPr="00D3062E" w:rsidRDefault="00D3062E" w:rsidP="00D3062E">
      <w:pPr>
        <w:pStyle w:val="PL"/>
      </w:pPr>
      <w:r w:rsidRPr="00D3062E">
        <w:t xml:space="preserve">      properties:</w:t>
      </w:r>
    </w:p>
    <w:p w14:paraId="0BDA5E12" w14:textId="77777777" w:rsidR="00D3062E" w:rsidRPr="00D3062E" w:rsidRDefault="00D3062E" w:rsidP="00D3062E">
      <w:pPr>
        <w:pStyle w:val="PL"/>
      </w:pPr>
      <w:r w:rsidRPr="00D3062E">
        <w:t xml:space="preserve">        perfResults:</w:t>
      </w:r>
    </w:p>
    <w:p w14:paraId="53577D2E" w14:textId="77777777" w:rsidR="00D3062E" w:rsidRPr="00D3062E" w:rsidRDefault="00D3062E" w:rsidP="00D3062E">
      <w:pPr>
        <w:pStyle w:val="PL"/>
      </w:pPr>
      <w:r w:rsidRPr="00D3062E">
        <w:t xml:space="preserve">          type: array</w:t>
      </w:r>
    </w:p>
    <w:p w14:paraId="5E6A20BB" w14:textId="77777777" w:rsidR="00D3062E" w:rsidRPr="00D3062E" w:rsidRDefault="00D3062E" w:rsidP="00D3062E">
      <w:pPr>
        <w:pStyle w:val="PL"/>
      </w:pPr>
      <w:r w:rsidRPr="00D3062E">
        <w:t xml:space="preserve">          items:</w:t>
      </w:r>
    </w:p>
    <w:p w14:paraId="287689AA" w14:textId="77777777" w:rsidR="00D3062E" w:rsidRPr="00D3062E" w:rsidRDefault="00D3062E" w:rsidP="00D3062E">
      <w:pPr>
        <w:pStyle w:val="PL"/>
      </w:pPr>
      <w:r w:rsidRPr="00D3062E">
        <w:t xml:space="preserve">            $ref: '#/components/schemas/MonRespRepData'</w:t>
      </w:r>
    </w:p>
    <w:p w14:paraId="668C0F87" w14:textId="77777777" w:rsidR="00D3062E" w:rsidRPr="00D3062E" w:rsidRDefault="00D3062E" w:rsidP="00D3062E">
      <w:pPr>
        <w:pStyle w:val="PL"/>
      </w:pPr>
      <w:r w:rsidRPr="00D3062E">
        <w:t xml:space="preserve">          minItems: 1</w:t>
      </w:r>
    </w:p>
    <w:p w14:paraId="263CA6E7" w14:textId="77777777" w:rsidR="00D3062E" w:rsidRPr="00D3062E" w:rsidRDefault="00D3062E" w:rsidP="00D3062E">
      <w:pPr>
        <w:pStyle w:val="PL"/>
      </w:pPr>
      <w:r w:rsidRPr="00D3062E">
        <w:t xml:space="preserve">        suppFeat:</w:t>
      </w:r>
    </w:p>
    <w:p w14:paraId="7FDBC53B" w14:textId="77777777" w:rsidR="00D3062E" w:rsidRPr="00D3062E" w:rsidRDefault="00D3062E" w:rsidP="00D3062E">
      <w:pPr>
        <w:pStyle w:val="PL"/>
      </w:pPr>
      <w:r w:rsidRPr="00D3062E">
        <w:t xml:space="preserve">          $ref: 'TS29571_CommonData.yaml#/components/schemas/SupportedFeatures'</w:t>
      </w:r>
    </w:p>
    <w:p w14:paraId="2D2A560E" w14:textId="77777777" w:rsidR="00D3062E" w:rsidRPr="00D3062E" w:rsidRDefault="00D3062E" w:rsidP="00D3062E">
      <w:pPr>
        <w:pStyle w:val="PL"/>
      </w:pPr>
      <w:r w:rsidRPr="00D3062E">
        <w:t xml:space="preserve">      required:</w:t>
      </w:r>
    </w:p>
    <w:p w14:paraId="4C342709" w14:textId="77777777" w:rsidR="00D3062E" w:rsidRPr="00D3062E" w:rsidRDefault="00D3062E" w:rsidP="00D3062E">
      <w:pPr>
        <w:pStyle w:val="PL"/>
      </w:pPr>
      <w:r w:rsidRPr="00D3062E">
        <w:t xml:space="preserve">        - perfResults</w:t>
      </w:r>
    </w:p>
    <w:p w14:paraId="07CA56D8" w14:textId="77777777" w:rsidR="00D3062E" w:rsidRPr="00D3062E" w:rsidRDefault="00D3062E" w:rsidP="00D3062E">
      <w:pPr>
        <w:pStyle w:val="PL"/>
      </w:pPr>
    </w:p>
    <w:p w14:paraId="78725663" w14:textId="77777777" w:rsidR="00D3062E" w:rsidRPr="00D3062E" w:rsidRDefault="00D3062E" w:rsidP="00D3062E">
      <w:pPr>
        <w:pStyle w:val="PL"/>
      </w:pPr>
      <w:r w:rsidRPr="00D3062E">
        <w:t xml:space="preserve">    MonReqMetrics:</w:t>
      </w:r>
    </w:p>
    <w:p w14:paraId="5568FD77" w14:textId="77777777" w:rsidR="00D3062E" w:rsidRPr="00D3062E" w:rsidRDefault="00D3062E" w:rsidP="00D3062E">
      <w:pPr>
        <w:pStyle w:val="PL"/>
        <w:rPr>
          <w:lang w:eastAsia="zh-CN"/>
        </w:rPr>
      </w:pPr>
      <w:r w:rsidRPr="00D3062E">
        <w:t xml:space="preserve">      description: </w:t>
      </w:r>
      <w:r w:rsidRPr="00D3062E">
        <w:rPr>
          <w:lang w:eastAsia="zh-CN"/>
        </w:rPr>
        <w:t>&gt;</w:t>
      </w:r>
    </w:p>
    <w:p w14:paraId="37D08E7B" w14:textId="77777777" w:rsidR="00D3062E" w:rsidRPr="00D3062E" w:rsidRDefault="00D3062E" w:rsidP="00D3062E">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6F6CCC3" w14:textId="77777777" w:rsidR="00D3062E" w:rsidRPr="00D3062E" w:rsidRDefault="00D3062E" w:rsidP="00D3062E">
      <w:pPr>
        <w:pStyle w:val="PL"/>
      </w:pPr>
      <w:r w:rsidRPr="00D3062E">
        <w:t xml:space="preserve">        metric used within a multiple slices related performance and analytics consolidated</w:t>
      </w:r>
    </w:p>
    <w:p w14:paraId="551A4B00" w14:textId="77777777" w:rsidR="00D3062E" w:rsidRPr="00D3062E" w:rsidRDefault="00D3062E" w:rsidP="00D3062E">
      <w:pPr>
        <w:pStyle w:val="PL"/>
        <w:rPr>
          <w:lang w:eastAsia="zh-CN"/>
        </w:rPr>
      </w:pPr>
      <w:r w:rsidRPr="00D3062E">
        <w:t xml:space="preserve">        reporting request.</w:t>
      </w:r>
    </w:p>
    <w:p w14:paraId="6CBC29FF" w14:textId="77777777" w:rsidR="00D3062E" w:rsidRPr="00D3062E" w:rsidRDefault="00D3062E" w:rsidP="00D3062E">
      <w:pPr>
        <w:pStyle w:val="PL"/>
      </w:pPr>
      <w:r w:rsidRPr="00D3062E">
        <w:t xml:space="preserve">      type: object</w:t>
      </w:r>
    </w:p>
    <w:p w14:paraId="09A4042A" w14:textId="77777777" w:rsidR="00D3062E" w:rsidRPr="00D3062E" w:rsidRDefault="00D3062E" w:rsidP="00D3062E">
      <w:pPr>
        <w:pStyle w:val="PL"/>
      </w:pPr>
      <w:r w:rsidRPr="00D3062E">
        <w:t xml:space="preserve">      properties:</w:t>
      </w:r>
    </w:p>
    <w:p w14:paraId="744081B7"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69BD4E1A" w14:textId="77777777" w:rsidR="00D3062E" w:rsidRPr="00D3062E" w:rsidRDefault="00D3062E" w:rsidP="00D3062E">
      <w:pPr>
        <w:pStyle w:val="PL"/>
        <w:rPr>
          <w:lang w:val="en-US" w:eastAsia="es-ES"/>
        </w:rPr>
      </w:pPr>
      <w:r w:rsidRPr="00D3062E">
        <w:rPr>
          <w:lang w:val="en-US" w:eastAsia="es-ES"/>
        </w:rPr>
        <w:t xml:space="preserve">          type: string</w:t>
      </w:r>
    </w:p>
    <w:p w14:paraId="1E6A28C5"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69AAC190" w14:textId="77777777" w:rsidR="00D3062E" w:rsidRPr="00D3062E" w:rsidRDefault="00D3062E" w:rsidP="00D3062E">
      <w:pPr>
        <w:pStyle w:val="PL"/>
        <w:rPr>
          <w:lang w:val="en-US" w:eastAsia="es-ES"/>
        </w:rPr>
      </w:pPr>
      <w:r w:rsidRPr="00D3062E">
        <w:rPr>
          <w:lang w:val="en-US" w:eastAsia="es-ES"/>
        </w:rPr>
        <w:t xml:space="preserve">          type: array</w:t>
      </w:r>
    </w:p>
    <w:p w14:paraId="56D0B3C3" w14:textId="77777777" w:rsidR="00D3062E" w:rsidRPr="00D3062E" w:rsidRDefault="00D3062E" w:rsidP="00D3062E">
      <w:pPr>
        <w:pStyle w:val="PL"/>
        <w:rPr>
          <w:lang w:val="en-US" w:eastAsia="es-ES"/>
        </w:rPr>
      </w:pPr>
      <w:r w:rsidRPr="00D3062E">
        <w:rPr>
          <w:lang w:val="en-US" w:eastAsia="es-ES"/>
        </w:rPr>
        <w:t xml:space="preserve">          items:</w:t>
      </w:r>
    </w:p>
    <w:p w14:paraId="1F8D22BF" w14:textId="77777777" w:rsidR="00D3062E" w:rsidRPr="00D3062E" w:rsidRDefault="00D3062E" w:rsidP="00D3062E">
      <w:pPr>
        <w:pStyle w:val="PL"/>
      </w:pPr>
      <w:r w:rsidRPr="00D3062E">
        <w:t xml:space="preserve">            $ref: 'TS29435_NSCE_PolicyManagement.yaml#/components/schemas/NetSliceId'</w:t>
      </w:r>
    </w:p>
    <w:p w14:paraId="047ACA3D" w14:textId="77777777" w:rsidR="00D3062E" w:rsidRPr="00D3062E" w:rsidRDefault="00D3062E" w:rsidP="00D3062E">
      <w:pPr>
        <w:pStyle w:val="PL"/>
        <w:rPr>
          <w:lang w:val="en-US" w:eastAsia="es-ES"/>
        </w:rPr>
      </w:pPr>
      <w:r w:rsidRPr="00D3062E">
        <w:rPr>
          <w:lang w:val="en-US" w:eastAsia="es-ES"/>
        </w:rPr>
        <w:t xml:space="preserve">          minItems: 1</w:t>
      </w:r>
    </w:p>
    <w:p w14:paraId="75AD3942" w14:textId="77777777" w:rsidR="00D3062E" w:rsidRPr="00D3062E" w:rsidRDefault="00D3062E" w:rsidP="00D3062E">
      <w:pPr>
        <w:pStyle w:val="PL"/>
      </w:pPr>
      <w:r w:rsidRPr="00D3062E">
        <w:lastRenderedPageBreak/>
        <w:t xml:space="preserve">        perfAnalyList:</w:t>
      </w:r>
    </w:p>
    <w:p w14:paraId="117A9489" w14:textId="77777777" w:rsidR="00D3062E" w:rsidRPr="00D3062E" w:rsidRDefault="00D3062E" w:rsidP="00D3062E">
      <w:pPr>
        <w:pStyle w:val="PL"/>
        <w:rPr>
          <w:lang w:val="en-US" w:eastAsia="es-ES"/>
        </w:rPr>
      </w:pPr>
      <w:r w:rsidRPr="00D3062E">
        <w:rPr>
          <w:lang w:val="en-US" w:eastAsia="es-ES"/>
        </w:rPr>
        <w:t xml:space="preserve">          type: array</w:t>
      </w:r>
    </w:p>
    <w:p w14:paraId="26A1137A" w14:textId="77777777" w:rsidR="00D3062E" w:rsidRPr="00D3062E" w:rsidRDefault="00D3062E" w:rsidP="00D3062E">
      <w:pPr>
        <w:pStyle w:val="PL"/>
        <w:rPr>
          <w:lang w:val="en-US" w:eastAsia="es-ES"/>
        </w:rPr>
      </w:pPr>
      <w:r w:rsidRPr="00D3062E">
        <w:rPr>
          <w:lang w:val="en-US" w:eastAsia="es-ES"/>
        </w:rPr>
        <w:t xml:space="preserve">          items:</w:t>
      </w:r>
    </w:p>
    <w:p w14:paraId="0C7502A5"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FF326D0" w14:textId="77777777" w:rsidR="00D3062E" w:rsidRPr="00D3062E" w:rsidRDefault="00D3062E" w:rsidP="00D3062E">
      <w:pPr>
        <w:pStyle w:val="PL"/>
        <w:rPr>
          <w:lang w:val="en-US" w:eastAsia="es-ES"/>
        </w:rPr>
      </w:pPr>
      <w:r w:rsidRPr="00D3062E">
        <w:rPr>
          <w:lang w:val="en-US" w:eastAsia="es-ES"/>
        </w:rPr>
        <w:t xml:space="preserve">          minItems: 1</w:t>
      </w:r>
    </w:p>
    <w:p w14:paraId="2E250694" w14:textId="77777777" w:rsidR="00D3062E" w:rsidRPr="00D3062E" w:rsidRDefault="00D3062E" w:rsidP="00D3062E">
      <w:pPr>
        <w:pStyle w:val="PL"/>
      </w:pPr>
      <w:r w:rsidRPr="00D3062E">
        <w:t xml:space="preserve">        startTime:</w:t>
      </w:r>
    </w:p>
    <w:p w14:paraId="5D7A2FE9"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338CD6CF" w14:textId="77777777" w:rsidR="00D3062E" w:rsidRPr="00D3062E" w:rsidRDefault="00D3062E" w:rsidP="00D3062E">
      <w:pPr>
        <w:pStyle w:val="PL"/>
      </w:pPr>
      <w:r w:rsidRPr="00D3062E">
        <w:t xml:space="preserve">        endTime:</w:t>
      </w:r>
    </w:p>
    <w:p w14:paraId="3D19A2E2"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1B8A9038" w14:textId="77777777" w:rsidR="00D3062E" w:rsidRPr="00D3062E" w:rsidRDefault="00D3062E" w:rsidP="00D3062E">
      <w:pPr>
        <w:pStyle w:val="PL"/>
      </w:pPr>
      <w:r w:rsidRPr="00D3062E">
        <w:t xml:space="preserve">      required:</w:t>
      </w:r>
    </w:p>
    <w:p w14:paraId="2DCB7F33" w14:textId="77777777" w:rsidR="00D3062E" w:rsidRPr="00D3062E" w:rsidRDefault="00D3062E" w:rsidP="00D3062E">
      <w:pPr>
        <w:pStyle w:val="PL"/>
      </w:pPr>
      <w:r w:rsidRPr="00D3062E">
        <w:t xml:space="preserve">        - perfAnalyList</w:t>
      </w:r>
    </w:p>
    <w:p w14:paraId="72DB8C9C" w14:textId="77777777" w:rsidR="00D3062E" w:rsidRPr="00D3062E" w:rsidRDefault="00D3062E" w:rsidP="00D3062E">
      <w:pPr>
        <w:pStyle w:val="PL"/>
      </w:pPr>
      <w:r w:rsidRPr="00D3062E">
        <w:t xml:space="preserve">        - startTime</w:t>
      </w:r>
    </w:p>
    <w:p w14:paraId="6BAE28A4" w14:textId="77777777" w:rsidR="00D3062E" w:rsidRPr="00D3062E" w:rsidRDefault="00D3062E" w:rsidP="00D3062E">
      <w:pPr>
        <w:pStyle w:val="PL"/>
      </w:pPr>
      <w:r w:rsidRPr="00D3062E">
        <w:t xml:space="preserve">        - endTime</w:t>
      </w:r>
    </w:p>
    <w:p w14:paraId="135A120B" w14:textId="77777777" w:rsidR="00D3062E" w:rsidRPr="00D3062E" w:rsidRDefault="00D3062E" w:rsidP="00D3062E">
      <w:pPr>
        <w:pStyle w:val="PL"/>
      </w:pPr>
      <w:r w:rsidRPr="00D3062E">
        <w:t xml:space="preserve">      anyOf:</w:t>
      </w:r>
    </w:p>
    <w:p w14:paraId="0172EA38" w14:textId="77777777" w:rsidR="00D3062E" w:rsidRPr="00D3062E" w:rsidRDefault="00D3062E" w:rsidP="00D3062E">
      <w:pPr>
        <w:pStyle w:val="PL"/>
      </w:pPr>
      <w:r w:rsidRPr="00D3062E">
        <w:t xml:space="preserve">        - required: [valServId]</w:t>
      </w:r>
    </w:p>
    <w:p w14:paraId="30901EFE" w14:textId="77777777" w:rsidR="00D3062E" w:rsidRPr="00D3062E" w:rsidRDefault="00D3062E" w:rsidP="00D3062E">
      <w:pPr>
        <w:pStyle w:val="PL"/>
      </w:pPr>
      <w:r w:rsidRPr="00D3062E">
        <w:t xml:space="preserve">        - required: [netSliceIds]</w:t>
      </w:r>
    </w:p>
    <w:p w14:paraId="2401B60A" w14:textId="77777777" w:rsidR="00D3062E" w:rsidRPr="00D3062E" w:rsidRDefault="00D3062E" w:rsidP="00D3062E">
      <w:pPr>
        <w:pStyle w:val="PL"/>
      </w:pPr>
    </w:p>
    <w:p w14:paraId="70B172B6" w14:textId="77777777" w:rsidR="00D3062E" w:rsidRPr="00D3062E" w:rsidRDefault="00D3062E" w:rsidP="00D3062E">
      <w:pPr>
        <w:pStyle w:val="PL"/>
      </w:pPr>
      <w:r w:rsidRPr="00D3062E">
        <w:t xml:space="preserve">    MonRespRepData:</w:t>
      </w:r>
    </w:p>
    <w:p w14:paraId="628AA6D7" w14:textId="77777777" w:rsidR="00D3062E" w:rsidRPr="00D3062E" w:rsidRDefault="00D3062E" w:rsidP="00D3062E">
      <w:pPr>
        <w:pStyle w:val="PL"/>
        <w:rPr>
          <w:lang w:eastAsia="zh-CN"/>
        </w:rPr>
      </w:pPr>
      <w:r w:rsidRPr="00D3062E">
        <w:t xml:space="preserve">      description: </w:t>
      </w:r>
      <w:r w:rsidRPr="00D3062E">
        <w:rPr>
          <w:lang w:eastAsia="zh-CN"/>
        </w:rPr>
        <w:t>&gt;</w:t>
      </w:r>
    </w:p>
    <w:p w14:paraId="7C2F6BEE" w14:textId="77777777" w:rsidR="00D3062E" w:rsidRPr="00D3062E" w:rsidRDefault="00D3062E" w:rsidP="00D3062E">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424C83E5" w14:textId="77777777" w:rsidR="00D3062E" w:rsidRPr="00D3062E" w:rsidRDefault="00D3062E" w:rsidP="00D3062E">
      <w:pPr>
        <w:pStyle w:val="PL"/>
      </w:pPr>
      <w:r w:rsidRPr="00D3062E">
        <w:t xml:space="preserve">        provided as part of a multiple slices related performance and analytics consolidated</w:t>
      </w:r>
    </w:p>
    <w:p w14:paraId="0C6CBA8B" w14:textId="77777777" w:rsidR="00D3062E" w:rsidRPr="00D3062E" w:rsidRDefault="00D3062E" w:rsidP="00D3062E">
      <w:pPr>
        <w:pStyle w:val="PL"/>
      </w:pPr>
      <w:r w:rsidRPr="00D3062E">
        <w:t xml:space="preserve">        reporting response.</w:t>
      </w:r>
    </w:p>
    <w:p w14:paraId="423D0B83" w14:textId="77777777" w:rsidR="00D3062E" w:rsidRPr="00D3062E" w:rsidRDefault="00D3062E" w:rsidP="00D3062E">
      <w:pPr>
        <w:pStyle w:val="PL"/>
      </w:pPr>
      <w:r w:rsidRPr="00D3062E">
        <w:t xml:space="preserve">      type: object</w:t>
      </w:r>
    </w:p>
    <w:p w14:paraId="3AEF7017" w14:textId="77777777" w:rsidR="00D3062E" w:rsidRPr="00D3062E" w:rsidRDefault="00D3062E" w:rsidP="00D3062E">
      <w:pPr>
        <w:pStyle w:val="PL"/>
      </w:pPr>
      <w:r w:rsidRPr="00D3062E">
        <w:t xml:space="preserve">      properties:</w:t>
      </w:r>
    </w:p>
    <w:p w14:paraId="0EABF17C"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755BCE54" w14:textId="77777777" w:rsidR="00D3062E" w:rsidRPr="00D3062E" w:rsidRDefault="00D3062E" w:rsidP="00D3062E">
      <w:pPr>
        <w:pStyle w:val="PL"/>
        <w:rPr>
          <w:lang w:val="en-US" w:eastAsia="es-ES"/>
        </w:rPr>
      </w:pPr>
      <w:r w:rsidRPr="00D3062E">
        <w:rPr>
          <w:lang w:val="en-US" w:eastAsia="es-ES"/>
        </w:rPr>
        <w:t xml:space="preserve">          type: string</w:t>
      </w:r>
    </w:p>
    <w:p w14:paraId="5E0753C4"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5A256BBB" w14:textId="77777777" w:rsidR="00D3062E" w:rsidRPr="00D3062E" w:rsidRDefault="00D3062E" w:rsidP="00D3062E">
      <w:pPr>
        <w:pStyle w:val="PL"/>
        <w:rPr>
          <w:lang w:val="en-US" w:eastAsia="es-ES"/>
        </w:rPr>
      </w:pPr>
      <w:r w:rsidRPr="00D3062E">
        <w:rPr>
          <w:lang w:val="en-US" w:eastAsia="es-ES"/>
        </w:rPr>
        <w:t xml:space="preserve">          type: array</w:t>
      </w:r>
    </w:p>
    <w:p w14:paraId="68A2C37E" w14:textId="77777777" w:rsidR="00D3062E" w:rsidRPr="00D3062E" w:rsidRDefault="00D3062E" w:rsidP="00D3062E">
      <w:pPr>
        <w:pStyle w:val="PL"/>
        <w:rPr>
          <w:lang w:val="en-US" w:eastAsia="es-ES"/>
        </w:rPr>
      </w:pPr>
      <w:r w:rsidRPr="00D3062E">
        <w:rPr>
          <w:lang w:val="en-US" w:eastAsia="es-ES"/>
        </w:rPr>
        <w:t xml:space="preserve">          items:</w:t>
      </w:r>
    </w:p>
    <w:p w14:paraId="47329B74" w14:textId="77777777" w:rsidR="00D3062E" w:rsidRPr="00D3062E" w:rsidRDefault="00D3062E" w:rsidP="00D3062E">
      <w:pPr>
        <w:pStyle w:val="PL"/>
      </w:pPr>
      <w:r w:rsidRPr="00D3062E">
        <w:t xml:space="preserve">            $ref: 'TS29435_NSCE_PolicyManagement.yaml#/components/schemas/NetSliceId'</w:t>
      </w:r>
    </w:p>
    <w:p w14:paraId="7B829371" w14:textId="77777777" w:rsidR="00D3062E" w:rsidRPr="00D3062E" w:rsidRDefault="00D3062E" w:rsidP="00D3062E">
      <w:pPr>
        <w:pStyle w:val="PL"/>
        <w:rPr>
          <w:lang w:val="en-US" w:eastAsia="es-ES"/>
        </w:rPr>
      </w:pPr>
      <w:r w:rsidRPr="00D3062E">
        <w:rPr>
          <w:lang w:val="en-US" w:eastAsia="es-ES"/>
        </w:rPr>
        <w:t xml:space="preserve">          minItems: 1</w:t>
      </w:r>
    </w:p>
    <w:p w14:paraId="5B5F623E" w14:textId="77777777" w:rsidR="00D3062E" w:rsidRPr="00D3062E" w:rsidRDefault="00D3062E" w:rsidP="00D3062E">
      <w:pPr>
        <w:pStyle w:val="PL"/>
      </w:pPr>
      <w:r w:rsidRPr="00D3062E">
        <w:t xml:space="preserve">        perfResults:</w:t>
      </w:r>
    </w:p>
    <w:p w14:paraId="7548B8AA" w14:textId="77777777" w:rsidR="00D3062E" w:rsidRPr="00D3062E" w:rsidRDefault="00D3062E" w:rsidP="00D3062E">
      <w:pPr>
        <w:pStyle w:val="PL"/>
        <w:rPr>
          <w:lang w:val="en-US" w:eastAsia="es-ES"/>
        </w:rPr>
      </w:pPr>
      <w:r w:rsidRPr="00D3062E">
        <w:rPr>
          <w:lang w:val="en-US" w:eastAsia="es-ES"/>
        </w:rPr>
        <w:t xml:space="preserve">          type: array</w:t>
      </w:r>
    </w:p>
    <w:p w14:paraId="01E1514A" w14:textId="77777777" w:rsidR="00D3062E" w:rsidRPr="00D3062E" w:rsidRDefault="00D3062E" w:rsidP="00D3062E">
      <w:pPr>
        <w:pStyle w:val="PL"/>
        <w:rPr>
          <w:lang w:val="en-US" w:eastAsia="es-ES"/>
        </w:rPr>
      </w:pPr>
      <w:r w:rsidRPr="00D3062E">
        <w:rPr>
          <w:lang w:val="en-US" w:eastAsia="es-ES"/>
        </w:rPr>
        <w:t xml:space="preserve">          items:</w:t>
      </w:r>
    </w:p>
    <w:p w14:paraId="3BF83D5A"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3D568BC0" w14:textId="77777777" w:rsidR="00D3062E" w:rsidRPr="00D3062E" w:rsidRDefault="00D3062E" w:rsidP="00D3062E">
      <w:pPr>
        <w:pStyle w:val="PL"/>
        <w:rPr>
          <w:lang w:val="en-US" w:eastAsia="es-ES"/>
        </w:rPr>
      </w:pPr>
      <w:r w:rsidRPr="00D3062E">
        <w:rPr>
          <w:lang w:val="en-US" w:eastAsia="es-ES"/>
        </w:rPr>
        <w:t xml:space="preserve">          minItems: 1</w:t>
      </w:r>
    </w:p>
    <w:p w14:paraId="3C3C1E5D" w14:textId="77777777" w:rsidR="00D3062E" w:rsidRPr="00D3062E" w:rsidRDefault="00D3062E" w:rsidP="00D3062E">
      <w:pPr>
        <w:pStyle w:val="PL"/>
      </w:pPr>
      <w:r w:rsidRPr="00D3062E">
        <w:t xml:space="preserve">        startTime:</w:t>
      </w:r>
    </w:p>
    <w:p w14:paraId="6965B8EA"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7E73CEC2" w14:textId="77777777" w:rsidR="00D3062E" w:rsidRPr="00D3062E" w:rsidRDefault="00D3062E" w:rsidP="00D3062E">
      <w:pPr>
        <w:pStyle w:val="PL"/>
      </w:pPr>
      <w:r w:rsidRPr="00D3062E">
        <w:t xml:space="preserve">        endTime:</w:t>
      </w:r>
    </w:p>
    <w:p w14:paraId="3BCFDBF1"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303582F2" w14:textId="77777777" w:rsidR="00D3062E" w:rsidRPr="00D3062E" w:rsidRDefault="00D3062E" w:rsidP="00D3062E">
      <w:pPr>
        <w:pStyle w:val="PL"/>
      </w:pPr>
      <w:r w:rsidRPr="00D3062E">
        <w:t xml:space="preserve">      required:</w:t>
      </w:r>
    </w:p>
    <w:p w14:paraId="0FED41F4" w14:textId="77777777" w:rsidR="00D3062E" w:rsidRPr="00D3062E" w:rsidRDefault="00D3062E" w:rsidP="00D3062E">
      <w:pPr>
        <w:pStyle w:val="PL"/>
      </w:pPr>
      <w:r w:rsidRPr="00D3062E">
        <w:t xml:space="preserve">        - perfResults</w:t>
      </w:r>
    </w:p>
    <w:p w14:paraId="1C07DE6C" w14:textId="77777777" w:rsidR="00D3062E" w:rsidRPr="00D3062E" w:rsidRDefault="00D3062E" w:rsidP="00D3062E">
      <w:pPr>
        <w:pStyle w:val="PL"/>
      </w:pPr>
      <w:r w:rsidRPr="00D3062E">
        <w:t xml:space="preserve">        - startTime</w:t>
      </w:r>
    </w:p>
    <w:p w14:paraId="74EC9239" w14:textId="77777777" w:rsidR="00D3062E" w:rsidRPr="00D3062E" w:rsidRDefault="00D3062E" w:rsidP="00D3062E">
      <w:pPr>
        <w:pStyle w:val="PL"/>
      </w:pPr>
      <w:r w:rsidRPr="00D3062E">
        <w:t xml:space="preserve">        - endTime</w:t>
      </w:r>
    </w:p>
    <w:p w14:paraId="32B28F5E" w14:textId="77777777" w:rsidR="00D3062E" w:rsidRPr="00D3062E" w:rsidRDefault="00D3062E" w:rsidP="00D3062E">
      <w:pPr>
        <w:pStyle w:val="PL"/>
      </w:pPr>
      <w:r w:rsidRPr="00D3062E">
        <w:t xml:space="preserve">      anyOf:</w:t>
      </w:r>
    </w:p>
    <w:p w14:paraId="0732C9F7" w14:textId="77777777" w:rsidR="00D3062E" w:rsidRPr="00D3062E" w:rsidRDefault="00D3062E" w:rsidP="00D3062E">
      <w:pPr>
        <w:pStyle w:val="PL"/>
      </w:pPr>
      <w:r w:rsidRPr="00D3062E">
        <w:t xml:space="preserve">        - required: [valServId]</w:t>
      </w:r>
    </w:p>
    <w:p w14:paraId="427AC0C7" w14:textId="77777777" w:rsidR="00D3062E" w:rsidRPr="00D3062E" w:rsidRDefault="00D3062E" w:rsidP="00D3062E">
      <w:pPr>
        <w:pStyle w:val="PL"/>
      </w:pPr>
      <w:r w:rsidRPr="00D3062E">
        <w:t xml:space="preserve">        - required: [netSliceIds]</w:t>
      </w:r>
    </w:p>
    <w:p w14:paraId="7A426709" w14:textId="77777777" w:rsidR="00D3062E" w:rsidRPr="00D3062E" w:rsidRDefault="00D3062E" w:rsidP="00D3062E">
      <w:pPr>
        <w:pStyle w:val="PL"/>
      </w:pPr>
    </w:p>
    <w:p w14:paraId="6077AED1" w14:textId="77777777" w:rsidR="00D3062E" w:rsidRPr="00D3062E" w:rsidRDefault="00D3062E" w:rsidP="00D3062E">
      <w:pPr>
        <w:pStyle w:val="PL"/>
      </w:pPr>
    </w:p>
    <w:p w14:paraId="6A7A6D27" w14:textId="77777777" w:rsidR="00D3062E" w:rsidRPr="00D3062E" w:rsidRDefault="00D3062E" w:rsidP="00D3062E">
      <w:pPr>
        <w:pStyle w:val="PL"/>
      </w:pPr>
      <w:r w:rsidRPr="00D3062E">
        <w:t># SIMPLE DATA TYPES</w:t>
      </w:r>
    </w:p>
    <w:p w14:paraId="75BA5A37" w14:textId="77777777" w:rsidR="00D3062E" w:rsidRPr="00D3062E" w:rsidRDefault="00D3062E" w:rsidP="00D3062E">
      <w:pPr>
        <w:pStyle w:val="PL"/>
      </w:pPr>
      <w:r w:rsidRPr="00D3062E">
        <w:t>#</w:t>
      </w:r>
    </w:p>
    <w:p w14:paraId="0923E326" w14:textId="77777777" w:rsidR="00D3062E" w:rsidRPr="00D3062E" w:rsidRDefault="00D3062E" w:rsidP="00D3062E">
      <w:pPr>
        <w:pStyle w:val="PL"/>
      </w:pPr>
    </w:p>
    <w:p w14:paraId="40CDE353" w14:textId="77777777" w:rsidR="00D3062E" w:rsidRPr="00D3062E" w:rsidRDefault="00D3062E" w:rsidP="00D3062E">
      <w:pPr>
        <w:pStyle w:val="PL"/>
      </w:pPr>
      <w:r w:rsidRPr="00D3062E">
        <w:t>#</w:t>
      </w:r>
    </w:p>
    <w:p w14:paraId="3596BBAC" w14:textId="77777777" w:rsidR="00D3062E" w:rsidRPr="00D3062E" w:rsidRDefault="00D3062E" w:rsidP="00D3062E">
      <w:pPr>
        <w:pStyle w:val="PL"/>
      </w:pPr>
      <w:r w:rsidRPr="00D3062E">
        <w:t># ENUMERATIONS</w:t>
      </w:r>
    </w:p>
    <w:p w14:paraId="72AA8B20" w14:textId="77777777" w:rsidR="00D3062E" w:rsidRPr="00D3062E" w:rsidRDefault="00D3062E" w:rsidP="00D3062E">
      <w:pPr>
        <w:pStyle w:val="PL"/>
      </w:pPr>
      <w:r w:rsidRPr="00D3062E">
        <w:t>#</w:t>
      </w:r>
    </w:p>
    <w:p w14:paraId="13A83C12" w14:textId="77777777" w:rsidR="00D3062E" w:rsidRPr="00D3062E" w:rsidRDefault="00D3062E" w:rsidP="00D3062E">
      <w:pPr>
        <w:pStyle w:val="PL"/>
      </w:pPr>
    </w:p>
    <w:p w14:paraId="38153251" w14:textId="77777777" w:rsidR="00D3062E" w:rsidRPr="00D3062E" w:rsidRDefault="00D3062E" w:rsidP="00D3062E">
      <w:pPr>
        <w:pStyle w:val="PL"/>
        <w:rPr>
          <w:lang w:val="en-US" w:eastAsia="es-ES"/>
        </w:rPr>
      </w:pPr>
      <w:r w:rsidRPr="00D3062E">
        <w:rPr>
          <w:lang w:val="en-US" w:eastAsia="es-ES"/>
        </w:rPr>
        <w:t xml:space="preserve">    </w:t>
      </w:r>
      <w:r w:rsidRPr="00D3062E">
        <w:t>MonPerfMetric</w:t>
      </w:r>
      <w:r w:rsidRPr="00D3062E">
        <w:rPr>
          <w:lang w:val="en-US" w:eastAsia="es-ES"/>
        </w:rPr>
        <w:t>:</w:t>
      </w:r>
    </w:p>
    <w:p w14:paraId="2038149C" w14:textId="77777777" w:rsidR="00D3062E" w:rsidRPr="00D3062E" w:rsidRDefault="00D3062E" w:rsidP="00D3062E">
      <w:pPr>
        <w:pStyle w:val="PL"/>
        <w:rPr>
          <w:lang w:val="en-US" w:eastAsia="es-ES"/>
        </w:rPr>
      </w:pPr>
      <w:r w:rsidRPr="00D3062E">
        <w:rPr>
          <w:lang w:val="en-US" w:eastAsia="es-ES"/>
        </w:rPr>
        <w:t xml:space="preserve">      anyOf:</w:t>
      </w:r>
    </w:p>
    <w:p w14:paraId="227B6D94" w14:textId="77777777" w:rsidR="00D3062E" w:rsidRPr="00D3062E" w:rsidRDefault="00D3062E" w:rsidP="00D3062E">
      <w:pPr>
        <w:pStyle w:val="PL"/>
        <w:rPr>
          <w:lang w:val="en-US" w:eastAsia="es-ES"/>
        </w:rPr>
      </w:pPr>
      <w:r w:rsidRPr="00D3062E">
        <w:rPr>
          <w:lang w:val="en-US" w:eastAsia="es-ES"/>
        </w:rPr>
        <w:t xml:space="preserve">      - type: string</w:t>
      </w:r>
    </w:p>
    <w:p w14:paraId="7427967D" w14:textId="77777777" w:rsidR="00D3062E" w:rsidRPr="00D3062E" w:rsidRDefault="00D3062E" w:rsidP="00D3062E">
      <w:pPr>
        <w:pStyle w:val="PL"/>
        <w:rPr>
          <w:lang w:val="en-US" w:eastAsia="es-ES"/>
        </w:rPr>
      </w:pPr>
      <w:r w:rsidRPr="00D3062E">
        <w:rPr>
          <w:lang w:val="en-US" w:eastAsia="es-ES"/>
        </w:rPr>
        <w:t xml:space="preserve">        enum:</w:t>
      </w:r>
    </w:p>
    <w:p w14:paraId="2DC51D71" w14:textId="77777777" w:rsidR="00D3062E" w:rsidRPr="00D3062E" w:rsidRDefault="00D3062E" w:rsidP="00D3062E">
      <w:pPr>
        <w:pStyle w:val="PL"/>
        <w:rPr>
          <w:lang w:val="en-US" w:eastAsia="es-ES"/>
        </w:rPr>
      </w:pPr>
      <w:r w:rsidRPr="00D3062E">
        <w:rPr>
          <w:lang w:val="en-US" w:eastAsia="es-ES"/>
        </w:rPr>
        <w:t xml:space="preserve">           - </w:t>
      </w:r>
      <w:r w:rsidRPr="00D3062E">
        <w:t>RTT</w:t>
      </w:r>
    </w:p>
    <w:p w14:paraId="7E073E68" w14:textId="77777777" w:rsidR="00D3062E" w:rsidRPr="00D3062E" w:rsidRDefault="00D3062E" w:rsidP="00D3062E">
      <w:pPr>
        <w:pStyle w:val="PL"/>
        <w:rPr>
          <w:lang w:val="en-US" w:eastAsia="es-ES"/>
        </w:rPr>
      </w:pPr>
      <w:r w:rsidRPr="00D3062E">
        <w:rPr>
          <w:lang w:val="en-US" w:eastAsia="es-ES"/>
        </w:rPr>
        <w:t xml:space="preserve">           - </w:t>
      </w:r>
      <w:r w:rsidRPr="00D3062E">
        <w:t>E2E_LATENCY</w:t>
      </w:r>
    </w:p>
    <w:p w14:paraId="76F20B1F" w14:textId="77777777" w:rsidR="00D3062E" w:rsidRPr="00D3062E" w:rsidRDefault="00D3062E" w:rsidP="00D3062E">
      <w:pPr>
        <w:pStyle w:val="PL"/>
        <w:rPr>
          <w:lang w:val="en-US" w:eastAsia="es-ES"/>
        </w:rPr>
      </w:pPr>
      <w:r w:rsidRPr="00D3062E">
        <w:rPr>
          <w:lang w:val="en-US" w:eastAsia="es-ES"/>
        </w:rPr>
        <w:t xml:space="preserve">           - </w:t>
      </w:r>
      <w:r w:rsidRPr="00D3062E">
        <w:t>PACKET_LOSS</w:t>
      </w:r>
    </w:p>
    <w:p w14:paraId="3EA1A178" w14:textId="77777777" w:rsidR="00D3062E" w:rsidRPr="00D3062E" w:rsidRDefault="00D3062E" w:rsidP="00D3062E">
      <w:pPr>
        <w:pStyle w:val="PL"/>
        <w:rPr>
          <w:lang w:val="en-US" w:eastAsia="es-ES"/>
        </w:rPr>
      </w:pPr>
      <w:r w:rsidRPr="00D3062E">
        <w:rPr>
          <w:lang w:val="en-US" w:eastAsia="es-ES"/>
        </w:rPr>
        <w:t xml:space="preserve">           - </w:t>
      </w:r>
      <w:r w:rsidRPr="00D3062E">
        <w:t>RETRANSMISSIONS</w:t>
      </w:r>
    </w:p>
    <w:p w14:paraId="59BC4026" w14:textId="77777777" w:rsidR="00D3062E" w:rsidRPr="00D3062E" w:rsidRDefault="00D3062E" w:rsidP="00D3062E">
      <w:pPr>
        <w:pStyle w:val="PL"/>
        <w:rPr>
          <w:lang w:val="en-US" w:eastAsia="es-ES"/>
        </w:rPr>
      </w:pPr>
      <w:r w:rsidRPr="00D3062E">
        <w:rPr>
          <w:lang w:val="en-US" w:eastAsia="es-ES"/>
        </w:rPr>
        <w:t xml:space="preserve">           - </w:t>
      </w:r>
      <w:r w:rsidRPr="00D3062E">
        <w:t>THROUGHPUT</w:t>
      </w:r>
    </w:p>
    <w:p w14:paraId="25F5DD8E" w14:textId="77777777" w:rsidR="00D3062E" w:rsidRPr="00D3062E" w:rsidRDefault="00D3062E" w:rsidP="00D3062E">
      <w:pPr>
        <w:pStyle w:val="PL"/>
        <w:rPr>
          <w:lang w:val="en-US" w:eastAsia="es-ES"/>
        </w:rPr>
      </w:pPr>
      <w:r w:rsidRPr="00D3062E">
        <w:rPr>
          <w:lang w:val="en-US" w:eastAsia="es-ES"/>
        </w:rPr>
        <w:t xml:space="preserve">           - </w:t>
      </w:r>
      <w:r w:rsidRPr="00D3062E">
        <w:t>NUM_OF_REG_UES</w:t>
      </w:r>
    </w:p>
    <w:p w14:paraId="64414BB4" w14:textId="77777777" w:rsidR="00D3062E" w:rsidRPr="00D3062E" w:rsidRDefault="00D3062E" w:rsidP="00D3062E">
      <w:pPr>
        <w:pStyle w:val="PL"/>
        <w:rPr>
          <w:lang w:val="en-US" w:eastAsia="es-ES"/>
        </w:rPr>
      </w:pPr>
      <w:r w:rsidRPr="00D3062E">
        <w:rPr>
          <w:lang w:val="en-US" w:eastAsia="es-ES"/>
        </w:rPr>
        <w:t xml:space="preserve">           - </w:t>
      </w:r>
      <w:r w:rsidRPr="00D3062E">
        <w:rPr>
          <w:lang w:val="en-US"/>
        </w:rPr>
        <w:t>NUM_OF_EST_PDU_SESS</w:t>
      </w:r>
    </w:p>
    <w:p w14:paraId="38021E4B" w14:textId="77777777" w:rsidR="00D3062E" w:rsidRPr="00D3062E" w:rsidRDefault="00D3062E" w:rsidP="00D3062E">
      <w:pPr>
        <w:pStyle w:val="PL"/>
        <w:rPr>
          <w:lang w:val="en-US" w:eastAsia="es-ES"/>
        </w:rPr>
      </w:pPr>
      <w:r w:rsidRPr="00D3062E">
        <w:rPr>
          <w:lang w:val="en-US" w:eastAsia="es-ES"/>
        </w:rPr>
        <w:t xml:space="preserve">           - </w:t>
      </w:r>
      <w:r w:rsidRPr="00D3062E">
        <w:rPr>
          <w:lang w:val="en-US"/>
        </w:rPr>
        <w:t>RESOURCE_USAGE</w:t>
      </w:r>
    </w:p>
    <w:p w14:paraId="4450FE49" w14:textId="77777777" w:rsidR="00D3062E" w:rsidRPr="00D3062E" w:rsidRDefault="00D3062E" w:rsidP="00D3062E">
      <w:pPr>
        <w:pStyle w:val="PL"/>
        <w:rPr>
          <w:lang w:val="en-US" w:eastAsia="es-ES"/>
        </w:rPr>
      </w:pPr>
      <w:r w:rsidRPr="00D3062E">
        <w:rPr>
          <w:lang w:val="en-US" w:eastAsia="es-ES"/>
        </w:rPr>
        <w:t xml:space="preserve">           - </w:t>
      </w:r>
      <w:r w:rsidRPr="00D3062E">
        <w:t>LOAD_LEVEL</w:t>
      </w:r>
    </w:p>
    <w:p w14:paraId="72380498" w14:textId="77777777" w:rsidR="00D3062E" w:rsidRPr="00D3062E" w:rsidRDefault="00D3062E" w:rsidP="00D3062E">
      <w:pPr>
        <w:pStyle w:val="PL"/>
        <w:rPr>
          <w:lang w:val="en-US" w:eastAsia="es-ES"/>
        </w:rPr>
      </w:pPr>
      <w:r w:rsidRPr="00D3062E">
        <w:rPr>
          <w:lang w:val="en-US" w:eastAsia="es-ES"/>
        </w:rPr>
        <w:t xml:space="preserve">           - </w:t>
      </w:r>
      <w:r w:rsidRPr="00D3062E">
        <w:t>OTHER</w:t>
      </w:r>
    </w:p>
    <w:p w14:paraId="6A151F65" w14:textId="77777777" w:rsidR="00D3062E" w:rsidRPr="00D3062E" w:rsidRDefault="00D3062E" w:rsidP="00D3062E">
      <w:pPr>
        <w:pStyle w:val="PL"/>
        <w:rPr>
          <w:lang w:val="en-US" w:eastAsia="es-ES"/>
        </w:rPr>
      </w:pPr>
      <w:r w:rsidRPr="00D3062E">
        <w:rPr>
          <w:lang w:val="en-US" w:eastAsia="es-ES"/>
        </w:rPr>
        <w:t xml:space="preserve">      - type: string</w:t>
      </w:r>
    </w:p>
    <w:p w14:paraId="47626059" w14:textId="77777777" w:rsidR="00D3062E" w:rsidRPr="00D3062E" w:rsidRDefault="00D3062E" w:rsidP="00D3062E">
      <w:pPr>
        <w:pStyle w:val="PL"/>
        <w:rPr>
          <w:lang w:val="en-US" w:eastAsia="es-ES"/>
        </w:rPr>
      </w:pPr>
      <w:r w:rsidRPr="00D3062E">
        <w:rPr>
          <w:lang w:val="en-US" w:eastAsia="es-ES"/>
        </w:rPr>
        <w:t xml:space="preserve">        description: &gt;</w:t>
      </w:r>
    </w:p>
    <w:p w14:paraId="24171D6F"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25D102C4"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5E63F211" w14:textId="77777777" w:rsidR="00D3062E" w:rsidRPr="00D3062E" w:rsidRDefault="00D3062E" w:rsidP="00D3062E">
      <w:pPr>
        <w:pStyle w:val="PL"/>
        <w:rPr>
          <w:lang w:val="en-US" w:eastAsia="es-ES"/>
        </w:rPr>
      </w:pPr>
      <w:r w:rsidRPr="00D3062E">
        <w:rPr>
          <w:lang w:val="en-US" w:eastAsia="es-ES"/>
        </w:rPr>
        <w:t xml:space="preserve">      description: |</w:t>
      </w:r>
    </w:p>
    <w:p w14:paraId="3B4A605A"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F5F1EEF" w14:textId="77777777" w:rsidR="00D3062E" w:rsidRPr="00D3062E" w:rsidRDefault="00D3062E" w:rsidP="00D3062E">
      <w:pPr>
        <w:pStyle w:val="PL"/>
        <w:rPr>
          <w:lang w:val="en-US" w:eastAsia="es-ES"/>
        </w:rPr>
      </w:pPr>
      <w:r w:rsidRPr="00D3062E">
        <w:rPr>
          <w:lang w:val="en-US" w:eastAsia="es-ES"/>
        </w:rPr>
        <w:t xml:space="preserve">        Possible values are:</w:t>
      </w:r>
    </w:p>
    <w:p w14:paraId="6F32802D" w14:textId="77777777" w:rsidR="00D3062E" w:rsidRPr="00D3062E" w:rsidRDefault="00D3062E" w:rsidP="00D3062E">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7F6C37E1" w14:textId="77777777" w:rsidR="00D3062E" w:rsidRPr="00D3062E" w:rsidRDefault="00D3062E" w:rsidP="00D3062E">
      <w:pPr>
        <w:pStyle w:val="PL"/>
        <w:rPr>
          <w:lang w:eastAsia="zh-CN"/>
        </w:rPr>
      </w:pPr>
      <w:r w:rsidRPr="00D3062E">
        <w:rPr>
          <w:lang w:eastAsia="zh-CN"/>
        </w:rPr>
        <w:lastRenderedPageBreak/>
        <w:t xml:space="preserve">          network slice.</w:t>
      </w:r>
    </w:p>
    <w:p w14:paraId="75A8A48D" w14:textId="77777777" w:rsidR="00D3062E" w:rsidRPr="00D3062E" w:rsidRDefault="00D3062E" w:rsidP="00D3062E">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61BDB220" w14:textId="77777777" w:rsidR="00D3062E" w:rsidRPr="00D3062E" w:rsidRDefault="00D3062E" w:rsidP="00D3062E">
      <w:pPr>
        <w:pStyle w:val="PL"/>
        <w:rPr>
          <w:lang w:eastAsia="zh-CN"/>
        </w:rPr>
      </w:pPr>
      <w:r w:rsidRPr="00D3062E">
        <w:rPr>
          <w:lang w:eastAsia="zh-CN"/>
        </w:rPr>
        <w:t xml:space="preserve">          the network slice.</w:t>
      </w:r>
    </w:p>
    <w:p w14:paraId="45676E09" w14:textId="77777777" w:rsidR="00D3062E" w:rsidRPr="00D3062E" w:rsidRDefault="00D3062E" w:rsidP="00D3062E">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2BF52524" w14:textId="77777777" w:rsidR="00D3062E" w:rsidRPr="00D3062E" w:rsidRDefault="00D3062E" w:rsidP="00D3062E">
      <w:pPr>
        <w:pStyle w:val="PL"/>
        <w:rPr>
          <w:lang w:eastAsia="zh-CN"/>
        </w:rPr>
      </w:pPr>
      <w:r w:rsidRPr="00D3062E">
        <w:rPr>
          <w:lang w:eastAsia="zh-CN"/>
        </w:rPr>
        <w:t xml:space="preserve">          the network slice.</w:t>
      </w:r>
    </w:p>
    <w:p w14:paraId="769E8FB2" w14:textId="77777777" w:rsidR="00D3062E" w:rsidRPr="00D3062E" w:rsidRDefault="00D3062E" w:rsidP="00D3062E">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3BFB93A7" w14:textId="77777777" w:rsidR="00D3062E" w:rsidRPr="00D3062E" w:rsidRDefault="00D3062E" w:rsidP="00D3062E">
      <w:pPr>
        <w:pStyle w:val="PL"/>
        <w:rPr>
          <w:lang w:eastAsia="zh-CN"/>
        </w:rPr>
      </w:pPr>
      <w:r w:rsidRPr="00D3062E">
        <w:rPr>
          <w:lang w:eastAsia="zh-CN"/>
        </w:rPr>
        <w:t xml:space="preserve">          within the network slice.</w:t>
      </w:r>
    </w:p>
    <w:p w14:paraId="3D5C4E67" w14:textId="77777777" w:rsidR="00D3062E" w:rsidRPr="00D3062E" w:rsidRDefault="00D3062E" w:rsidP="00D3062E">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19388C01" w14:textId="77777777" w:rsidR="00D3062E" w:rsidRPr="00D3062E" w:rsidRDefault="00D3062E" w:rsidP="00D3062E">
      <w:pPr>
        <w:pStyle w:val="PL"/>
        <w:rPr>
          <w:lang w:eastAsia="zh-CN"/>
        </w:rPr>
      </w:pPr>
      <w:r w:rsidRPr="00D3062E">
        <w:rPr>
          <w:lang w:eastAsia="zh-CN"/>
        </w:rPr>
        <w:t xml:space="preserve">          the network slice.</w:t>
      </w:r>
    </w:p>
    <w:p w14:paraId="295FB9E3" w14:textId="77777777" w:rsidR="00D3062E" w:rsidRPr="00D3062E" w:rsidRDefault="00D3062E" w:rsidP="00D3062E">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86B03CB" w14:textId="77777777" w:rsidR="00D3062E" w:rsidRPr="00D3062E" w:rsidRDefault="00D3062E" w:rsidP="00D3062E">
      <w:pPr>
        <w:pStyle w:val="PL"/>
        <w:rPr>
          <w:lang w:eastAsia="zh-CN"/>
        </w:rPr>
      </w:pPr>
      <w:r w:rsidRPr="00D3062E">
        <w:rPr>
          <w:lang w:eastAsia="zh-CN"/>
        </w:rPr>
        <w:t xml:space="preserve">          registered UEs within the network slice.</w:t>
      </w:r>
    </w:p>
    <w:p w14:paraId="1C7D63C8" w14:textId="77777777" w:rsidR="00D3062E" w:rsidRPr="00D3062E" w:rsidRDefault="00D3062E" w:rsidP="00D3062E">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1169ABC0" w14:textId="77777777" w:rsidR="00D3062E" w:rsidRPr="00D3062E" w:rsidRDefault="00D3062E" w:rsidP="00D3062E">
      <w:pPr>
        <w:pStyle w:val="PL"/>
        <w:rPr>
          <w:lang w:eastAsia="zh-CN"/>
        </w:rPr>
      </w:pPr>
      <w:r w:rsidRPr="00D3062E">
        <w:rPr>
          <w:lang w:eastAsia="zh-CN"/>
        </w:rPr>
        <w:t xml:space="preserve">          established PDU Sessions within the network slice.</w:t>
      </w:r>
    </w:p>
    <w:p w14:paraId="1DEEB227" w14:textId="77777777" w:rsidR="00D3062E" w:rsidRPr="00D3062E" w:rsidRDefault="00D3062E" w:rsidP="00D3062E">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69354DFE" w14:textId="77777777" w:rsidR="00D3062E" w:rsidRPr="00D3062E" w:rsidRDefault="00D3062E" w:rsidP="00D3062E">
      <w:pPr>
        <w:pStyle w:val="PL"/>
        <w:rPr>
          <w:lang w:eastAsia="zh-CN"/>
        </w:rPr>
      </w:pPr>
      <w:r w:rsidRPr="00D3062E">
        <w:rPr>
          <w:lang w:eastAsia="zh-CN"/>
        </w:rPr>
        <w:t xml:space="preserve">          within the network slice.</w:t>
      </w:r>
    </w:p>
    <w:p w14:paraId="3CFE0295" w14:textId="77777777" w:rsidR="00D3062E" w:rsidRPr="00D3062E" w:rsidRDefault="00D3062E" w:rsidP="00D3062E">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77B5EAE3" w14:textId="77777777" w:rsidR="00D3062E" w:rsidRPr="00D3062E" w:rsidRDefault="00D3062E" w:rsidP="00D3062E">
      <w:pPr>
        <w:pStyle w:val="PL"/>
        <w:rPr>
          <w:lang w:eastAsia="zh-CN"/>
        </w:rPr>
      </w:pPr>
      <w:r w:rsidRPr="00D3062E">
        <w:rPr>
          <w:lang w:eastAsia="zh-CN"/>
        </w:rPr>
        <w:t xml:space="preserve">          the network slice.</w:t>
      </w:r>
    </w:p>
    <w:p w14:paraId="190101B9" w14:textId="4A81FA54" w:rsidR="00D3062E" w:rsidRPr="00D3062E" w:rsidRDefault="00D3062E" w:rsidP="00D3062E">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4882" w:name="_Toc160650504"/>
      <w:bookmarkStart w:id="4883" w:name="_Toc160652380"/>
      <w:r w:rsidRPr="00D3062E">
        <w:t>A.8</w:t>
      </w:r>
      <w:r w:rsidRPr="00D3062E">
        <w:rPr>
          <w:rFonts w:hint="eastAsia"/>
        </w:rPr>
        <w:tab/>
      </w:r>
      <w:r w:rsidRPr="00D3062E">
        <w:t>NSCE_InfoCollection API</w:t>
      </w:r>
      <w:bookmarkEnd w:id="4874"/>
      <w:bookmarkEnd w:id="4875"/>
      <w:bookmarkEnd w:id="4876"/>
      <w:bookmarkEnd w:id="4882"/>
      <w:bookmarkEnd w:id="4883"/>
    </w:p>
    <w:p w14:paraId="29F1AF21" w14:textId="77777777" w:rsidR="00E305FE" w:rsidRPr="00D3062E" w:rsidRDefault="00E305FE" w:rsidP="00E305FE">
      <w:pPr>
        <w:pStyle w:val="PL"/>
        <w:spacing w:line="200" w:lineRule="exact"/>
      </w:pPr>
      <w:r w:rsidRPr="00D3062E">
        <w:t>openapi: 3.0.0</w:t>
      </w:r>
    </w:p>
    <w:p w14:paraId="37D83B9D" w14:textId="77777777" w:rsidR="00E305FE" w:rsidRPr="00D3062E" w:rsidRDefault="00E305FE" w:rsidP="00E305FE">
      <w:pPr>
        <w:pStyle w:val="PL"/>
        <w:spacing w:line="200" w:lineRule="exact"/>
        <w:rPr>
          <w:lang w:val="en-US"/>
        </w:rPr>
      </w:pPr>
    </w:p>
    <w:p w14:paraId="7D73B978" w14:textId="77777777" w:rsidR="00E305FE" w:rsidRPr="00D3062E" w:rsidRDefault="00E305FE" w:rsidP="00E305FE">
      <w:pPr>
        <w:pStyle w:val="PL"/>
        <w:spacing w:line="200" w:lineRule="exact"/>
        <w:rPr>
          <w:lang w:val="en-US"/>
        </w:rPr>
      </w:pPr>
      <w:r w:rsidRPr="00D3062E">
        <w:rPr>
          <w:lang w:val="en-US"/>
        </w:rPr>
        <w:t>info:</w:t>
      </w:r>
    </w:p>
    <w:p w14:paraId="5B9F1CB7" w14:textId="77777777" w:rsidR="00E305FE" w:rsidRPr="00D3062E" w:rsidRDefault="00E305FE" w:rsidP="00E305FE">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021D7685" w14:textId="77777777" w:rsidR="00E305FE" w:rsidRPr="00D3062E" w:rsidRDefault="00E305FE" w:rsidP="00E305FE">
      <w:pPr>
        <w:pStyle w:val="PL"/>
        <w:spacing w:line="200" w:lineRule="exact"/>
        <w:rPr>
          <w:lang w:val="en-US"/>
        </w:rPr>
      </w:pPr>
      <w:r w:rsidRPr="00D3062E">
        <w:rPr>
          <w:lang w:val="en-US"/>
        </w:rPr>
        <w:t xml:space="preserve">  version: 1.0.0-alpha.1</w:t>
      </w:r>
    </w:p>
    <w:p w14:paraId="3F587E38" w14:textId="77777777" w:rsidR="00E305FE" w:rsidRPr="00D3062E" w:rsidRDefault="00E305FE" w:rsidP="00E305FE">
      <w:pPr>
        <w:pStyle w:val="PL"/>
        <w:spacing w:line="200" w:lineRule="exact"/>
      </w:pPr>
      <w:r w:rsidRPr="00D3062E">
        <w:rPr>
          <w:lang w:val="en-US"/>
        </w:rPr>
        <w:t xml:space="preserve">  description: </w:t>
      </w:r>
      <w:r w:rsidRPr="00D3062E">
        <w:t>|</w:t>
      </w:r>
    </w:p>
    <w:p w14:paraId="40EF0323" w14:textId="77777777" w:rsidR="00E305FE" w:rsidRPr="00D3062E" w:rsidRDefault="00E305FE" w:rsidP="00E305FE">
      <w:pPr>
        <w:pStyle w:val="PL"/>
        <w:spacing w:line="200" w:lineRule="exact"/>
        <w:rPr>
          <w:lang w:val="en-US"/>
        </w:rPr>
      </w:pPr>
      <w:r w:rsidRPr="00D3062E">
        <w:rPr>
          <w:lang w:val="en-US"/>
        </w:rPr>
        <w:t xml:space="preserve">    NSCE_InfoCollection Service.  </w:t>
      </w:r>
    </w:p>
    <w:p w14:paraId="2C582990" w14:textId="77777777" w:rsidR="00E305FE" w:rsidRPr="00D3062E" w:rsidRDefault="00E305FE" w:rsidP="00E305FE">
      <w:pPr>
        <w:pStyle w:val="PL"/>
        <w:spacing w:line="200" w:lineRule="exact"/>
      </w:pPr>
      <w:r w:rsidRPr="00D3062E">
        <w:t xml:space="preserve">    © &lt;2024&gt;, 3GPP Organizational Partners (ARIB, ATIS, CCSA, ETSI, TSDSI, TTA, TTC).  </w:t>
      </w:r>
    </w:p>
    <w:p w14:paraId="4D3F369A" w14:textId="77777777" w:rsidR="00E305FE" w:rsidRPr="00D3062E" w:rsidRDefault="00E305FE" w:rsidP="00E305FE">
      <w:pPr>
        <w:pStyle w:val="PL"/>
        <w:spacing w:line="200" w:lineRule="exact"/>
      </w:pPr>
      <w:r w:rsidRPr="00D3062E">
        <w:t xml:space="preserve">    All rights reserved.</w:t>
      </w:r>
    </w:p>
    <w:p w14:paraId="0D1EA21E" w14:textId="77777777" w:rsidR="00E305FE" w:rsidRPr="00D3062E" w:rsidRDefault="00E305FE" w:rsidP="00E305FE">
      <w:pPr>
        <w:pStyle w:val="PL"/>
        <w:spacing w:line="200" w:lineRule="exact"/>
      </w:pPr>
    </w:p>
    <w:p w14:paraId="6B3E0926" w14:textId="77777777" w:rsidR="00E305FE" w:rsidRPr="00D3062E" w:rsidRDefault="00E305FE" w:rsidP="00E305FE">
      <w:pPr>
        <w:pStyle w:val="PL"/>
        <w:spacing w:line="200" w:lineRule="exact"/>
      </w:pPr>
      <w:r w:rsidRPr="00D3062E">
        <w:t>externalDocs:</w:t>
      </w:r>
    </w:p>
    <w:p w14:paraId="45F1F61C" w14:textId="77777777" w:rsidR="00E305FE" w:rsidRPr="00D3062E" w:rsidRDefault="00E305FE" w:rsidP="00E305FE">
      <w:pPr>
        <w:pStyle w:val="PL"/>
        <w:spacing w:line="200" w:lineRule="exact"/>
        <w:rPr>
          <w:lang w:val="en-US"/>
        </w:rPr>
      </w:pPr>
      <w:r w:rsidRPr="00D3062E">
        <w:t xml:space="preserve">  description: </w:t>
      </w:r>
      <w:r w:rsidRPr="00D3062E">
        <w:rPr>
          <w:lang w:val="en-US"/>
        </w:rPr>
        <w:t>&gt;</w:t>
      </w:r>
    </w:p>
    <w:p w14:paraId="6E7B5B06" w14:textId="77777777" w:rsidR="00E305FE" w:rsidRPr="00D3062E" w:rsidRDefault="00E305FE" w:rsidP="00E305FE">
      <w:pPr>
        <w:pStyle w:val="PL"/>
        <w:spacing w:line="200" w:lineRule="exact"/>
      </w:pPr>
      <w:r w:rsidRPr="00D3062E">
        <w:t xml:space="preserve">    3GPP TS 29.435 V0.3.0; Service Enabler Architecture Layer for Verticals (SEAL);</w:t>
      </w:r>
    </w:p>
    <w:p w14:paraId="0D5FE0A1" w14:textId="77777777" w:rsidR="00E305FE" w:rsidRPr="00D3062E" w:rsidRDefault="00E305FE" w:rsidP="00E305FE">
      <w:pPr>
        <w:pStyle w:val="PL"/>
        <w:spacing w:line="200" w:lineRule="exact"/>
        <w:rPr>
          <w:b/>
          <w:bCs/>
        </w:rPr>
      </w:pPr>
      <w:r w:rsidRPr="00D3062E">
        <w:t xml:space="preserve">    Network Slice Capability Exposure (NSCE) Server Service(s); Stage 3.</w:t>
      </w:r>
    </w:p>
    <w:p w14:paraId="3239463F" w14:textId="77777777" w:rsidR="00E305FE" w:rsidRPr="00D3062E" w:rsidRDefault="00E305FE" w:rsidP="00E305FE">
      <w:pPr>
        <w:pStyle w:val="PL"/>
        <w:spacing w:line="200" w:lineRule="exact"/>
      </w:pPr>
      <w:r w:rsidRPr="00D3062E">
        <w:t xml:space="preserve">  url: http://www.3gpp.org/ftp/Specs/archive/29_series/29.435/</w:t>
      </w:r>
    </w:p>
    <w:p w14:paraId="5A48BCD8" w14:textId="77777777" w:rsidR="00E305FE" w:rsidRPr="00D3062E" w:rsidRDefault="00E305FE" w:rsidP="00E305FE">
      <w:pPr>
        <w:pStyle w:val="PL"/>
        <w:spacing w:line="200" w:lineRule="exact"/>
      </w:pPr>
    </w:p>
    <w:p w14:paraId="3381A221" w14:textId="77777777" w:rsidR="00E305FE" w:rsidRPr="00D3062E" w:rsidRDefault="00E305FE" w:rsidP="00E305FE">
      <w:pPr>
        <w:pStyle w:val="PL"/>
        <w:spacing w:line="200" w:lineRule="exact"/>
      </w:pPr>
      <w:r w:rsidRPr="00D3062E">
        <w:t>servers:</w:t>
      </w:r>
    </w:p>
    <w:p w14:paraId="0F35A8E7" w14:textId="77777777" w:rsidR="00E305FE" w:rsidRPr="00D3062E" w:rsidRDefault="00E305FE" w:rsidP="00E305FE">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89D6263" w14:textId="77777777" w:rsidR="00E305FE" w:rsidRPr="00D3062E" w:rsidRDefault="00E305FE" w:rsidP="00E305FE">
      <w:pPr>
        <w:pStyle w:val="PL"/>
        <w:spacing w:line="200" w:lineRule="exact"/>
      </w:pPr>
      <w:r w:rsidRPr="00D3062E">
        <w:t xml:space="preserve">    variables:</w:t>
      </w:r>
    </w:p>
    <w:p w14:paraId="68D439D8" w14:textId="77777777" w:rsidR="00E305FE" w:rsidRPr="00D3062E" w:rsidRDefault="00E305FE" w:rsidP="00E305FE">
      <w:pPr>
        <w:pStyle w:val="PL"/>
        <w:spacing w:line="200" w:lineRule="exact"/>
      </w:pPr>
      <w:r w:rsidRPr="00D3062E">
        <w:t xml:space="preserve">      apiRoot:</w:t>
      </w:r>
    </w:p>
    <w:p w14:paraId="30BBF10E" w14:textId="77777777" w:rsidR="00E305FE" w:rsidRPr="00D3062E" w:rsidRDefault="00E305FE" w:rsidP="00E305FE">
      <w:pPr>
        <w:pStyle w:val="PL"/>
        <w:spacing w:line="200" w:lineRule="exact"/>
      </w:pPr>
      <w:r w:rsidRPr="00D3062E">
        <w:t xml:space="preserve">        default: https://example.com</w:t>
      </w:r>
    </w:p>
    <w:p w14:paraId="351B7AE8" w14:textId="77777777" w:rsidR="00E305FE" w:rsidRPr="00D3062E" w:rsidRDefault="00E305FE" w:rsidP="00E305FE">
      <w:pPr>
        <w:pStyle w:val="PL"/>
        <w:spacing w:line="200" w:lineRule="exact"/>
      </w:pPr>
      <w:r w:rsidRPr="00D3062E">
        <w:t xml:space="preserve">        description: apiRoot as defined in clause 5.2.4 of 3GPP TS 29.122</w:t>
      </w:r>
    </w:p>
    <w:p w14:paraId="7A46E16E" w14:textId="77777777" w:rsidR="00E305FE" w:rsidRPr="00D3062E" w:rsidRDefault="00E305FE" w:rsidP="00E305FE">
      <w:pPr>
        <w:pStyle w:val="PL"/>
        <w:spacing w:line="200" w:lineRule="exact"/>
      </w:pPr>
    </w:p>
    <w:p w14:paraId="0C434049" w14:textId="77777777" w:rsidR="00E305FE" w:rsidRPr="00D3062E" w:rsidRDefault="00E305FE" w:rsidP="00E305FE">
      <w:pPr>
        <w:pStyle w:val="PL"/>
        <w:spacing w:line="200" w:lineRule="exact"/>
      </w:pPr>
      <w:r w:rsidRPr="00D3062E">
        <w:t>security:</w:t>
      </w:r>
    </w:p>
    <w:p w14:paraId="0B05E5CC" w14:textId="77777777" w:rsidR="00E305FE" w:rsidRPr="00D3062E" w:rsidRDefault="00E305FE" w:rsidP="00E305FE">
      <w:pPr>
        <w:pStyle w:val="PL"/>
        <w:spacing w:line="200" w:lineRule="exact"/>
      </w:pPr>
      <w:r w:rsidRPr="00D3062E">
        <w:t xml:space="preserve">  - {}</w:t>
      </w:r>
    </w:p>
    <w:p w14:paraId="7C4D7C34" w14:textId="77777777" w:rsidR="00E305FE" w:rsidRPr="00D3062E" w:rsidRDefault="00E305FE" w:rsidP="00E305FE">
      <w:pPr>
        <w:pStyle w:val="PL"/>
        <w:spacing w:line="200" w:lineRule="exact"/>
      </w:pPr>
      <w:r w:rsidRPr="00D3062E">
        <w:t xml:space="preserve">  - oAuth2ClientCredentials: []</w:t>
      </w:r>
    </w:p>
    <w:p w14:paraId="43A2C077" w14:textId="77777777" w:rsidR="00E305FE" w:rsidRPr="00D3062E" w:rsidRDefault="00E305FE" w:rsidP="00E305FE">
      <w:pPr>
        <w:pStyle w:val="PL"/>
        <w:spacing w:line="200" w:lineRule="exact"/>
      </w:pPr>
    </w:p>
    <w:p w14:paraId="55BE6C85" w14:textId="77777777" w:rsidR="00E305FE" w:rsidRPr="00D3062E" w:rsidRDefault="00E305FE" w:rsidP="00E305FE">
      <w:pPr>
        <w:pStyle w:val="PL"/>
        <w:spacing w:line="200" w:lineRule="exact"/>
      </w:pPr>
      <w:r w:rsidRPr="00D3062E">
        <w:t>paths:</w:t>
      </w:r>
    </w:p>
    <w:p w14:paraId="05561B9D" w14:textId="77777777" w:rsidR="00E305FE" w:rsidRPr="00D3062E" w:rsidRDefault="00E305FE" w:rsidP="00E305FE">
      <w:pPr>
        <w:pStyle w:val="PL"/>
        <w:spacing w:line="200" w:lineRule="exact"/>
      </w:pPr>
      <w:r w:rsidRPr="00D3062E">
        <w:t xml:space="preserve">  /subscriptions:</w:t>
      </w:r>
    </w:p>
    <w:p w14:paraId="536DFBB9" w14:textId="77777777" w:rsidR="00E305FE" w:rsidRPr="00D3062E" w:rsidRDefault="00E305FE" w:rsidP="00E305FE">
      <w:pPr>
        <w:pStyle w:val="PL"/>
        <w:spacing w:line="200" w:lineRule="exact"/>
      </w:pPr>
      <w:r w:rsidRPr="00D3062E">
        <w:t xml:space="preserve">    post:</w:t>
      </w:r>
    </w:p>
    <w:p w14:paraId="3D5ED00F" w14:textId="77777777" w:rsidR="00E305FE" w:rsidRPr="00D3062E" w:rsidRDefault="00E305FE" w:rsidP="00E305FE">
      <w:pPr>
        <w:pStyle w:val="PL"/>
        <w:spacing w:line="200" w:lineRule="exact"/>
      </w:pPr>
      <w:r w:rsidRPr="00D3062E">
        <w:t xml:space="preserve">      summary: Request the creation of an Information Collection Subscription.</w:t>
      </w:r>
    </w:p>
    <w:p w14:paraId="79609FD8" w14:textId="77777777" w:rsidR="00E305FE" w:rsidRPr="00D3062E" w:rsidRDefault="00E305FE" w:rsidP="00E305FE">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AE11DDA" w14:textId="77777777" w:rsidR="00E305FE" w:rsidRPr="00D3062E" w:rsidRDefault="00E305FE" w:rsidP="00E305FE">
      <w:pPr>
        <w:pStyle w:val="PL"/>
        <w:spacing w:line="200" w:lineRule="exact"/>
      </w:pPr>
      <w:r w:rsidRPr="00D3062E">
        <w:t xml:space="preserve">      tags:</w:t>
      </w:r>
    </w:p>
    <w:p w14:paraId="7942FBC0" w14:textId="77777777" w:rsidR="00E305FE" w:rsidRPr="00D3062E" w:rsidRDefault="00E305FE" w:rsidP="00E305FE">
      <w:pPr>
        <w:pStyle w:val="PL"/>
        <w:spacing w:line="200" w:lineRule="exact"/>
      </w:pPr>
      <w:r w:rsidRPr="00D3062E">
        <w:t xml:space="preserve">        - Information Collection Subscriptions (Collection)</w:t>
      </w:r>
    </w:p>
    <w:p w14:paraId="19C0E080" w14:textId="77777777" w:rsidR="00E305FE" w:rsidRPr="00D3062E" w:rsidRDefault="00E305FE" w:rsidP="00E305FE">
      <w:pPr>
        <w:pStyle w:val="PL"/>
        <w:spacing w:line="200" w:lineRule="exact"/>
      </w:pPr>
      <w:r w:rsidRPr="00D3062E">
        <w:t xml:space="preserve">      requestBody:</w:t>
      </w:r>
    </w:p>
    <w:p w14:paraId="177149C5" w14:textId="77777777" w:rsidR="00E305FE" w:rsidRPr="00D3062E" w:rsidRDefault="00E305FE" w:rsidP="00E305FE">
      <w:pPr>
        <w:pStyle w:val="PL"/>
        <w:spacing w:line="200" w:lineRule="exact"/>
      </w:pPr>
      <w:r w:rsidRPr="00D3062E">
        <w:t xml:space="preserve">        required: true</w:t>
      </w:r>
    </w:p>
    <w:p w14:paraId="7027D80A" w14:textId="77777777" w:rsidR="00E305FE" w:rsidRPr="00D3062E" w:rsidRDefault="00E305FE" w:rsidP="00E305FE">
      <w:pPr>
        <w:pStyle w:val="PL"/>
        <w:spacing w:line="200" w:lineRule="exact"/>
      </w:pPr>
      <w:r w:rsidRPr="00D3062E">
        <w:t xml:space="preserve">        content:</w:t>
      </w:r>
    </w:p>
    <w:p w14:paraId="4397F0CB" w14:textId="77777777" w:rsidR="00E305FE" w:rsidRPr="00D3062E" w:rsidRDefault="00E305FE" w:rsidP="00E305FE">
      <w:pPr>
        <w:pStyle w:val="PL"/>
        <w:spacing w:line="200" w:lineRule="exact"/>
      </w:pPr>
      <w:r w:rsidRPr="00D3062E">
        <w:t xml:space="preserve">          application/json:</w:t>
      </w:r>
    </w:p>
    <w:p w14:paraId="36FD6AA5" w14:textId="77777777" w:rsidR="00E305FE" w:rsidRPr="00D3062E" w:rsidRDefault="00E305FE" w:rsidP="00E305FE">
      <w:pPr>
        <w:pStyle w:val="PL"/>
        <w:spacing w:line="200" w:lineRule="exact"/>
      </w:pPr>
      <w:r w:rsidRPr="00D3062E">
        <w:t xml:space="preserve">            schema:</w:t>
      </w:r>
    </w:p>
    <w:p w14:paraId="32F1200C" w14:textId="77777777" w:rsidR="00E305FE" w:rsidRPr="00D3062E" w:rsidRDefault="00E305FE" w:rsidP="00E305FE">
      <w:pPr>
        <w:pStyle w:val="PL"/>
        <w:spacing w:line="200" w:lineRule="exact"/>
      </w:pPr>
      <w:r w:rsidRPr="00D3062E">
        <w:t xml:space="preserve">              $ref: '#/components/schemas/InfoCollectSubsc'</w:t>
      </w:r>
    </w:p>
    <w:p w14:paraId="6767399C" w14:textId="77777777" w:rsidR="00E305FE" w:rsidRPr="00D3062E" w:rsidRDefault="00E305FE" w:rsidP="00E305FE">
      <w:pPr>
        <w:pStyle w:val="PL"/>
        <w:spacing w:line="200" w:lineRule="exact"/>
      </w:pPr>
      <w:r w:rsidRPr="00D3062E">
        <w:t xml:space="preserve">      responses:</w:t>
      </w:r>
    </w:p>
    <w:p w14:paraId="7E19F9EC" w14:textId="77777777" w:rsidR="00E305FE" w:rsidRPr="00D3062E" w:rsidRDefault="00E305FE" w:rsidP="00E305FE">
      <w:pPr>
        <w:pStyle w:val="PL"/>
        <w:spacing w:line="200" w:lineRule="exact"/>
        <w:rPr>
          <w:lang w:val="en-US" w:eastAsia="zh-CN"/>
        </w:rPr>
      </w:pPr>
      <w:r w:rsidRPr="00D3062E">
        <w:t xml:space="preserve">        '201':</w:t>
      </w:r>
    </w:p>
    <w:p w14:paraId="4595D449" w14:textId="77777777" w:rsidR="00E305FE" w:rsidRPr="00D3062E" w:rsidRDefault="00E305FE" w:rsidP="00E305FE">
      <w:pPr>
        <w:pStyle w:val="PL"/>
        <w:spacing w:line="200" w:lineRule="exact"/>
      </w:pPr>
      <w:r w:rsidRPr="00D3062E">
        <w:t xml:space="preserve">          description: Created. The Information Collection Subscription is successfully created and a representation of the created Individual Information Collection Subscription resource shall be returned.</w:t>
      </w:r>
    </w:p>
    <w:p w14:paraId="1FFDD09C" w14:textId="77777777" w:rsidR="00E305FE" w:rsidRPr="00D3062E" w:rsidRDefault="00E305FE" w:rsidP="00E305FE">
      <w:pPr>
        <w:pStyle w:val="PL"/>
        <w:spacing w:line="200" w:lineRule="exact"/>
      </w:pPr>
      <w:r w:rsidRPr="00D3062E">
        <w:t xml:space="preserve">          content:</w:t>
      </w:r>
    </w:p>
    <w:p w14:paraId="6738AD36" w14:textId="77777777" w:rsidR="00E305FE" w:rsidRPr="00D3062E" w:rsidRDefault="00E305FE" w:rsidP="00E305FE">
      <w:pPr>
        <w:pStyle w:val="PL"/>
        <w:spacing w:line="200" w:lineRule="exact"/>
      </w:pPr>
      <w:r w:rsidRPr="00D3062E">
        <w:t xml:space="preserve">            application/json:</w:t>
      </w:r>
    </w:p>
    <w:p w14:paraId="0459E7D5" w14:textId="77777777" w:rsidR="00E305FE" w:rsidRPr="00D3062E" w:rsidRDefault="00E305FE" w:rsidP="00E305FE">
      <w:pPr>
        <w:pStyle w:val="PL"/>
        <w:spacing w:line="200" w:lineRule="exact"/>
      </w:pPr>
      <w:r w:rsidRPr="00D3062E">
        <w:t xml:space="preserve">              schema:</w:t>
      </w:r>
    </w:p>
    <w:p w14:paraId="081F897C" w14:textId="77777777" w:rsidR="00E305FE" w:rsidRPr="00D3062E" w:rsidRDefault="00E305FE" w:rsidP="00E305FE">
      <w:pPr>
        <w:pStyle w:val="PL"/>
        <w:spacing w:line="200" w:lineRule="exact"/>
      </w:pPr>
      <w:r w:rsidRPr="00D3062E">
        <w:t xml:space="preserve">                $ref: '#/components/schemas/InfoCollectSubsc'</w:t>
      </w:r>
    </w:p>
    <w:p w14:paraId="3CEA08E1" w14:textId="77777777" w:rsidR="00E305FE" w:rsidRPr="00D3062E" w:rsidRDefault="00E305FE" w:rsidP="00E305FE">
      <w:pPr>
        <w:pStyle w:val="PL"/>
        <w:spacing w:line="200" w:lineRule="exact"/>
      </w:pPr>
      <w:r w:rsidRPr="00D3062E">
        <w:t xml:space="preserve">          headers:</w:t>
      </w:r>
    </w:p>
    <w:p w14:paraId="7963675E" w14:textId="77777777" w:rsidR="00E305FE" w:rsidRPr="00D3062E" w:rsidRDefault="00E305FE" w:rsidP="00E305FE">
      <w:pPr>
        <w:pStyle w:val="PL"/>
        <w:spacing w:line="200" w:lineRule="exact"/>
      </w:pPr>
      <w:r w:rsidRPr="00D3062E">
        <w:t xml:space="preserve">            Location:</w:t>
      </w:r>
    </w:p>
    <w:p w14:paraId="758173DC" w14:textId="77777777" w:rsidR="00E305FE" w:rsidRPr="00D3062E" w:rsidRDefault="00E305FE" w:rsidP="00E305FE">
      <w:pPr>
        <w:pStyle w:val="PL"/>
        <w:spacing w:line="200" w:lineRule="exact"/>
      </w:pPr>
      <w:r w:rsidRPr="00D3062E">
        <w:t xml:space="preserve">              description: &gt;</w:t>
      </w:r>
    </w:p>
    <w:p w14:paraId="0246C2BA" w14:textId="77777777" w:rsidR="00E305FE" w:rsidRPr="00D3062E" w:rsidRDefault="00E305FE" w:rsidP="00E305FE">
      <w:pPr>
        <w:pStyle w:val="PL"/>
        <w:spacing w:line="200" w:lineRule="exact"/>
      </w:pPr>
      <w:r w:rsidRPr="00D3062E">
        <w:t xml:space="preserve">                Contains the URI of the newly created resource, according to the structure:</w:t>
      </w:r>
    </w:p>
    <w:p w14:paraId="6FA8FA29" w14:textId="77777777" w:rsidR="00E305FE" w:rsidRPr="00D3062E" w:rsidRDefault="00E305FE" w:rsidP="00E305FE">
      <w:pPr>
        <w:pStyle w:val="PL"/>
        <w:spacing w:line="200" w:lineRule="exact"/>
      </w:pPr>
      <w:r w:rsidRPr="00D3062E">
        <w:t xml:space="preserve">                {apiRoot}/nsce-ic/</w:t>
      </w:r>
      <w:r w:rsidRPr="00D3062E">
        <w:rPr>
          <w:rFonts w:hint="eastAsia"/>
          <w:lang w:eastAsia="zh-CN"/>
        </w:rPr>
        <w:t>&lt;</w:t>
      </w:r>
      <w:r w:rsidRPr="00D3062E">
        <w:rPr>
          <w:lang w:eastAsia="zh-CN"/>
        </w:rPr>
        <w:t>api</w:t>
      </w:r>
      <w:r w:rsidRPr="00D3062E">
        <w:t>version</w:t>
      </w:r>
      <w:r w:rsidRPr="00D3062E">
        <w:rPr>
          <w:rFonts w:hint="eastAsia"/>
          <w:lang w:eastAsia="zh-CN"/>
        </w:rPr>
        <w:t>&gt;</w:t>
      </w:r>
      <w:r w:rsidRPr="00D3062E">
        <w:t>/subscriptions/{subscriptionId}</w:t>
      </w:r>
    </w:p>
    <w:p w14:paraId="4091F7A0" w14:textId="77777777" w:rsidR="00E305FE" w:rsidRPr="00D3062E" w:rsidRDefault="00E305FE" w:rsidP="00E305FE">
      <w:pPr>
        <w:pStyle w:val="PL"/>
        <w:spacing w:line="200" w:lineRule="exact"/>
      </w:pPr>
      <w:r w:rsidRPr="00D3062E">
        <w:t xml:space="preserve">              required: true</w:t>
      </w:r>
    </w:p>
    <w:p w14:paraId="3AD581ED" w14:textId="77777777" w:rsidR="00E305FE" w:rsidRPr="00D3062E" w:rsidRDefault="00E305FE" w:rsidP="00E305FE">
      <w:pPr>
        <w:pStyle w:val="PL"/>
        <w:spacing w:line="200" w:lineRule="exact"/>
      </w:pPr>
      <w:r w:rsidRPr="00D3062E">
        <w:t xml:space="preserve">              schema:</w:t>
      </w:r>
    </w:p>
    <w:p w14:paraId="2BE641E8" w14:textId="77777777" w:rsidR="00E305FE" w:rsidRPr="00D3062E" w:rsidRDefault="00E305FE" w:rsidP="00E305FE">
      <w:pPr>
        <w:pStyle w:val="PL"/>
        <w:spacing w:line="200" w:lineRule="exact"/>
      </w:pPr>
      <w:r w:rsidRPr="00D3062E">
        <w:t xml:space="preserve">                type: string</w:t>
      </w:r>
    </w:p>
    <w:p w14:paraId="3B7B2ED5" w14:textId="77777777" w:rsidR="00E305FE" w:rsidRPr="00D3062E" w:rsidRDefault="00E305FE" w:rsidP="00E305FE">
      <w:pPr>
        <w:pStyle w:val="PL"/>
      </w:pPr>
      <w:r w:rsidRPr="00D3062E">
        <w:t xml:space="preserve">        '400':</w:t>
      </w:r>
    </w:p>
    <w:p w14:paraId="7FC07B24" w14:textId="77777777" w:rsidR="00E305FE" w:rsidRPr="00D3062E" w:rsidRDefault="00E305FE" w:rsidP="00E305FE">
      <w:pPr>
        <w:pStyle w:val="PL"/>
      </w:pPr>
      <w:r w:rsidRPr="00D3062E">
        <w:t xml:space="preserve">          $ref: 'TS29122_CommonData.yaml#/components/responses/400'</w:t>
      </w:r>
    </w:p>
    <w:p w14:paraId="16410526" w14:textId="77777777" w:rsidR="00E305FE" w:rsidRPr="00D3062E" w:rsidRDefault="00E305FE" w:rsidP="00E305FE">
      <w:pPr>
        <w:pStyle w:val="PL"/>
      </w:pPr>
      <w:r w:rsidRPr="00D3062E">
        <w:t xml:space="preserve">        '401':</w:t>
      </w:r>
    </w:p>
    <w:p w14:paraId="576F3A07" w14:textId="77777777" w:rsidR="00E305FE" w:rsidRPr="00D3062E" w:rsidRDefault="00E305FE" w:rsidP="00E305FE">
      <w:pPr>
        <w:pStyle w:val="PL"/>
      </w:pPr>
      <w:r w:rsidRPr="00D3062E">
        <w:t xml:space="preserve">          $ref: 'TS29122_CommonData.yaml#/components/responses/401'</w:t>
      </w:r>
    </w:p>
    <w:p w14:paraId="6111F35C" w14:textId="77777777" w:rsidR="00E305FE" w:rsidRPr="00D3062E" w:rsidRDefault="00E305FE" w:rsidP="00E305FE">
      <w:pPr>
        <w:pStyle w:val="PL"/>
      </w:pPr>
      <w:r w:rsidRPr="00D3062E">
        <w:t xml:space="preserve">        '403':</w:t>
      </w:r>
    </w:p>
    <w:p w14:paraId="08B201F1" w14:textId="77777777" w:rsidR="00E305FE" w:rsidRPr="00D3062E" w:rsidRDefault="00E305FE" w:rsidP="00E305FE">
      <w:pPr>
        <w:pStyle w:val="PL"/>
      </w:pPr>
      <w:r w:rsidRPr="00D3062E">
        <w:t xml:space="preserve">          $ref: 'TS29122_CommonData.yaml#/components/responses/403'</w:t>
      </w:r>
    </w:p>
    <w:p w14:paraId="30013525" w14:textId="77777777" w:rsidR="00E305FE" w:rsidRPr="00D3062E" w:rsidRDefault="00E305FE" w:rsidP="00E305FE">
      <w:pPr>
        <w:pStyle w:val="PL"/>
      </w:pPr>
      <w:r w:rsidRPr="00D3062E">
        <w:t xml:space="preserve">        '404':</w:t>
      </w:r>
    </w:p>
    <w:p w14:paraId="3960A7EE" w14:textId="77777777" w:rsidR="00E305FE" w:rsidRPr="00D3062E" w:rsidRDefault="00E305FE" w:rsidP="00E305FE">
      <w:pPr>
        <w:pStyle w:val="PL"/>
      </w:pPr>
      <w:r w:rsidRPr="00D3062E">
        <w:t xml:space="preserve">          $ref: 'TS29122_CommonData.yaml#/components/responses/404'</w:t>
      </w:r>
    </w:p>
    <w:p w14:paraId="4C1726FC" w14:textId="77777777" w:rsidR="00E305FE" w:rsidRPr="00D3062E" w:rsidRDefault="00E305FE" w:rsidP="00E305FE">
      <w:pPr>
        <w:pStyle w:val="PL"/>
      </w:pPr>
      <w:r w:rsidRPr="00D3062E">
        <w:t xml:space="preserve">        '411':</w:t>
      </w:r>
    </w:p>
    <w:p w14:paraId="2F3F5D00" w14:textId="77777777" w:rsidR="00E305FE" w:rsidRPr="00D3062E" w:rsidRDefault="00E305FE" w:rsidP="00E305FE">
      <w:pPr>
        <w:pStyle w:val="PL"/>
      </w:pPr>
      <w:r w:rsidRPr="00D3062E">
        <w:t xml:space="preserve">          $ref: 'TS29122_CommonData.yaml#/components/responses/411'</w:t>
      </w:r>
    </w:p>
    <w:p w14:paraId="2CDF9F78" w14:textId="77777777" w:rsidR="00E305FE" w:rsidRPr="00D3062E" w:rsidRDefault="00E305FE" w:rsidP="00E305FE">
      <w:pPr>
        <w:pStyle w:val="PL"/>
      </w:pPr>
      <w:r w:rsidRPr="00D3062E">
        <w:t xml:space="preserve">        '413':</w:t>
      </w:r>
    </w:p>
    <w:p w14:paraId="19F5899A" w14:textId="77777777" w:rsidR="00E305FE" w:rsidRPr="00D3062E" w:rsidRDefault="00E305FE" w:rsidP="00E305FE">
      <w:pPr>
        <w:pStyle w:val="PL"/>
      </w:pPr>
      <w:r w:rsidRPr="00D3062E">
        <w:t xml:space="preserve">          $ref: 'TS29122_CommonData.yaml#/components/responses/413'</w:t>
      </w:r>
    </w:p>
    <w:p w14:paraId="7BAC8599" w14:textId="77777777" w:rsidR="00E305FE" w:rsidRPr="00D3062E" w:rsidRDefault="00E305FE" w:rsidP="00E305FE">
      <w:pPr>
        <w:pStyle w:val="PL"/>
      </w:pPr>
      <w:r w:rsidRPr="00D3062E">
        <w:t xml:space="preserve">        '415':</w:t>
      </w:r>
    </w:p>
    <w:p w14:paraId="248E48AD" w14:textId="77777777" w:rsidR="00E305FE" w:rsidRPr="00D3062E" w:rsidRDefault="00E305FE" w:rsidP="00E305FE">
      <w:pPr>
        <w:pStyle w:val="PL"/>
      </w:pPr>
      <w:r w:rsidRPr="00D3062E">
        <w:t xml:space="preserve">          $ref: 'TS29122_CommonData.yaml#/components/responses/415'</w:t>
      </w:r>
    </w:p>
    <w:p w14:paraId="0186E5B3" w14:textId="77777777" w:rsidR="00E305FE" w:rsidRPr="00D3062E" w:rsidRDefault="00E305FE" w:rsidP="00E305FE">
      <w:pPr>
        <w:pStyle w:val="PL"/>
      </w:pPr>
      <w:r w:rsidRPr="00D3062E">
        <w:t xml:space="preserve">        '429':</w:t>
      </w:r>
    </w:p>
    <w:p w14:paraId="2F26B721" w14:textId="77777777" w:rsidR="00E305FE" w:rsidRPr="00D3062E" w:rsidRDefault="00E305FE" w:rsidP="00E305FE">
      <w:pPr>
        <w:pStyle w:val="PL"/>
      </w:pPr>
      <w:r w:rsidRPr="00D3062E">
        <w:t xml:space="preserve">          $ref: 'TS29122_CommonData.yaml#/components/responses/429'</w:t>
      </w:r>
    </w:p>
    <w:p w14:paraId="7B4C422E" w14:textId="77777777" w:rsidR="00E305FE" w:rsidRPr="00D3062E" w:rsidRDefault="00E305FE" w:rsidP="00E305FE">
      <w:pPr>
        <w:pStyle w:val="PL"/>
      </w:pPr>
      <w:r w:rsidRPr="00D3062E">
        <w:t xml:space="preserve">        '500':</w:t>
      </w:r>
    </w:p>
    <w:p w14:paraId="3793D835" w14:textId="77777777" w:rsidR="00E305FE" w:rsidRPr="00D3062E" w:rsidRDefault="00E305FE" w:rsidP="00E305FE">
      <w:pPr>
        <w:pStyle w:val="PL"/>
      </w:pPr>
      <w:r w:rsidRPr="00D3062E">
        <w:t xml:space="preserve">          $ref: 'TS29122_CommonData.yaml#/components/responses/500'</w:t>
      </w:r>
    </w:p>
    <w:p w14:paraId="3DDA444B" w14:textId="77777777" w:rsidR="00E305FE" w:rsidRPr="00D3062E" w:rsidRDefault="00E305FE" w:rsidP="00E305FE">
      <w:pPr>
        <w:pStyle w:val="PL"/>
      </w:pPr>
      <w:r w:rsidRPr="00D3062E">
        <w:t xml:space="preserve">        '503':</w:t>
      </w:r>
    </w:p>
    <w:p w14:paraId="797ABF51" w14:textId="77777777" w:rsidR="00E305FE" w:rsidRPr="00D3062E" w:rsidRDefault="00E305FE" w:rsidP="00E305FE">
      <w:pPr>
        <w:pStyle w:val="PL"/>
      </w:pPr>
      <w:r w:rsidRPr="00D3062E">
        <w:t xml:space="preserve">          $ref: 'TS29122_CommonData.yaml#/components/responses/503'</w:t>
      </w:r>
    </w:p>
    <w:p w14:paraId="750A90F7" w14:textId="77777777" w:rsidR="00E305FE" w:rsidRPr="00D3062E" w:rsidRDefault="00E305FE" w:rsidP="00E305FE">
      <w:pPr>
        <w:pStyle w:val="PL"/>
      </w:pPr>
      <w:r w:rsidRPr="00D3062E">
        <w:t xml:space="preserve">        default:</w:t>
      </w:r>
    </w:p>
    <w:p w14:paraId="31684E64" w14:textId="77777777" w:rsidR="00E305FE" w:rsidRPr="00D3062E" w:rsidRDefault="00E305FE" w:rsidP="00E305FE">
      <w:pPr>
        <w:pStyle w:val="PL"/>
      </w:pPr>
      <w:r w:rsidRPr="00D3062E">
        <w:t xml:space="preserve">          $ref: 'TS29122_CommonData.yaml#/components/responses/default'</w:t>
      </w:r>
    </w:p>
    <w:p w14:paraId="09941325" w14:textId="77777777" w:rsidR="00E305FE" w:rsidRPr="00D3062E" w:rsidRDefault="00E305FE" w:rsidP="00E305FE">
      <w:pPr>
        <w:pStyle w:val="PL"/>
        <w:spacing w:line="200" w:lineRule="exact"/>
      </w:pPr>
      <w:r w:rsidRPr="00D3062E">
        <w:t xml:space="preserve">      callbacks:</w:t>
      </w:r>
    </w:p>
    <w:p w14:paraId="10AF2A7E" w14:textId="77777777" w:rsidR="00E305FE" w:rsidRPr="00D3062E" w:rsidRDefault="00E305FE" w:rsidP="00E305FE">
      <w:pPr>
        <w:pStyle w:val="PL"/>
        <w:spacing w:line="200" w:lineRule="exact"/>
      </w:pPr>
      <w:r w:rsidRPr="00D3062E">
        <w:t xml:space="preserve">        </w:t>
      </w:r>
      <w:r w:rsidRPr="00D3062E">
        <w:rPr>
          <w:rFonts w:hint="eastAsia"/>
          <w:lang w:val="en-US"/>
        </w:rPr>
        <w:t>InfoCollectNotif</w:t>
      </w:r>
      <w:r w:rsidRPr="00D3062E">
        <w:t>:</w:t>
      </w:r>
    </w:p>
    <w:p w14:paraId="2AFDD228" w14:textId="77777777" w:rsidR="00E305FE" w:rsidRPr="00D3062E" w:rsidRDefault="00E305FE" w:rsidP="00E305FE">
      <w:pPr>
        <w:pStyle w:val="PL"/>
        <w:spacing w:line="200" w:lineRule="exact"/>
      </w:pPr>
      <w:r w:rsidRPr="00D3062E">
        <w:t xml:space="preserve">          '{$request.body#/notifUri}':</w:t>
      </w:r>
    </w:p>
    <w:p w14:paraId="66740CB7" w14:textId="77777777" w:rsidR="00E305FE" w:rsidRPr="00D3062E" w:rsidRDefault="00E305FE" w:rsidP="00E305FE">
      <w:pPr>
        <w:pStyle w:val="PL"/>
        <w:spacing w:line="200" w:lineRule="exact"/>
      </w:pPr>
      <w:r w:rsidRPr="00D3062E">
        <w:t xml:space="preserve">            post:</w:t>
      </w:r>
    </w:p>
    <w:p w14:paraId="0D18AD90" w14:textId="77777777" w:rsidR="00E305FE" w:rsidRPr="00D3062E" w:rsidRDefault="00E305FE" w:rsidP="00E305FE">
      <w:pPr>
        <w:pStyle w:val="PL"/>
        <w:spacing w:line="200" w:lineRule="exact"/>
      </w:pPr>
      <w:r w:rsidRPr="00D3062E">
        <w:t xml:space="preserve">              requestBody:</w:t>
      </w:r>
    </w:p>
    <w:p w14:paraId="06C72211" w14:textId="77777777" w:rsidR="00E305FE" w:rsidRPr="00D3062E" w:rsidRDefault="00E305FE" w:rsidP="00E305FE">
      <w:pPr>
        <w:pStyle w:val="PL"/>
        <w:spacing w:line="200" w:lineRule="exact"/>
      </w:pPr>
      <w:r w:rsidRPr="00D3062E">
        <w:t xml:space="preserve">                required: true</w:t>
      </w:r>
    </w:p>
    <w:p w14:paraId="207294DC" w14:textId="77777777" w:rsidR="00E305FE" w:rsidRPr="00D3062E" w:rsidRDefault="00E305FE" w:rsidP="00E305FE">
      <w:pPr>
        <w:pStyle w:val="PL"/>
        <w:spacing w:line="200" w:lineRule="exact"/>
      </w:pPr>
      <w:r w:rsidRPr="00D3062E">
        <w:t xml:space="preserve">                content:</w:t>
      </w:r>
    </w:p>
    <w:p w14:paraId="66C5759D" w14:textId="77777777" w:rsidR="00E305FE" w:rsidRPr="00D3062E" w:rsidRDefault="00E305FE" w:rsidP="00E305FE">
      <w:pPr>
        <w:pStyle w:val="PL"/>
        <w:spacing w:line="200" w:lineRule="exact"/>
      </w:pPr>
      <w:r w:rsidRPr="00D3062E">
        <w:t xml:space="preserve">                  application/json:</w:t>
      </w:r>
    </w:p>
    <w:p w14:paraId="403E02FE" w14:textId="77777777" w:rsidR="00E305FE" w:rsidRPr="00D3062E" w:rsidRDefault="00E305FE" w:rsidP="00E305FE">
      <w:pPr>
        <w:pStyle w:val="PL"/>
        <w:spacing w:line="200" w:lineRule="exact"/>
      </w:pPr>
      <w:r w:rsidRPr="00D3062E">
        <w:t xml:space="preserve">                    schema:</w:t>
      </w:r>
    </w:p>
    <w:p w14:paraId="2605A6E3" w14:textId="77777777" w:rsidR="00E305FE" w:rsidRPr="00D3062E" w:rsidRDefault="00E305FE" w:rsidP="00E305FE">
      <w:pPr>
        <w:pStyle w:val="PL"/>
        <w:spacing w:line="200" w:lineRule="exact"/>
      </w:pPr>
      <w:r w:rsidRPr="00D3062E">
        <w:t xml:space="preserve">                      $ref: '#/components/schemas/</w:t>
      </w:r>
      <w:r w:rsidRPr="00D3062E">
        <w:rPr>
          <w:rFonts w:hint="eastAsia"/>
          <w:lang w:val="en-US"/>
        </w:rPr>
        <w:t>InfoCollectNotif</w:t>
      </w:r>
      <w:r w:rsidRPr="00D3062E">
        <w:t>'</w:t>
      </w:r>
    </w:p>
    <w:p w14:paraId="41E0196C" w14:textId="77777777" w:rsidR="00E305FE" w:rsidRPr="00D3062E" w:rsidRDefault="00E305FE" w:rsidP="00E305FE">
      <w:pPr>
        <w:pStyle w:val="PL"/>
        <w:spacing w:line="200" w:lineRule="exact"/>
      </w:pPr>
      <w:r w:rsidRPr="00D3062E">
        <w:t xml:space="preserve">              responses:</w:t>
      </w:r>
    </w:p>
    <w:p w14:paraId="4D3C1E99" w14:textId="77777777" w:rsidR="00E305FE" w:rsidRPr="00D3062E" w:rsidRDefault="00E305FE" w:rsidP="00E305FE">
      <w:pPr>
        <w:pStyle w:val="PL"/>
        <w:spacing w:line="200" w:lineRule="exact"/>
      </w:pPr>
      <w:r w:rsidRPr="00D3062E">
        <w:t xml:space="preserve">                '204':</w:t>
      </w:r>
    </w:p>
    <w:p w14:paraId="166EAFAC" w14:textId="77777777" w:rsidR="00E305FE" w:rsidRPr="00D3062E" w:rsidRDefault="00E305FE" w:rsidP="00E305FE">
      <w:pPr>
        <w:pStyle w:val="PL"/>
        <w:spacing w:line="200" w:lineRule="exact"/>
      </w:pPr>
      <w:r w:rsidRPr="00D3062E">
        <w:t xml:space="preserve">                  description: No Content. The Information Collection Notification is successfully received.</w:t>
      </w:r>
    </w:p>
    <w:p w14:paraId="2F561607" w14:textId="77777777" w:rsidR="00E305FE" w:rsidRPr="00D3062E" w:rsidRDefault="00E305FE" w:rsidP="00E305FE">
      <w:pPr>
        <w:pStyle w:val="PL"/>
        <w:spacing w:line="200" w:lineRule="exact"/>
      </w:pPr>
      <w:r w:rsidRPr="00D3062E">
        <w:t xml:space="preserve">                '307':</w:t>
      </w:r>
    </w:p>
    <w:p w14:paraId="1497DB65" w14:textId="77777777" w:rsidR="00E305FE" w:rsidRPr="00D3062E" w:rsidRDefault="00E305FE" w:rsidP="00E305FE">
      <w:pPr>
        <w:pStyle w:val="PL"/>
        <w:spacing w:line="200" w:lineRule="exact"/>
      </w:pPr>
      <w:r w:rsidRPr="00D3062E">
        <w:t xml:space="preserve">                  $ref: 'TS29122_CommonData.yaml#/components/responses/307'</w:t>
      </w:r>
    </w:p>
    <w:p w14:paraId="20C864CB" w14:textId="77777777" w:rsidR="00E305FE" w:rsidRPr="00D3062E" w:rsidRDefault="00E305FE" w:rsidP="00E305FE">
      <w:pPr>
        <w:pStyle w:val="PL"/>
        <w:spacing w:line="200" w:lineRule="exact"/>
      </w:pPr>
      <w:r w:rsidRPr="00D3062E">
        <w:t xml:space="preserve">                '308':</w:t>
      </w:r>
    </w:p>
    <w:p w14:paraId="42CF94F1" w14:textId="77777777" w:rsidR="00E305FE" w:rsidRPr="00D3062E" w:rsidRDefault="00E305FE" w:rsidP="00E305FE">
      <w:pPr>
        <w:pStyle w:val="PL"/>
        <w:spacing w:line="200" w:lineRule="exact"/>
      </w:pPr>
      <w:r w:rsidRPr="00D3062E">
        <w:t xml:space="preserve">                  $ref: 'TS29122_CommonData.yaml#/components/responses/308'</w:t>
      </w:r>
    </w:p>
    <w:p w14:paraId="3091A92F" w14:textId="77777777" w:rsidR="00E305FE" w:rsidRPr="00D3062E" w:rsidRDefault="00E305FE" w:rsidP="00E305FE">
      <w:pPr>
        <w:pStyle w:val="PL"/>
        <w:spacing w:line="200" w:lineRule="exact"/>
      </w:pPr>
      <w:r w:rsidRPr="00D3062E">
        <w:t xml:space="preserve">                '400':</w:t>
      </w:r>
    </w:p>
    <w:p w14:paraId="5F143C6D" w14:textId="77777777" w:rsidR="00E305FE" w:rsidRPr="00D3062E" w:rsidRDefault="00E305FE" w:rsidP="00E305FE">
      <w:pPr>
        <w:pStyle w:val="PL"/>
        <w:spacing w:line="200" w:lineRule="exact"/>
      </w:pPr>
      <w:r w:rsidRPr="00D3062E">
        <w:t xml:space="preserve">                  $ref: 'TS29122_CommonData.yaml#/components/responses/400'</w:t>
      </w:r>
    </w:p>
    <w:p w14:paraId="265EFEF6" w14:textId="77777777" w:rsidR="00E305FE" w:rsidRPr="00D3062E" w:rsidRDefault="00E305FE" w:rsidP="00E305FE">
      <w:pPr>
        <w:pStyle w:val="PL"/>
        <w:spacing w:line="200" w:lineRule="exact"/>
      </w:pPr>
      <w:r w:rsidRPr="00D3062E">
        <w:t xml:space="preserve">                '401':</w:t>
      </w:r>
    </w:p>
    <w:p w14:paraId="2567E348" w14:textId="77777777" w:rsidR="00E305FE" w:rsidRPr="00D3062E" w:rsidRDefault="00E305FE" w:rsidP="00E305FE">
      <w:pPr>
        <w:pStyle w:val="PL"/>
        <w:spacing w:line="200" w:lineRule="exact"/>
      </w:pPr>
      <w:r w:rsidRPr="00D3062E">
        <w:t xml:space="preserve">                  $ref: 'TS29122_CommonData.yaml#/components/responses/401'</w:t>
      </w:r>
    </w:p>
    <w:p w14:paraId="1D8718AD" w14:textId="77777777" w:rsidR="00E305FE" w:rsidRPr="00D3062E" w:rsidRDefault="00E305FE" w:rsidP="00E305FE">
      <w:pPr>
        <w:pStyle w:val="PL"/>
        <w:spacing w:line="200" w:lineRule="exact"/>
      </w:pPr>
      <w:r w:rsidRPr="00D3062E">
        <w:t xml:space="preserve">                '403':</w:t>
      </w:r>
    </w:p>
    <w:p w14:paraId="62CA5E51" w14:textId="77777777" w:rsidR="00E305FE" w:rsidRPr="00D3062E" w:rsidRDefault="00E305FE" w:rsidP="00E305FE">
      <w:pPr>
        <w:pStyle w:val="PL"/>
        <w:spacing w:line="200" w:lineRule="exact"/>
      </w:pPr>
      <w:r w:rsidRPr="00D3062E">
        <w:t xml:space="preserve">                  $ref: 'TS29122_CommonData.yaml#/components/responses/403'</w:t>
      </w:r>
    </w:p>
    <w:p w14:paraId="08912F7B" w14:textId="77777777" w:rsidR="00E305FE" w:rsidRPr="00D3062E" w:rsidRDefault="00E305FE" w:rsidP="00E305FE">
      <w:pPr>
        <w:pStyle w:val="PL"/>
        <w:spacing w:line="200" w:lineRule="exact"/>
      </w:pPr>
      <w:r w:rsidRPr="00D3062E">
        <w:t xml:space="preserve">                '404':</w:t>
      </w:r>
    </w:p>
    <w:p w14:paraId="44D7444B" w14:textId="77777777" w:rsidR="00E305FE" w:rsidRPr="00D3062E" w:rsidRDefault="00E305FE" w:rsidP="00E305FE">
      <w:pPr>
        <w:pStyle w:val="PL"/>
        <w:spacing w:line="200" w:lineRule="exact"/>
      </w:pPr>
      <w:r w:rsidRPr="00D3062E">
        <w:t xml:space="preserve">                  $ref: 'TS29122_CommonData.yaml#/components/responses/404'</w:t>
      </w:r>
    </w:p>
    <w:p w14:paraId="1163DD72" w14:textId="77777777" w:rsidR="00E305FE" w:rsidRPr="00D3062E" w:rsidRDefault="00E305FE" w:rsidP="00E305FE">
      <w:pPr>
        <w:pStyle w:val="PL"/>
        <w:spacing w:line="200" w:lineRule="exact"/>
      </w:pPr>
      <w:r w:rsidRPr="00D3062E">
        <w:t xml:space="preserve">                '411':</w:t>
      </w:r>
    </w:p>
    <w:p w14:paraId="3F331CFB" w14:textId="77777777" w:rsidR="00E305FE" w:rsidRPr="00D3062E" w:rsidRDefault="00E305FE" w:rsidP="00E305FE">
      <w:pPr>
        <w:pStyle w:val="PL"/>
        <w:spacing w:line="200" w:lineRule="exact"/>
      </w:pPr>
      <w:r w:rsidRPr="00D3062E">
        <w:t xml:space="preserve">                  $ref: 'TS29122_CommonData.yaml#/components/responses/411'</w:t>
      </w:r>
    </w:p>
    <w:p w14:paraId="26EB965D" w14:textId="77777777" w:rsidR="00E305FE" w:rsidRPr="00D3062E" w:rsidRDefault="00E305FE" w:rsidP="00E305FE">
      <w:pPr>
        <w:pStyle w:val="PL"/>
        <w:spacing w:line="200" w:lineRule="exact"/>
      </w:pPr>
      <w:r w:rsidRPr="00D3062E">
        <w:t xml:space="preserve">                '413':</w:t>
      </w:r>
    </w:p>
    <w:p w14:paraId="36F424B5" w14:textId="77777777" w:rsidR="00E305FE" w:rsidRPr="00D3062E" w:rsidRDefault="00E305FE" w:rsidP="00E305FE">
      <w:pPr>
        <w:pStyle w:val="PL"/>
        <w:spacing w:line="200" w:lineRule="exact"/>
      </w:pPr>
      <w:r w:rsidRPr="00D3062E">
        <w:t xml:space="preserve">                  $ref: 'TS29122_CommonData.yaml#/components/responses/413'</w:t>
      </w:r>
    </w:p>
    <w:p w14:paraId="4F311310" w14:textId="77777777" w:rsidR="00E305FE" w:rsidRPr="00D3062E" w:rsidRDefault="00E305FE" w:rsidP="00E305FE">
      <w:pPr>
        <w:pStyle w:val="PL"/>
        <w:spacing w:line="200" w:lineRule="exact"/>
      </w:pPr>
      <w:r w:rsidRPr="00D3062E">
        <w:t xml:space="preserve">                '415':</w:t>
      </w:r>
    </w:p>
    <w:p w14:paraId="28B52874" w14:textId="77777777" w:rsidR="00E305FE" w:rsidRPr="00D3062E" w:rsidRDefault="00E305FE" w:rsidP="00E305FE">
      <w:pPr>
        <w:pStyle w:val="PL"/>
        <w:spacing w:line="200" w:lineRule="exact"/>
      </w:pPr>
      <w:r w:rsidRPr="00D3062E">
        <w:t xml:space="preserve">                  $ref: 'TS29122_CommonData.yaml#/components/responses/415'</w:t>
      </w:r>
    </w:p>
    <w:p w14:paraId="48DDA33C" w14:textId="77777777" w:rsidR="00E305FE" w:rsidRPr="00D3062E" w:rsidRDefault="00E305FE" w:rsidP="00E305FE">
      <w:pPr>
        <w:pStyle w:val="PL"/>
        <w:spacing w:line="200" w:lineRule="exact"/>
      </w:pPr>
      <w:r w:rsidRPr="00D3062E">
        <w:t xml:space="preserve">                '429':</w:t>
      </w:r>
    </w:p>
    <w:p w14:paraId="79CC1E5E" w14:textId="77777777" w:rsidR="00E305FE" w:rsidRPr="00D3062E" w:rsidRDefault="00E305FE" w:rsidP="00E305FE">
      <w:pPr>
        <w:pStyle w:val="PL"/>
        <w:spacing w:line="200" w:lineRule="exact"/>
      </w:pPr>
      <w:r w:rsidRPr="00D3062E">
        <w:t xml:space="preserve">                  $ref: 'TS29122_CommonData.yaml#/components/responses/429'</w:t>
      </w:r>
    </w:p>
    <w:p w14:paraId="26B5F9BB" w14:textId="77777777" w:rsidR="00E305FE" w:rsidRPr="00D3062E" w:rsidRDefault="00E305FE" w:rsidP="00E305FE">
      <w:pPr>
        <w:pStyle w:val="PL"/>
        <w:spacing w:line="200" w:lineRule="exact"/>
      </w:pPr>
      <w:r w:rsidRPr="00D3062E">
        <w:t xml:space="preserve">                '500':</w:t>
      </w:r>
    </w:p>
    <w:p w14:paraId="2E3A3EE5" w14:textId="77777777" w:rsidR="00E305FE" w:rsidRPr="00D3062E" w:rsidRDefault="00E305FE" w:rsidP="00E305FE">
      <w:pPr>
        <w:pStyle w:val="PL"/>
        <w:spacing w:line="200" w:lineRule="exact"/>
      </w:pPr>
      <w:r w:rsidRPr="00D3062E">
        <w:t xml:space="preserve">                  $ref: 'TS29122_CommonData.yaml#/components/responses/500'</w:t>
      </w:r>
    </w:p>
    <w:p w14:paraId="0B8BA75E" w14:textId="77777777" w:rsidR="00E305FE" w:rsidRPr="00D3062E" w:rsidRDefault="00E305FE" w:rsidP="00E305FE">
      <w:pPr>
        <w:pStyle w:val="PL"/>
        <w:spacing w:line="200" w:lineRule="exact"/>
      </w:pPr>
      <w:r w:rsidRPr="00D3062E">
        <w:t xml:space="preserve">                '503':</w:t>
      </w:r>
    </w:p>
    <w:p w14:paraId="07A08244" w14:textId="77777777" w:rsidR="00E305FE" w:rsidRPr="00D3062E" w:rsidRDefault="00E305FE" w:rsidP="00E305FE">
      <w:pPr>
        <w:pStyle w:val="PL"/>
        <w:spacing w:line="200" w:lineRule="exact"/>
      </w:pPr>
      <w:r w:rsidRPr="00D3062E">
        <w:t xml:space="preserve">                  $ref: 'TS29122_CommonData.yaml#/components/responses/503'</w:t>
      </w:r>
    </w:p>
    <w:p w14:paraId="33B21843" w14:textId="77777777" w:rsidR="00E305FE" w:rsidRPr="00D3062E" w:rsidRDefault="00E305FE" w:rsidP="00E305FE">
      <w:pPr>
        <w:pStyle w:val="PL"/>
        <w:spacing w:line="200" w:lineRule="exact"/>
      </w:pPr>
      <w:r w:rsidRPr="00D3062E">
        <w:t xml:space="preserve">                default:</w:t>
      </w:r>
    </w:p>
    <w:p w14:paraId="52598699" w14:textId="77777777" w:rsidR="00E305FE" w:rsidRPr="00D3062E" w:rsidRDefault="00E305FE" w:rsidP="00E305FE">
      <w:pPr>
        <w:pStyle w:val="PL"/>
        <w:spacing w:line="200" w:lineRule="exact"/>
      </w:pPr>
      <w:r w:rsidRPr="00D3062E">
        <w:t xml:space="preserve">                  $ref: 'TS29122_CommonData.yaml#/components/responses/default'</w:t>
      </w:r>
    </w:p>
    <w:p w14:paraId="4F8D87A1" w14:textId="77777777" w:rsidR="00E305FE" w:rsidRPr="00D3062E" w:rsidRDefault="00E305FE" w:rsidP="00E305FE">
      <w:pPr>
        <w:pStyle w:val="PL"/>
        <w:spacing w:line="200" w:lineRule="exact"/>
      </w:pPr>
    </w:p>
    <w:p w14:paraId="0399027C" w14:textId="77777777" w:rsidR="00E305FE" w:rsidRPr="00D3062E" w:rsidRDefault="00E305FE" w:rsidP="00E305FE">
      <w:pPr>
        <w:pStyle w:val="PL"/>
        <w:spacing w:line="200" w:lineRule="exact"/>
      </w:pPr>
      <w:r w:rsidRPr="00D3062E">
        <w:t xml:space="preserve">  /subscriptions/{subscriptionId}:</w:t>
      </w:r>
    </w:p>
    <w:p w14:paraId="2000FE1B" w14:textId="77777777" w:rsidR="00E305FE" w:rsidRPr="00D3062E" w:rsidRDefault="00E305FE" w:rsidP="00E305FE">
      <w:pPr>
        <w:pStyle w:val="PL"/>
        <w:spacing w:line="200" w:lineRule="exact"/>
      </w:pPr>
      <w:r w:rsidRPr="00D3062E">
        <w:t xml:space="preserve">    parameters:</w:t>
      </w:r>
    </w:p>
    <w:p w14:paraId="612107FB" w14:textId="77777777" w:rsidR="00E305FE" w:rsidRPr="00D3062E" w:rsidRDefault="00E305FE" w:rsidP="00E305FE">
      <w:pPr>
        <w:pStyle w:val="PL"/>
        <w:spacing w:line="200" w:lineRule="exact"/>
      </w:pPr>
      <w:r w:rsidRPr="00D3062E">
        <w:t xml:space="preserve">      - name: subscriptionId</w:t>
      </w:r>
    </w:p>
    <w:p w14:paraId="4B3C0E89" w14:textId="77777777" w:rsidR="00E305FE" w:rsidRPr="00D3062E" w:rsidRDefault="00E305FE" w:rsidP="00E305FE">
      <w:pPr>
        <w:pStyle w:val="PL"/>
        <w:spacing w:line="200" w:lineRule="exact"/>
      </w:pPr>
      <w:r w:rsidRPr="00D3062E">
        <w:t xml:space="preserve">        in: path</w:t>
      </w:r>
    </w:p>
    <w:p w14:paraId="5A067C41" w14:textId="77777777" w:rsidR="00E305FE" w:rsidRPr="00D3062E" w:rsidRDefault="00E305FE" w:rsidP="00E305FE">
      <w:pPr>
        <w:pStyle w:val="PL"/>
        <w:spacing w:line="200" w:lineRule="exact"/>
      </w:pPr>
      <w:r w:rsidRPr="00D3062E">
        <w:t xml:space="preserve">        description: &gt;</w:t>
      </w:r>
    </w:p>
    <w:p w14:paraId="45D9A553" w14:textId="77777777" w:rsidR="00E305FE" w:rsidRPr="00D3062E" w:rsidRDefault="00E305FE" w:rsidP="00E305FE">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9A84794" w14:textId="77777777" w:rsidR="00E305FE" w:rsidRPr="00D3062E" w:rsidRDefault="00E305FE" w:rsidP="00E305FE">
      <w:pPr>
        <w:pStyle w:val="PL"/>
        <w:spacing w:line="200" w:lineRule="exact"/>
      </w:pPr>
      <w:r w:rsidRPr="00D3062E">
        <w:t xml:space="preserve">        required: true</w:t>
      </w:r>
    </w:p>
    <w:p w14:paraId="57CEDE38" w14:textId="77777777" w:rsidR="00E305FE" w:rsidRPr="00D3062E" w:rsidRDefault="00E305FE" w:rsidP="00E305FE">
      <w:pPr>
        <w:pStyle w:val="PL"/>
        <w:spacing w:line="200" w:lineRule="exact"/>
      </w:pPr>
      <w:r w:rsidRPr="00D3062E">
        <w:t xml:space="preserve">        schema:</w:t>
      </w:r>
    </w:p>
    <w:p w14:paraId="362FE1F0" w14:textId="77777777" w:rsidR="00E305FE" w:rsidRPr="00D3062E" w:rsidRDefault="00E305FE" w:rsidP="00E305FE">
      <w:pPr>
        <w:pStyle w:val="PL"/>
        <w:spacing w:line="200" w:lineRule="exact"/>
      </w:pPr>
      <w:r w:rsidRPr="00D3062E">
        <w:t xml:space="preserve">          type: string</w:t>
      </w:r>
    </w:p>
    <w:p w14:paraId="65FB74A0" w14:textId="77777777" w:rsidR="00E305FE" w:rsidRPr="00D3062E" w:rsidRDefault="00E305FE" w:rsidP="00E305FE">
      <w:pPr>
        <w:pStyle w:val="PL"/>
        <w:spacing w:line="200" w:lineRule="exact"/>
      </w:pPr>
    </w:p>
    <w:p w14:paraId="7AB6000E" w14:textId="77777777" w:rsidR="00E305FE" w:rsidRPr="00D3062E" w:rsidRDefault="00E305FE" w:rsidP="00E305FE">
      <w:pPr>
        <w:pStyle w:val="PL"/>
        <w:spacing w:line="200" w:lineRule="exact"/>
        <w:rPr>
          <w:lang w:val="en-US" w:eastAsia="zh-CN"/>
        </w:rPr>
      </w:pPr>
      <w:r w:rsidRPr="00D3062E">
        <w:t xml:space="preserve">    get:</w:t>
      </w:r>
    </w:p>
    <w:p w14:paraId="332D0270" w14:textId="77777777" w:rsidR="00E305FE" w:rsidRPr="00D3062E" w:rsidRDefault="00E305FE" w:rsidP="00E305FE">
      <w:pPr>
        <w:pStyle w:val="PL"/>
        <w:spacing w:line="200" w:lineRule="exact"/>
      </w:pPr>
      <w:r w:rsidRPr="00D3062E">
        <w:t xml:space="preserve">      summary: Retrieve an existing Individual Information Collection Subscription resource.</w:t>
      </w:r>
    </w:p>
    <w:p w14:paraId="60C34526" w14:textId="77777777" w:rsidR="00E305FE" w:rsidRPr="00D3062E" w:rsidRDefault="00E305FE" w:rsidP="00E305FE">
      <w:pPr>
        <w:pStyle w:val="PL"/>
        <w:spacing w:line="200" w:lineRule="exact"/>
      </w:pPr>
      <w:r w:rsidRPr="00D3062E">
        <w:t xml:space="preserve">      operationId: GetIndInfoCollectSubscription</w:t>
      </w:r>
    </w:p>
    <w:p w14:paraId="3E40A111" w14:textId="77777777" w:rsidR="00E305FE" w:rsidRPr="00D3062E" w:rsidRDefault="00E305FE" w:rsidP="00E305FE">
      <w:pPr>
        <w:pStyle w:val="PL"/>
        <w:spacing w:line="200" w:lineRule="exact"/>
      </w:pPr>
      <w:r w:rsidRPr="00D3062E">
        <w:t xml:space="preserve">      tags:</w:t>
      </w:r>
    </w:p>
    <w:p w14:paraId="506FCFFB" w14:textId="77777777" w:rsidR="00E305FE" w:rsidRPr="00D3062E" w:rsidRDefault="00E305FE" w:rsidP="00E305FE">
      <w:pPr>
        <w:pStyle w:val="PL"/>
        <w:spacing w:line="200" w:lineRule="exact"/>
      </w:pPr>
      <w:r w:rsidRPr="00D3062E">
        <w:t xml:space="preserve">        - Individual Information Collection Subscription (Document)</w:t>
      </w:r>
    </w:p>
    <w:p w14:paraId="6C8AC2F9" w14:textId="77777777" w:rsidR="00E305FE" w:rsidRPr="00D3062E" w:rsidRDefault="00E305FE" w:rsidP="00E305FE">
      <w:pPr>
        <w:pStyle w:val="PL"/>
        <w:spacing w:line="200" w:lineRule="exact"/>
      </w:pPr>
      <w:r w:rsidRPr="00D3062E">
        <w:t xml:space="preserve">      responses:</w:t>
      </w:r>
    </w:p>
    <w:p w14:paraId="2266AECA" w14:textId="77777777" w:rsidR="00E305FE" w:rsidRPr="00D3062E" w:rsidRDefault="00E305FE" w:rsidP="00E305FE">
      <w:pPr>
        <w:pStyle w:val="PL"/>
        <w:spacing w:line="200" w:lineRule="exact"/>
      </w:pPr>
      <w:r w:rsidRPr="00D3062E">
        <w:t xml:space="preserve">        '200':</w:t>
      </w:r>
    </w:p>
    <w:p w14:paraId="584C3740" w14:textId="77777777" w:rsidR="00E305FE" w:rsidRPr="00D3062E" w:rsidRDefault="00E305FE" w:rsidP="00E305FE">
      <w:pPr>
        <w:pStyle w:val="PL"/>
        <w:spacing w:line="200" w:lineRule="exact"/>
      </w:pPr>
      <w:r w:rsidRPr="00D3062E">
        <w:t xml:space="preserve">          description: OK. The requested Individual Information Collection Subscription resource shall be returned.</w:t>
      </w:r>
    </w:p>
    <w:p w14:paraId="7EF0711B" w14:textId="77777777" w:rsidR="00E305FE" w:rsidRPr="00D3062E" w:rsidRDefault="00E305FE" w:rsidP="00E305FE">
      <w:pPr>
        <w:pStyle w:val="PL"/>
        <w:spacing w:line="200" w:lineRule="exact"/>
      </w:pPr>
      <w:r w:rsidRPr="00D3062E">
        <w:t xml:space="preserve">          content:</w:t>
      </w:r>
    </w:p>
    <w:p w14:paraId="6930175C" w14:textId="77777777" w:rsidR="00E305FE" w:rsidRPr="00D3062E" w:rsidRDefault="00E305FE" w:rsidP="00E305FE">
      <w:pPr>
        <w:pStyle w:val="PL"/>
        <w:spacing w:line="200" w:lineRule="exact"/>
      </w:pPr>
      <w:r w:rsidRPr="00D3062E">
        <w:t xml:space="preserve">            application/json:</w:t>
      </w:r>
    </w:p>
    <w:p w14:paraId="74FD1CAE" w14:textId="77777777" w:rsidR="00E305FE" w:rsidRPr="00D3062E" w:rsidRDefault="00E305FE" w:rsidP="00E305FE">
      <w:pPr>
        <w:pStyle w:val="PL"/>
        <w:spacing w:line="200" w:lineRule="exact"/>
      </w:pPr>
      <w:r w:rsidRPr="00D3062E">
        <w:t xml:space="preserve">              schema:</w:t>
      </w:r>
    </w:p>
    <w:p w14:paraId="2D422D82" w14:textId="77777777" w:rsidR="00E305FE" w:rsidRPr="00D3062E" w:rsidRDefault="00E305FE" w:rsidP="00E305FE">
      <w:pPr>
        <w:pStyle w:val="PL"/>
        <w:spacing w:line="200" w:lineRule="exact"/>
      </w:pPr>
      <w:r w:rsidRPr="00D3062E">
        <w:t xml:space="preserve">                $ref: '#/components/schemas/InfoCollectSubsc'</w:t>
      </w:r>
    </w:p>
    <w:p w14:paraId="5ED89616" w14:textId="77777777" w:rsidR="00E305FE" w:rsidRPr="00D3062E" w:rsidRDefault="00E305FE" w:rsidP="00E305FE">
      <w:pPr>
        <w:pStyle w:val="PL"/>
        <w:spacing w:line="200" w:lineRule="exact"/>
      </w:pPr>
      <w:r w:rsidRPr="00D3062E">
        <w:t xml:space="preserve">        '307':</w:t>
      </w:r>
    </w:p>
    <w:p w14:paraId="3602BD3C" w14:textId="77777777" w:rsidR="00E305FE" w:rsidRPr="00D3062E" w:rsidRDefault="00E305FE" w:rsidP="00E305FE">
      <w:pPr>
        <w:pStyle w:val="PL"/>
        <w:spacing w:line="200" w:lineRule="exact"/>
      </w:pPr>
      <w:r w:rsidRPr="00D3062E">
        <w:t xml:space="preserve">          $ref: 'TS29122_CommonData.yaml#/components/responses/307'</w:t>
      </w:r>
    </w:p>
    <w:p w14:paraId="22226836" w14:textId="77777777" w:rsidR="00E305FE" w:rsidRPr="00D3062E" w:rsidRDefault="00E305FE" w:rsidP="00E305FE">
      <w:pPr>
        <w:pStyle w:val="PL"/>
        <w:spacing w:line="200" w:lineRule="exact"/>
      </w:pPr>
      <w:r w:rsidRPr="00D3062E">
        <w:t xml:space="preserve">        '308':</w:t>
      </w:r>
    </w:p>
    <w:p w14:paraId="1D04A90D" w14:textId="77777777" w:rsidR="00E305FE" w:rsidRPr="00D3062E" w:rsidRDefault="00E305FE" w:rsidP="00E305FE">
      <w:pPr>
        <w:pStyle w:val="PL"/>
        <w:spacing w:line="200" w:lineRule="exact"/>
      </w:pPr>
      <w:r w:rsidRPr="00D3062E">
        <w:t xml:space="preserve">          $ref: 'TS29122_CommonData.yaml#/components/responses/308'</w:t>
      </w:r>
    </w:p>
    <w:p w14:paraId="56D60B7F" w14:textId="77777777" w:rsidR="00E305FE" w:rsidRPr="00D3062E" w:rsidRDefault="00E305FE" w:rsidP="00E305FE">
      <w:pPr>
        <w:pStyle w:val="PL"/>
        <w:spacing w:line="200" w:lineRule="exact"/>
      </w:pPr>
      <w:r w:rsidRPr="00D3062E">
        <w:t xml:space="preserve">        '400':</w:t>
      </w:r>
    </w:p>
    <w:p w14:paraId="6C83F4AE" w14:textId="77777777" w:rsidR="00E305FE" w:rsidRPr="00D3062E" w:rsidRDefault="00E305FE" w:rsidP="00E305FE">
      <w:pPr>
        <w:pStyle w:val="PL"/>
        <w:spacing w:line="200" w:lineRule="exact"/>
      </w:pPr>
      <w:r w:rsidRPr="00D3062E">
        <w:t xml:space="preserve">          $ref: 'TS29122_CommonData.yaml#/components/responses/400'</w:t>
      </w:r>
    </w:p>
    <w:p w14:paraId="1D4EA67B" w14:textId="77777777" w:rsidR="00E305FE" w:rsidRPr="00D3062E" w:rsidRDefault="00E305FE" w:rsidP="00E305FE">
      <w:pPr>
        <w:pStyle w:val="PL"/>
        <w:spacing w:line="200" w:lineRule="exact"/>
      </w:pPr>
      <w:r w:rsidRPr="00D3062E">
        <w:t xml:space="preserve">        '401':</w:t>
      </w:r>
    </w:p>
    <w:p w14:paraId="6D558C7B" w14:textId="77777777" w:rsidR="00E305FE" w:rsidRPr="00D3062E" w:rsidRDefault="00E305FE" w:rsidP="00E305FE">
      <w:pPr>
        <w:pStyle w:val="PL"/>
        <w:spacing w:line="200" w:lineRule="exact"/>
      </w:pPr>
      <w:r w:rsidRPr="00D3062E">
        <w:t xml:space="preserve">          $ref: 'TS29122_CommonData.yaml#/components/responses/401'</w:t>
      </w:r>
    </w:p>
    <w:p w14:paraId="05FB35AF" w14:textId="77777777" w:rsidR="00E305FE" w:rsidRPr="00D3062E" w:rsidRDefault="00E305FE" w:rsidP="00E305FE">
      <w:pPr>
        <w:pStyle w:val="PL"/>
        <w:spacing w:line="200" w:lineRule="exact"/>
      </w:pPr>
      <w:r w:rsidRPr="00D3062E">
        <w:t xml:space="preserve">        '403':</w:t>
      </w:r>
    </w:p>
    <w:p w14:paraId="11473CBD" w14:textId="77777777" w:rsidR="00E305FE" w:rsidRPr="00D3062E" w:rsidRDefault="00E305FE" w:rsidP="00E305FE">
      <w:pPr>
        <w:pStyle w:val="PL"/>
        <w:spacing w:line="200" w:lineRule="exact"/>
      </w:pPr>
      <w:r w:rsidRPr="00D3062E">
        <w:t xml:space="preserve">          $ref: 'TS29122_CommonData.yaml#/components/responses/403'</w:t>
      </w:r>
    </w:p>
    <w:p w14:paraId="74F1E10B" w14:textId="77777777" w:rsidR="00E305FE" w:rsidRPr="00D3062E" w:rsidRDefault="00E305FE" w:rsidP="00E305FE">
      <w:pPr>
        <w:pStyle w:val="PL"/>
        <w:spacing w:line="200" w:lineRule="exact"/>
      </w:pPr>
      <w:r w:rsidRPr="00D3062E">
        <w:t xml:space="preserve">        '404':</w:t>
      </w:r>
    </w:p>
    <w:p w14:paraId="7E5360A6" w14:textId="77777777" w:rsidR="00E305FE" w:rsidRPr="00D3062E" w:rsidRDefault="00E305FE" w:rsidP="00E305FE">
      <w:pPr>
        <w:pStyle w:val="PL"/>
        <w:spacing w:line="200" w:lineRule="exact"/>
      </w:pPr>
      <w:r w:rsidRPr="00D3062E">
        <w:t xml:space="preserve">          $ref: 'TS29122_CommonData.yaml#/components/responses/404'</w:t>
      </w:r>
    </w:p>
    <w:p w14:paraId="5FAFB1AB" w14:textId="77777777" w:rsidR="00E305FE" w:rsidRPr="00D3062E" w:rsidRDefault="00E305FE" w:rsidP="00E305FE">
      <w:pPr>
        <w:pStyle w:val="PL"/>
        <w:spacing w:line="200" w:lineRule="exact"/>
      </w:pPr>
      <w:r w:rsidRPr="00D3062E">
        <w:t xml:space="preserve">        '406':</w:t>
      </w:r>
    </w:p>
    <w:p w14:paraId="723FE694" w14:textId="77777777" w:rsidR="00E305FE" w:rsidRPr="00D3062E" w:rsidRDefault="00E305FE" w:rsidP="00E305FE">
      <w:pPr>
        <w:pStyle w:val="PL"/>
        <w:spacing w:line="200" w:lineRule="exact"/>
      </w:pPr>
      <w:r w:rsidRPr="00D3062E">
        <w:t xml:space="preserve">          $ref: 'TS29122_CommonData.yaml#/components/responses/406'</w:t>
      </w:r>
    </w:p>
    <w:p w14:paraId="187DA677" w14:textId="77777777" w:rsidR="00E305FE" w:rsidRPr="00D3062E" w:rsidRDefault="00E305FE" w:rsidP="00E305FE">
      <w:pPr>
        <w:pStyle w:val="PL"/>
        <w:spacing w:line="200" w:lineRule="exact"/>
      </w:pPr>
      <w:r w:rsidRPr="00D3062E">
        <w:t xml:space="preserve">        '429':</w:t>
      </w:r>
    </w:p>
    <w:p w14:paraId="2767EFE2" w14:textId="77777777" w:rsidR="00E305FE" w:rsidRPr="00D3062E" w:rsidRDefault="00E305FE" w:rsidP="00E305FE">
      <w:pPr>
        <w:pStyle w:val="PL"/>
        <w:spacing w:line="200" w:lineRule="exact"/>
      </w:pPr>
      <w:r w:rsidRPr="00D3062E">
        <w:t xml:space="preserve">          $ref: 'TS29122_CommonData.yaml#/components/responses/429'</w:t>
      </w:r>
    </w:p>
    <w:p w14:paraId="596A83F9" w14:textId="77777777" w:rsidR="00E305FE" w:rsidRPr="00D3062E" w:rsidRDefault="00E305FE" w:rsidP="00E305FE">
      <w:pPr>
        <w:pStyle w:val="PL"/>
        <w:spacing w:line="200" w:lineRule="exact"/>
      </w:pPr>
      <w:r w:rsidRPr="00D3062E">
        <w:t xml:space="preserve">        '500':</w:t>
      </w:r>
    </w:p>
    <w:p w14:paraId="6655BD3F" w14:textId="77777777" w:rsidR="00E305FE" w:rsidRPr="00D3062E" w:rsidRDefault="00E305FE" w:rsidP="00E305FE">
      <w:pPr>
        <w:pStyle w:val="PL"/>
        <w:spacing w:line="200" w:lineRule="exact"/>
      </w:pPr>
      <w:r w:rsidRPr="00D3062E">
        <w:t xml:space="preserve">          $ref: 'TS29122_CommonData.yaml#/components/responses/500'</w:t>
      </w:r>
    </w:p>
    <w:p w14:paraId="024A1945" w14:textId="77777777" w:rsidR="00E305FE" w:rsidRPr="00D3062E" w:rsidRDefault="00E305FE" w:rsidP="00E305FE">
      <w:pPr>
        <w:pStyle w:val="PL"/>
        <w:spacing w:line="200" w:lineRule="exact"/>
      </w:pPr>
      <w:r w:rsidRPr="00D3062E">
        <w:t xml:space="preserve">        '503':</w:t>
      </w:r>
    </w:p>
    <w:p w14:paraId="6FB81773" w14:textId="77777777" w:rsidR="00E305FE" w:rsidRPr="00D3062E" w:rsidRDefault="00E305FE" w:rsidP="00E305FE">
      <w:pPr>
        <w:pStyle w:val="PL"/>
        <w:spacing w:line="200" w:lineRule="exact"/>
      </w:pPr>
      <w:r w:rsidRPr="00D3062E">
        <w:t xml:space="preserve">          $ref: 'TS29122_CommonData.yaml#/components/responses/503'</w:t>
      </w:r>
    </w:p>
    <w:p w14:paraId="04687724" w14:textId="77777777" w:rsidR="00E305FE" w:rsidRPr="00D3062E" w:rsidRDefault="00E305FE" w:rsidP="00E305FE">
      <w:pPr>
        <w:pStyle w:val="PL"/>
        <w:spacing w:line="200" w:lineRule="exact"/>
      </w:pPr>
      <w:r w:rsidRPr="00D3062E">
        <w:t xml:space="preserve">        default:</w:t>
      </w:r>
    </w:p>
    <w:p w14:paraId="36AF5AE6" w14:textId="77777777" w:rsidR="00E305FE" w:rsidRPr="00D3062E" w:rsidRDefault="00E305FE" w:rsidP="00E305FE">
      <w:pPr>
        <w:pStyle w:val="PL"/>
        <w:spacing w:line="200" w:lineRule="exact"/>
      </w:pPr>
      <w:r w:rsidRPr="00D3062E">
        <w:t xml:space="preserve">          $ref: 'TS29122_CommonData.yaml#/components/responses/default'</w:t>
      </w:r>
    </w:p>
    <w:p w14:paraId="003EF397" w14:textId="77777777" w:rsidR="00E305FE" w:rsidRPr="00D3062E" w:rsidRDefault="00E305FE" w:rsidP="00E305FE">
      <w:pPr>
        <w:pStyle w:val="PL"/>
        <w:spacing w:line="200" w:lineRule="exact"/>
      </w:pPr>
    </w:p>
    <w:p w14:paraId="0A1386A8" w14:textId="77777777" w:rsidR="00E305FE" w:rsidRPr="00D3062E" w:rsidRDefault="00E305FE" w:rsidP="00E305FE">
      <w:pPr>
        <w:pStyle w:val="PL"/>
        <w:spacing w:line="200" w:lineRule="exact"/>
      </w:pPr>
      <w:r w:rsidRPr="00D3062E">
        <w:t xml:space="preserve">    put:</w:t>
      </w:r>
    </w:p>
    <w:p w14:paraId="2A21813F" w14:textId="77777777" w:rsidR="00E305FE" w:rsidRPr="00D3062E" w:rsidRDefault="00E305FE" w:rsidP="00E305FE">
      <w:pPr>
        <w:pStyle w:val="PL"/>
        <w:spacing w:line="200" w:lineRule="exact"/>
      </w:pPr>
      <w:r w:rsidRPr="00D3062E">
        <w:t xml:space="preserve">      summary: Request the update of an existing Individual Information Collection Subscription resource.</w:t>
      </w:r>
    </w:p>
    <w:p w14:paraId="6268282A" w14:textId="77777777" w:rsidR="00E305FE" w:rsidRPr="00D3062E" w:rsidRDefault="00E305FE" w:rsidP="00E305FE">
      <w:pPr>
        <w:pStyle w:val="PL"/>
        <w:spacing w:line="200" w:lineRule="exact"/>
      </w:pPr>
      <w:r w:rsidRPr="00D3062E">
        <w:t xml:space="preserve">      operationId: UpdateIndInfoCollectSubcription</w:t>
      </w:r>
    </w:p>
    <w:p w14:paraId="50D9BF7E" w14:textId="77777777" w:rsidR="00E305FE" w:rsidRPr="00D3062E" w:rsidRDefault="00E305FE" w:rsidP="00E305FE">
      <w:pPr>
        <w:pStyle w:val="PL"/>
        <w:spacing w:line="200" w:lineRule="exact"/>
      </w:pPr>
      <w:r w:rsidRPr="00D3062E">
        <w:t xml:space="preserve">      tags:</w:t>
      </w:r>
    </w:p>
    <w:p w14:paraId="4C941A0B" w14:textId="77777777" w:rsidR="00E305FE" w:rsidRPr="00D3062E" w:rsidRDefault="00E305FE" w:rsidP="00E305FE">
      <w:pPr>
        <w:pStyle w:val="PL"/>
        <w:spacing w:line="200" w:lineRule="exact"/>
      </w:pPr>
      <w:r w:rsidRPr="00D3062E">
        <w:t xml:space="preserve">        - Individual Information Collection Subscription (Document)</w:t>
      </w:r>
    </w:p>
    <w:p w14:paraId="68B7E698" w14:textId="77777777" w:rsidR="00E305FE" w:rsidRPr="00D3062E" w:rsidRDefault="00E305FE" w:rsidP="00E305FE">
      <w:pPr>
        <w:pStyle w:val="PL"/>
        <w:spacing w:line="200" w:lineRule="exact"/>
      </w:pPr>
      <w:r w:rsidRPr="00D3062E">
        <w:t xml:space="preserve">      requestBody:</w:t>
      </w:r>
    </w:p>
    <w:p w14:paraId="721643CF" w14:textId="77777777" w:rsidR="00E305FE" w:rsidRPr="00D3062E" w:rsidRDefault="00E305FE" w:rsidP="00E305FE">
      <w:pPr>
        <w:pStyle w:val="PL"/>
        <w:spacing w:line="200" w:lineRule="exact"/>
      </w:pPr>
      <w:r w:rsidRPr="00D3062E">
        <w:t xml:space="preserve">        required: true</w:t>
      </w:r>
    </w:p>
    <w:p w14:paraId="5B34604C" w14:textId="77777777" w:rsidR="00E305FE" w:rsidRPr="00D3062E" w:rsidRDefault="00E305FE" w:rsidP="00E305FE">
      <w:pPr>
        <w:pStyle w:val="PL"/>
        <w:spacing w:line="200" w:lineRule="exact"/>
      </w:pPr>
      <w:r w:rsidRPr="00D3062E">
        <w:t xml:space="preserve">        content:</w:t>
      </w:r>
    </w:p>
    <w:p w14:paraId="035F2672" w14:textId="77777777" w:rsidR="00E305FE" w:rsidRPr="00D3062E" w:rsidRDefault="00E305FE" w:rsidP="00E305FE">
      <w:pPr>
        <w:pStyle w:val="PL"/>
        <w:spacing w:line="200" w:lineRule="exact"/>
      </w:pPr>
      <w:r w:rsidRPr="00D3062E">
        <w:t xml:space="preserve">          application/json:</w:t>
      </w:r>
    </w:p>
    <w:p w14:paraId="745286ED" w14:textId="77777777" w:rsidR="00E305FE" w:rsidRPr="00D3062E" w:rsidRDefault="00E305FE" w:rsidP="00E305FE">
      <w:pPr>
        <w:pStyle w:val="PL"/>
        <w:spacing w:line="200" w:lineRule="exact"/>
      </w:pPr>
      <w:r w:rsidRPr="00D3062E">
        <w:t xml:space="preserve">            schema:</w:t>
      </w:r>
    </w:p>
    <w:p w14:paraId="1D0F360D" w14:textId="77777777" w:rsidR="00E305FE" w:rsidRPr="00D3062E" w:rsidRDefault="00E305FE" w:rsidP="00E305FE">
      <w:pPr>
        <w:pStyle w:val="PL"/>
        <w:spacing w:line="200" w:lineRule="exact"/>
      </w:pPr>
      <w:r w:rsidRPr="00D3062E">
        <w:t xml:space="preserve">              $ref: '#/components/schemas/InfoCollectSubsc'</w:t>
      </w:r>
    </w:p>
    <w:p w14:paraId="6B993F40" w14:textId="77777777" w:rsidR="00E305FE" w:rsidRPr="00D3062E" w:rsidRDefault="00E305FE" w:rsidP="00E305FE">
      <w:pPr>
        <w:pStyle w:val="PL"/>
        <w:spacing w:line="200" w:lineRule="exact"/>
      </w:pPr>
      <w:r w:rsidRPr="00D3062E">
        <w:t xml:space="preserve">      responses:</w:t>
      </w:r>
    </w:p>
    <w:p w14:paraId="711C72BB" w14:textId="77777777" w:rsidR="00E305FE" w:rsidRPr="00D3062E" w:rsidRDefault="00E305FE" w:rsidP="00E305FE">
      <w:pPr>
        <w:pStyle w:val="PL"/>
        <w:spacing w:line="200" w:lineRule="exact"/>
      </w:pPr>
      <w:r w:rsidRPr="00D3062E">
        <w:t xml:space="preserve">        '200':</w:t>
      </w:r>
    </w:p>
    <w:p w14:paraId="6B6A7321" w14:textId="77777777" w:rsidR="00E305FE" w:rsidRPr="00D3062E" w:rsidRDefault="00E305FE" w:rsidP="00E305FE">
      <w:pPr>
        <w:pStyle w:val="PL"/>
        <w:spacing w:line="200" w:lineRule="exact"/>
      </w:pPr>
      <w:r w:rsidRPr="00D3062E">
        <w:t xml:space="preserve">          description: OK. The Individual Information Collection Subscription resource is successfully updated and a representation of the updated resource shall be returned in the response body.</w:t>
      </w:r>
    </w:p>
    <w:p w14:paraId="6DCFBB49" w14:textId="77777777" w:rsidR="00E305FE" w:rsidRPr="00D3062E" w:rsidRDefault="00E305FE" w:rsidP="00E305FE">
      <w:pPr>
        <w:pStyle w:val="PL"/>
        <w:spacing w:line="200" w:lineRule="exact"/>
      </w:pPr>
      <w:r w:rsidRPr="00D3062E">
        <w:t xml:space="preserve">          content:</w:t>
      </w:r>
    </w:p>
    <w:p w14:paraId="5550DAED" w14:textId="77777777" w:rsidR="00E305FE" w:rsidRPr="00D3062E" w:rsidRDefault="00E305FE" w:rsidP="00E305FE">
      <w:pPr>
        <w:pStyle w:val="PL"/>
        <w:spacing w:line="200" w:lineRule="exact"/>
      </w:pPr>
      <w:r w:rsidRPr="00D3062E">
        <w:t xml:space="preserve">            application/json:</w:t>
      </w:r>
    </w:p>
    <w:p w14:paraId="19EB963C" w14:textId="77777777" w:rsidR="00E305FE" w:rsidRPr="00D3062E" w:rsidRDefault="00E305FE" w:rsidP="00E305FE">
      <w:pPr>
        <w:pStyle w:val="PL"/>
        <w:spacing w:line="200" w:lineRule="exact"/>
      </w:pPr>
      <w:r w:rsidRPr="00D3062E">
        <w:t xml:space="preserve">              schema:</w:t>
      </w:r>
    </w:p>
    <w:p w14:paraId="7DEF30FE" w14:textId="77777777" w:rsidR="00E305FE" w:rsidRPr="00D3062E" w:rsidRDefault="00E305FE" w:rsidP="00E305FE">
      <w:pPr>
        <w:pStyle w:val="PL"/>
        <w:spacing w:line="200" w:lineRule="exact"/>
      </w:pPr>
      <w:r w:rsidRPr="00D3062E">
        <w:t xml:space="preserve">                $ref: '#/components/schemas/InfoCollectSubsc'</w:t>
      </w:r>
    </w:p>
    <w:p w14:paraId="5C377F20" w14:textId="77777777" w:rsidR="00E305FE" w:rsidRPr="00D3062E" w:rsidRDefault="00E305FE" w:rsidP="00E305FE">
      <w:pPr>
        <w:pStyle w:val="PL"/>
        <w:spacing w:line="200" w:lineRule="exact"/>
      </w:pPr>
      <w:r w:rsidRPr="00D3062E">
        <w:t xml:space="preserve">        '204':</w:t>
      </w:r>
    </w:p>
    <w:p w14:paraId="5814DC65" w14:textId="77777777" w:rsidR="00E305FE" w:rsidRPr="00D3062E" w:rsidRDefault="00E305FE" w:rsidP="00E305FE">
      <w:pPr>
        <w:pStyle w:val="PL"/>
        <w:spacing w:line="200" w:lineRule="exact"/>
      </w:pPr>
      <w:r w:rsidRPr="00D3062E">
        <w:t xml:space="preserve">          description: No Content. The Individual Information Collection Subscription resource is successfully updated and no content is returned in the response body.</w:t>
      </w:r>
    </w:p>
    <w:p w14:paraId="3357EC81" w14:textId="77777777" w:rsidR="00E305FE" w:rsidRPr="00D3062E" w:rsidRDefault="00E305FE" w:rsidP="00E305FE">
      <w:pPr>
        <w:pStyle w:val="PL"/>
        <w:spacing w:line="200" w:lineRule="exact"/>
      </w:pPr>
      <w:r w:rsidRPr="00D3062E">
        <w:t xml:space="preserve">        '307':</w:t>
      </w:r>
    </w:p>
    <w:p w14:paraId="4F18D439" w14:textId="77777777" w:rsidR="00E305FE" w:rsidRPr="00D3062E" w:rsidRDefault="00E305FE" w:rsidP="00E305FE">
      <w:pPr>
        <w:pStyle w:val="PL"/>
        <w:spacing w:line="200" w:lineRule="exact"/>
      </w:pPr>
      <w:r w:rsidRPr="00D3062E">
        <w:t xml:space="preserve">          $ref: 'TS29122_CommonData.yaml#/components/responses/307'</w:t>
      </w:r>
    </w:p>
    <w:p w14:paraId="069273DD" w14:textId="77777777" w:rsidR="00E305FE" w:rsidRPr="00D3062E" w:rsidRDefault="00E305FE" w:rsidP="00E305FE">
      <w:pPr>
        <w:pStyle w:val="PL"/>
        <w:spacing w:line="200" w:lineRule="exact"/>
      </w:pPr>
      <w:r w:rsidRPr="00D3062E">
        <w:t xml:space="preserve">        '308':</w:t>
      </w:r>
    </w:p>
    <w:p w14:paraId="3B73A101" w14:textId="77777777" w:rsidR="00E305FE" w:rsidRPr="00D3062E" w:rsidRDefault="00E305FE" w:rsidP="00E305FE">
      <w:pPr>
        <w:pStyle w:val="PL"/>
        <w:spacing w:line="200" w:lineRule="exact"/>
      </w:pPr>
      <w:r w:rsidRPr="00D3062E">
        <w:t xml:space="preserve">          $ref: 'TS29122_CommonData.yaml#/components/responses/308'</w:t>
      </w:r>
    </w:p>
    <w:p w14:paraId="5DF47449" w14:textId="77777777" w:rsidR="00E305FE" w:rsidRPr="00D3062E" w:rsidRDefault="00E305FE" w:rsidP="00E305FE">
      <w:pPr>
        <w:pStyle w:val="PL"/>
        <w:spacing w:line="200" w:lineRule="exact"/>
      </w:pPr>
      <w:r w:rsidRPr="00D3062E">
        <w:t xml:space="preserve">        '400':</w:t>
      </w:r>
    </w:p>
    <w:p w14:paraId="061DF4F5" w14:textId="77777777" w:rsidR="00E305FE" w:rsidRPr="00D3062E" w:rsidRDefault="00E305FE" w:rsidP="00E305FE">
      <w:pPr>
        <w:pStyle w:val="PL"/>
        <w:spacing w:line="200" w:lineRule="exact"/>
      </w:pPr>
      <w:r w:rsidRPr="00D3062E">
        <w:t xml:space="preserve">          $ref: 'TS29122_CommonData.yaml#/components/responses/400'</w:t>
      </w:r>
    </w:p>
    <w:p w14:paraId="464B05B7" w14:textId="77777777" w:rsidR="00E305FE" w:rsidRPr="00D3062E" w:rsidRDefault="00E305FE" w:rsidP="00E305FE">
      <w:pPr>
        <w:pStyle w:val="PL"/>
        <w:spacing w:line="200" w:lineRule="exact"/>
      </w:pPr>
      <w:r w:rsidRPr="00D3062E">
        <w:t xml:space="preserve">        '401':</w:t>
      </w:r>
    </w:p>
    <w:p w14:paraId="4727057D" w14:textId="77777777" w:rsidR="00E305FE" w:rsidRPr="00D3062E" w:rsidRDefault="00E305FE" w:rsidP="00E305FE">
      <w:pPr>
        <w:pStyle w:val="PL"/>
        <w:spacing w:line="200" w:lineRule="exact"/>
      </w:pPr>
      <w:r w:rsidRPr="00D3062E">
        <w:t xml:space="preserve">          $ref: 'TS29122_CommonData.yaml#/components/responses/401'</w:t>
      </w:r>
    </w:p>
    <w:p w14:paraId="3F0A553E" w14:textId="77777777" w:rsidR="00E305FE" w:rsidRPr="00D3062E" w:rsidRDefault="00E305FE" w:rsidP="00E305FE">
      <w:pPr>
        <w:pStyle w:val="PL"/>
        <w:spacing w:line="200" w:lineRule="exact"/>
      </w:pPr>
      <w:r w:rsidRPr="00D3062E">
        <w:t xml:space="preserve">        '403':</w:t>
      </w:r>
    </w:p>
    <w:p w14:paraId="0A74F448" w14:textId="77777777" w:rsidR="00E305FE" w:rsidRPr="00D3062E" w:rsidRDefault="00E305FE" w:rsidP="00E305FE">
      <w:pPr>
        <w:pStyle w:val="PL"/>
        <w:spacing w:line="200" w:lineRule="exact"/>
      </w:pPr>
      <w:r w:rsidRPr="00D3062E">
        <w:t xml:space="preserve">          $ref: 'TS29122_CommonData.yaml#/components/responses/403'</w:t>
      </w:r>
    </w:p>
    <w:p w14:paraId="43CC2FF2" w14:textId="77777777" w:rsidR="00E305FE" w:rsidRPr="00D3062E" w:rsidRDefault="00E305FE" w:rsidP="00E305FE">
      <w:pPr>
        <w:pStyle w:val="PL"/>
        <w:spacing w:line="200" w:lineRule="exact"/>
      </w:pPr>
      <w:r w:rsidRPr="00D3062E">
        <w:t xml:space="preserve">        '404':</w:t>
      </w:r>
    </w:p>
    <w:p w14:paraId="0B581CD3" w14:textId="77777777" w:rsidR="00E305FE" w:rsidRPr="00D3062E" w:rsidRDefault="00E305FE" w:rsidP="00E305FE">
      <w:pPr>
        <w:pStyle w:val="PL"/>
        <w:spacing w:line="200" w:lineRule="exact"/>
      </w:pPr>
      <w:r w:rsidRPr="00D3062E">
        <w:t xml:space="preserve">          $ref: 'TS29122_CommonData.yaml#/components/responses/404'</w:t>
      </w:r>
    </w:p>
    <w:p w14:paraId="4E56902F" w14:textId="77777777" w:rsidR="00E305FE" w:rsidRPr="00D3062E" w:rsidRDefault="00E305FE" w:rsidP="00E305FE">
      <w:pPr>
        <w:pStyle w:val="PL"/>
        <w:spacing w:line="200" w:lineRule="exact"/>
      </w:pPr>
      <w:r w:rsidRPr="00D3062E">
        <w:t xml:space="preserve">        '411':</w:t>
      </w:r>
    </w:p>
    <w:p w14:paraId="69E64A7E" w14:textId="77777777" w:rsidR="00E305FE" w:rsidRPr="00D3062E" w:rsidRDefault="00E305FE" w:rsidP="00E305FE">
      <w:pPr>
        <w:pStyle w:val="PL"/>
        <w:spacing w:line="200" w:lineRule="exact"/>
      </w:pPr>
      <w:r w:rsidRPr="00D3062E">
        <w:t xml:space="preserve">          $ref: 'TS29122_CommonData.yaml#/components/responses/411'</w:t>
      </w:r>
    </w:p>
    <w:p w14:paraId="42C4A16F" w14:textId="77777777" w:rsidR="00E305FE" w:rsidRPr="00D3062E" w:rsidRDefault="00E305FE" w:rsidP="00E305FE">
      <w:pPr>
        <w:pStyle w:val="PL"/>
        <w:spacing w:line="200" w:lineRule="exact"/>
      </w:pPr>
      <w:r w:rsidRPr="00D3062E">
        <w:t xml:space="preserve">        '413':</w:t>
      </w:r>
    </w:p>
    <w:p w14:paraId="0C71FB1D" w14:textId="77777777" w:rsidR="00E305FE" w:rsidRPr="00D3062E" w:rsidRDefault="00E305FE" w:rsidP="00E305FE">
      <w:pPr>
        <w:pStyle w:val="PL"/>
        <w:spacing w:line="200" w:lineRule="exact"/>
      </w:pPr>
      <w:r w:rsidRPr="00D3062E">
        <w:t xml:space="preserve">          $ref: 'TS29122_CommonData.yaml#/components/responses/413'</w:t>
      </w:r>
    </w:p>
    <w:p w14:paraId="0BBB4E92" w14:textId="77777777" w:rsidR="00E305FE" w:rsidRPr="00D3062E" w:rsidRDefault="00E305FE" w:rsidP="00E305FE">
      <w:pPr>
        <w:pStyle w:val="PL"/>
        <w:spacing w:line="200" w:lineRule="exact"/>
      </w:pPr>
      <w:r w:rsidRPr="00D3062E">
        <w:t xml:space="preserve">        '415':</w:t>
      </w:r>
    </w:p>
    <w:p w14:paraId="2BC1F202" w14:textId="77777777" w:rsidR="00E305FE" w:rsidRPr="00D3062E" w:rsidRDefault="00E305FE" w:rsidP="00E305FE">
      <w:pPr>
        <w:pStyle w:val="PL"/>
        <w:spacing w:line="200" w:lineRule="exact"/>
      </w:pPr>
      <w:r w:rsidRPr="00D3062E">
        <w:t xml:space="preserve">          $ref: 'TS29122_CommonData.yaml#/components/responses/415'</w:t>
      </w:r>
    </w:p>
    <w:p w14:paraId="4A6E0EB1" w14:textId="77777777" w:rsidR="00E305FE" w:rsidRPr="00D3062E" w:rsidRDefault="00E305FE" w:rsidP="00E305FE">
      <w:pPr>
        <w:pStyle w:val="PL"/>
        <w:spacing w:line="200" w:lineRule="exact"/>
      </w:pPr>
      <w:r w:rsidRPr="00D3062E">
        <w:t xml:space="preserve">        '429':</w:t>
      </w:r>
    </w:p>
    <w:p w14:paraId="7B367F94" w14:textId="77777777" w:rsidR="00E305FE" w:rsidRPr="00D3062E" w:rsidRDefault="00E305FE" w:rsidP="00E305FE">
      <w:pPr>
        <w:pStyle w:val="PL"/>
        <w:spacing w:line="200" w:lineRule="exact"/>
      </w:pPr>
      <w:r w:rsidRPr="00D3062E">
        <w:t xml:space="preserve">          $ref: 'TS29122_CommonData.yaml#/components/responses/429'</w:t>
      </w:r>
    </w:p>
    <w:p w14:paraId="74C94474" w14:textId="77777777" w:rsidR="00E305FE" w:rsidRPr="00D3062E" w:rsidRDefault="00E305FE" w:rsidP="00E305FE">
      <w:pPr>
        <w:pStyle w:val="PL"/>
        <w:spacing w:line="200" w:lineRule="exact"/>
      </w:pPr>
      <w:r w:rsidRPr="00D3062E">
        <w:t xml:space="preserve">        '500':</w:t>
      </w:r>
    </w:p>
    <w:p w14:paraId="6854015C" w14:textId="77777777" w:rsidR="00E305FE" w:rsidRPr="00D3062E" w:rsidRDefault="00E305FE" w:rsidP="00E305FE">
      <w:pPr>
        <w:pStyle w:val="PL"/>
        <w:spacing w:line="200" w:lineRule="exact"/>
      </w:pPr>
      <w:r w:rsidRPr="00D3062E">
        <w:t xml:space="preserve">          $ref: 'TS29122_CommonData.yaml#/components/responses/500'</w:t>
      </w:r>
    </w:p>
    <w:p w14:paraId="79C523EC" w14:textId="77777777" w:rsidR="00E305FE" w:rsidRPr="00D3062E" w:rsidRDefault="00E305FE" w:rsidP="00E305FE">
      <w:pPr>
        <w:pStyle w:val="PL"/>
        <w:spacing w:line="200" w:lineRule="exact"/>
      </w:pPr>
      <w:r w:rsidRPr="00D3062E">
        <w:t xml:space="preserve">        '503':</w:t>
      </w:r>
    </w:p>
    <w:p w14:paraId="1B001E75" w14:textId="77777777" w:rsidR="00E305FE" w:rsidRPr="00D3062E" w:rsidRDefault="00E305FE" w:rsidP="00E305FE">
      <w:pPr>
        <w:pStyle w:val="PL"/>
        <w:spacing w:line="200" w:lineRule="exact"/>
      </w:pPr>
      <w:r w:rsidRPr="00D3062E">
        <w:t xml:space="preserve">          $ref: 'TS29122_CommonData.yaml#/components/responses/503'</w:t>
      </w:r>
    </w:p>
    <w:p w14:paraId="6E9D1C95" w14:textId="77777777" w:rsidR="00E305FE" w:rsidRPr="00D3062E" w:rsidRDefault="00E305FE" w:rsidP="00E305FE">
      <w:pPr>
        <w:pStyle w:val="PL"/>
        <w:spacing w:line="200" w:lineRule="exact"/>
      </w:pPr>
      <w:r w:rsidRPr="00D3062E">
        <w:t xml:space="preserve">        default:</w:t>
      </w:r>
    </w:p>
    <w:p w14:paraId="1C5E752B" w14:textId="77777777" w:rsidR="00E305FE" w:rsidRPr="00D3062E" w:rsidRDefault="00E305FE" w:rsidP="00E305FE">
      <w:pPr>
        <w:pStyle w:val="PL"/>
        <w:spacing w:line="200" w:lineRule="exact"/>
      </w:pPr>
      <w:r w:rsidRPr="00D3062E">
        <w:t xml:space="preserve">          $ref: 'TS29122_CommonData.yaml#/components/responses/default'</w:t>
      </w:r>
    </w:p>
    <w:p w14:paraId="6EC1C1F8" w14:textId="77777777" w:rsidR="00E305FE" w:rsidRPr="00D3062E" w:rsidRDefault="00E305FE" w:rsidP="00E305FE">
      <w:pPr>
        <w:pStyle w:val="PL"/>
        <w:spacing w:line="200" w:lineRule="exact"/>
      </w:pPr>
    </w:p>
    <w:p w14:paraId="1A3B2EA6" w14:textId="77777777" w:rsidR="00E305FE" w:rsidRPr="00D3062E" w:rsidRDefault="00E305FE" w:rsidP="00E305FE">
      <w:pPr>
        <w:pStyle w:val="PL"/>
        <w:spacing w:line="200" w:lineRule="exact"/>
      </w:pPr>
      <w:r w:rsidRPr="00D3062E">
        <w:t xml:space="preserve">    patch:</w:t>
      </w:r>
    </w:p>
    <w:p w14:paraId="6B794AFA" w14:textId="77777777" w:rsidR="00E305FE" w:rsidRPr="00D3062E" w:rsidRDefault="00E305FE" w:rsidP="00E305FE">
      <w:pPr>
        <w:pStyle w:val="PL"/>
        <w:spacing w:line="200" w:lineRule="exact"/>
      </w:pPr>
      <w:r w:rsidRPr="00D3062E">
        <w:t xml:space="preserve">      summary: Request the modification of an existing Individual Information Collection Subscription resource.</w:t>
      </w:r>
    </w:p>
    <w:p w14:paraId="273E4D43" w14:textId="77777777" w:rsidR="00E305FE" w:rsidRPr="00D3062E" w:rsidRDefault="00E305FE" w:rsidP="00E305FE">
      <w:pPr>
        <w:pStyle w:val="PL"/>
        <w:spacing w:line="200" w:lineRule="exact"/>
      </w:pPr>
      <w:r w:rsidRPr="00D3062E">
        <w:t xml:space="preserve">      operationId: ModifyIndInfoCollectSubscription</w:t>
      </w:r>
    </w:p>
    <w:p w14:paraId="1C26C14F" w14:textId="77777777" w:rsidR="00E305FE" w:rsidRPr="00D3062E" w:rsidRDefault="00E305FE" w:rsidP="00E305FE">
      <w:pPr>
        <w:pStyle w:val="PL"/>
        <w:spacing w:line="200" w:lineRule="exact"/>
      </w:pPr>
      <w:r w:rsidRPr="00D3062E">
        <w:t xml:space="preserve">      tags:</w:t>
      </w:r>
    </w:p>
    <w:p w14:paraId="15D2AF7F" w14:textId="77777777" w:rsidR="00E305FE" w:rsidRPr="00D3062E" w:rsidRDefault="00E305FE" w:rsidP="00E305FE">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4EA34CAA" w14:textId="77777777" w:rsidR="00E305FE" w:rsidRPr="00D3062E" w:rsidRDefault="00E305FE" w:rsidP="00E305FE">
      <w:pPr>
        <w:pStyle w:val="PL"/>
        <w:spacing w:line="200" w:lineRule="exact"/>
      </w:pPr>
      <w:r w:rsidRPr="00D3062E">
        <w:t xml:space="preserve">      requestBody:</w:t>
      </w:r>
    </w:p>
    <w:p w14:paraId="69C0F211" w14:textId="77777777" w:rsidR="00E305FE" w:rsidRPr="00D3062E" w:rsidRDefault="00E305FE" w:rsidP="00E305FE">
      <w:pPr>
        <w:pStyle w:val="PL"/>
        <w:spacing w:line="200" w:lineRule="exact"/>
      </w:pPr>
      <w:r w:rsidRPr="00D3062E">
        <w:t xml:space="preserve">        required: true</w:t>
      </w:r>
    </w:p>
    <w:p w14:paraId="2A136DFD" w14:textId="77777777" w:rsidR="00E305FE" w:rsidRPr="00D3062E" w:rsidRDefault="00E305FE" w:rsidP="00E305FE">
      <w:pPr>
        <w:pStyle w:val="PL"/>
        <w:spacing w:line="200" w:lineRule="exact"/>
      </w:pPr>
      <w:r w:rsidRPr="00D3062E">
        <w:t xml:space="preserve">        content:</w:t>
      </w:r>
    </w:p>
    <w:p w14:paraId="466F4765" w14:textId="77777777" w:rsidR="00E305FE" w:rsidRPr="00D3062E" w:rsidRDefault="00E305FE" w:rsidP="00E305FE">
      <w:pPr>
        <w:pStyle w:val="PL"/>
        <w:spacing w:line="200" w:lineRule="exact"/>
        <w:rPr>
          <w:lang w:val="en-US"/>
        </w:rPr>
      </w:pPr>
      <w:r w:rsidRPr="00D3062E">
        <w:rPr>
          <w:lang w:val="en-US"/>
        </w:rPr>
        <w:t xml:space="preserve">          application/merge-patch+json:</w:t>
      </w:r>
    </w:p>
    <w:p w14:paraId="3612C848" w14:textId="77777777" w:rsidR="00E305FE" w:rsidRPr="00D3062E" w:rsidRDefault="00E305FE" w:rsidP="00E305FE">
      <w:pPr>
        <w:pStyle w:val="PL"/>
        <w:spacing w:line="200" w:lineRule="exact"/>
      </w:pPr>
      <w:r w:rsidRPr="00D3062E">
        <w:t xml:space="preserve">            schema:</w:t>
      </w:r>
    </w:p>
    <w:p w14:paraId="099A3CCA" w14:textId="77777777" w:rsidR="00E305FE" w:rsidRPr="00D3062E" w:rsidRDefault="00E305FE" w:rsidP="00E305FE">
      <w:pPr>
        <w:pStyle w:val="PL"/>
        <w:spacing w:line="200" w:lineRule="exact"/>
      </w:pPr>
      <w:r w:rsidRPr="00D3062E">
        <w:t xml:space="preserve">              $ref: '#/components/schemas/InfoCollectSubscPatch'</w:t>
      </w:r>
    </w:p>
    <w:p w14:paraId="7D1AC18F" w14:textId="77777777" w:rsidR="00E305FE" w:rsidRPr="00D3062E" w:rsidRDefault="00E305FE" w:rsidP="00E305FE">
      <w:pPr>
        <w:pStyle w:val="PL"/>
        <w:spacing w:line="200" w:lineRule="exact"/>
      </w:pPr>
      <w:r w:rsidRPr="00D3062E">
        <w:t xml:space="preserve">      responses:</w:t>
      </w:r>
    </w:p>
    <w:p w14:paraId="0680834A" w14:textId="77777777" w:rsidR="00E305FE" w:rsidRPr="00D3062E" w:rsidRDefault="00E305FE" w:rsidP="00E305FE">
      <w:pPr>
        <w:pStyle w:val="PL"/>
        <w:spacing w:line="200" w:lineRule="exact"/>
      </w:pPr>
      <w:r w:rsidRPr="00D3062E">
        <w:t xml:space="preserve">        '200':</w:t>
      </w:r>
    </w:p>
    <w:p w14:paraId="0B395693" w14:textId="77777777" w:rsidR="00E305FE" w:rsidRPr="00D3062E" w:rsidRDefault="00E305FE" w:rsidP="00E305FE">
      <w:pPr>
        <w:pStyle w:val="PL"/>
        <w:spacing w:line="200" w:lineRule="exact"/>
      </w:pPr>
      <w:r w:rsidRPr="00D3062E">
        <w:t xml:space="preserve">          description: &gt;</w:t>
      </w:r>
    </w:p>
    <w:p w14:paraId="31BAEAB8" w14:textId="77777777" w:rsidR="00E305FE" w:rsidRPr="00D3062E" w:rsidRDefault="00E305FE" w:rsidP="00E305FE">
      <w:pPr>
        <w:pStyle w:val="PL"/>
        <w:spacing w:line="200" w:lineRule="exact"/>
      </w:pPr>
      <w:r w:rsidRPr="00D3062E">
        <w:t xml:space="preserve">            OK. The Individual Information Collection Subscription resource is successfully modified and a representation of the updated resource shall be returned in the response body.</w:t>
      </w:r>
    </w:p>
    <w:p w14:paraId="6ACB59DA" w14:textId="77777777" w:rsidR="00E305FE" w:rsidRPr="00D3062E" w:rsidRDefault="00E305FE" w:rsidP="00E305FE">
      <w:pPr>
        <w:pStyle w:val="PL"/>
        <w:spacing w:line="200" w:lineRule="exact"/>
      </w:pPr>
      <w:r w:rsidRPr="00D3062E">
        <w:t xml:space="preserve">          content:</w:t>
      </w:r>
    </w:p>
    <w:p w14:paraId="1642E534" w14:textId="77777777" w:rsidR="00E305FE" w:rsidRPr="00D3062E" w:rsidRDefault="00E305FE" w:rsidP="00E305FE">
      <w:pPr>
        <w:pStyle w:val="PL"/>
        <w:spacing w:line="200" w:lineRule="exact"/>
      </w:pPr>
      <w:r w:rsidRPr="00D3062E">
        <w:t xml:space="preserve">            application/json:</w:t>
      </w:r>
    </w:p>
    <w:p w14:paraId="1F5FA9AD" w14:textId="77777777" w:rsidR="00E305FE" w:rsidRPr="00D3062E" w:rsidRDefault="00E305FE" w:rsidP="00E305FE">
      <w:pPr>
        <w:pStyle w:val="PL"/>
        <w:spacing w:line="200" w:lineRule="exact"/>
      </w:pPr>
      <w:r w:rsidRPr="00D3062E">
        <w:t xml:space="preserve">              schema:</w:t>
      </w:r>
    </w:p>
    <w:p w14:paraId="33FD04A6" w14:textId="77777777" w:rsidR="00E305FE" w:rsidRPr="00D3062E" w:rsidRDefault="00E305FE" w:rsidP="00E305FE">
      <w:pPr>
        <w:pStyle w:val="PL"/>
        <w:spacing w:line="200" w:lineRule="exact"/>
      </w:pPr>
      <w:r w:rsidRPr="00D3062E">
        <w:t xml:space="preserve">                $ref: '#/components/schemas/InfoCollectSubsc'</w:t>
      </w:r>
    </w:p>
    <w:p w14:paraId="0CA833FE" w14:textId="77777777" w:rsidR="00E305FE" w:rsidRPr="00D3062E" w:rsidRDefault="00E305FE" w:rsidP="00E305FE">
      <w:pPr>
        <w:pStyle w:val="PL"/>
        <w:spacing w:line="200" w:lineRule="exact"/>
      </w:pPr>
      <w:r w:rsidRPr="00D3062E">
        <w:t xml:space="preserve">        '204':</w:t>
      </w:r>
    </w:p>
    <w:p w14:paraId="2BDF4907" w14:textId="77777777" w:rsidR="00E305FE" w:rsidRPr="00D3062E" w:rsidRDefault="00E305FE" w:rsidP="00E305FE">
      <w:pPr>
        <w:pStyle w:val="PL"/>
        <w:spacing w:line="200" w:lineRule="exact"/>
      </w:pPr>
      <w:r w:rsidRPr="00D3062E">
        <w:t xml:space="preserve">          description: &gt;</w:t>
      </w:r>
    </w:p>
    <w:p w14:paraId="30015C66" w14:textId="77777777" w:rsidR="00E305FE" w:rsidRPr="00D3062E" w:rsidRDefault="00E305FE" w:rsidP="00E305FE">
      <w:pPr>
        <w:pStyle w:val="PL"/>
        <w:spacing w:line="200" w:lineRule="exact"/>
      </w:pPr>
      <w:r w:rsidRPr="00D3062E">
        <w:t xml:space="preserve">            No Content. The Individual Information Collection Subscription resource is successfully modified and no content is returned in the response body.</w:t>
      </w:r>
    </w:p>
    <w:p w14:paraId="3F427A24" w14:textId="77777777" w:rsidR="00E305FE" w:rsidRPr="00D3062E" w:rsidRDefault="00E305FE" w:rsidP="00E305FE">
      <w:pPr>
        <w:pStyle w:val="PL"/>
        <w:spacing w:line="200" w:lineRule="exact"/>
      </w:pPr>
      <w:r w:rsidRPr="00D3062E">
        <w:t xml:space="preserve">        '307':</w:t>
      </w:r>
    </w:p>
    <w:p w14:paraId="74547CAF" w14:textId="77777777" w:rsidR="00E305FE" w:rsidRPr="00D3062E" w:rsidRDefault="00E305FE" w:rsidP="00E305FE">
      <w:pPr>
        <w:pStyle w:val="PL"/>
        <w:spacing w:line="200" w:lineRule="exact"/>
      </w:pPr>
      <w:r w:rsidRPr="00D3062E">
        <w:t xml:space="preserve">          $ref: 'TS29122_CommonData.yaml#/components/responses/307'</w:t>
      </w:r>
    </w:p>
    <w:p w14:paraId="68403BF5" w14:textId="77777777" w:rsidR="00E305FE" w:rsidRPr="00D3062E" w:rsidRDefault="00E305FE" w:rsidP="00E305FE">
      <w:pPr>
        <w:pStyle w:val="PL"/>
        <w:spacing w:line="200" w:lineRule="exact"/>
      </w:pPr>
      <w:r w:rsidRPr="00D3062E">
        <w:t xml:space="preserve">        '308':</w:t>
      </w:r>
    </w:p>
    <w:p w14:paraId="034925E9" w14:textId="77777777" w:rsidR="00E305FE" w:rsidRPr="00D3062E" w:rsidRDefault="00E305FE" w:rsidP="00E305FE">
      <w:pPr>
        <w:pStyle w:val="PL"/>
        <w:spacing w:line="200" w:lineRule="exact"/>
      </w:pPr>
      <w:r w:rsidRPr="00D3062E">
        <w:t xml:space="preserve">          $ref: 'TS29122_CommonData.yaml#/components/responses/308'</w:t>
      </w:r>
    </w:p>
    <w:p w14:paraId="28401172" w14:textId="77777777" w:rsidR="00E305FE" w:rsidRPr="00D3062E" w:rsidRDefault="00E305FE" w:rsidP="00E305FE">
      <w:pPr>
        <w:pStyle w:val="PL"/>
        <w:spacing w:line="200" w:lineRule="exact"/>
      </w:pPr>
      <w:r w:rsidRPr="00D3062E">
        <w:t xml:space="preserve">        '400':</w:t>
      </w:r>
    </w:p>
    <w:p w14:paraId="3CEA05ED" w14:textId="77777777" w:rsidR="00E305FE" w:rsidRPr="00D3062E" w:rsidRDefault="00E305FE" w:rsidP="00E305FE">
      <w:pPr>
        <w:pStyle w:val="PL"/>
        <w:spacing w:line="200" w:lineRule="exact"/>
      </w:pPr>
      <w:r w:rsidRPr="00D3062E">
        <w:t xml:space="preserve">          $ref: 'TS29122_CommonData.yaml#/components/responses/400'</w:t>
      </w:r>
    </w:p>
    <w:p w14:paraId="78F238D3" w14:textId="77777777" w:rsidR="00E305FE" w:rsidRPr="00D3062E" w:rsidRDefault="00E305FE" w:rsidP="00E305FE">
      <w:pPr>
        <w:pStyle w:val="PL"/>
        <w:spacing w:line="200" w:lineRule="exact"/>
      </w:pPr>
      <w:r w:rsidRPr="00D3062E">
        <w:t xml:space="preserve">        '401':</w:t>
      </w:r>
    </w:p>
    <w:p w14:paraId="7F7AEDC9" w14:textId="77777777" w:rsidR="00E305FE" w:rsidRPr="00D3062E" w:rsidRDefault="00E305FE" w:rsidP="00E305FE">
      <w:pPr>
        <w:pStyle w:val="PL"/>
        <w:spacing w:line="200" w:lineRule="exact"/>
      </w:pPr>
      <w:r w:rsidRPr="00D3062E">
        <w:t xml:space="preserve">          $ref: 'TS29122_CommonData.yaml#/components/responses/401'</w:t>
      </w:r>
    </w:p>
    <w:p w14:paraId="2A013108" w14:textId="77777777" w:rsidR="00E305FE" w:rsidRPr="00D3062E" w:rsidRDefault="00E305FE" w:rsidP="00E305FE">
      <w:pPr>
        <w:pStyle w:val="PL"/>
        <w:spacing w:line="200" w:lineRule="exact"/>
      </w:pPr>
      <w:r w:rsidRPr="00D3062E">
        <w:t xml:space="preserve">        '403':</w:t>
      </w:r>
    </w:p>
    <w:p w14:paraId="0AC2C0DF" w14:textId="77777777" w:rsidR="00E305FE" w:rsidRPr="00D3062E" w:rsidRDefault="00E305FE" w:rsidP="00E305FE">
      <w:pPr>
        <w:pStyle w:val="PL"/>
        <w:spacing w:line="200" w:lineRule="exact"/>
      </w:pPr>
      <w:r w:rsidRPr="00D3062E">
        <w:t xml:space="preserve">          $ref: 'TS29122_CommonData.yaml#/components/responses/403'</w:t>
      </w:r>
    </w:p>
    <w:p w14:paraId="6C6DF0FE" w14:textId="77777777" w:rsidR="00E305FE" w:rsidRPr="00D3062E" w:rsidRDefault="00E305FE" w:rsidP="00E305FE">
      <w:pPr>
        <w:pStyle w:val="PL"/>
        <w:spacing w:line="200" w:lineRule="exact"/>
      </w:pPr>
      <w:r w:rsidRPr="00D3062E">
        <w:t xml:space="preserve">        '404':</w:t>
      </w:r>
    </w:p>
    <w:p w14:paraId="50C33323" w14:textId="77777777" w:rsidR="00E305FE" w:rsidRPr="00D3062E" w:rsidRDefault="00E305FE" w:rsidP="00E305FE">
      <w:pPr>
        <w:pStyle w:val="PL"/>
        <w:spacing w:line="200" w:lineRule="exact"/>
      </w:pPr>
      <w:r w:rsidRPr="00D3062E">
        <w:t xml:space="preserve">          $ref: 'TS29122_CommonData.yaml#/components/responses/404'</w:t>
      </w:r>
    </w:p>
    <w:p w14:paraId="6B8DB116" w14:textId="77777777" w:rsidR="00E305FE" w:rsidRPr="00D3062E" w:rsidRDefault="00E305FE" w:rsidP="00E305FE">
      <w:pPr>
        <w:pStyle w:val="PL"/>
        <w:spacing w:line="200" w:lineRule="exact"/>
      </w:pPr>
      <w:r w:rsidRPr="00D3062E">
        <w:t xml:space="preserve">        '406':</w:t>
      </w:r>
    </w:p>
    <w:p w14:paraId="35CF7DFF" w14:textId="77777777" w:rsidR="00E305FE" w:rsidRPr="00D3062E" w:rsidRDefault="00E305FE" w:rsidP="00E305FE">
      <w:pPr>
        <w:pStyle w:val="PL"/>
        <w:spacing w:line="200" w:lineRule="exact"/>
      </w:pPr>
      <w:r w:rsidRPr="00D3062E">
        <w:t xml:space="preserve">          $ref: 'TS29122_CommonData.yaml#/components/responses/406'</w:t>
      </w:r>
    </w:p>
    <w:p w14:paraId="742173C7" w14:textId="77777777" w:rsidR="00E305FE" w:rsidRPr="00D3062E" w:rsidRDefault="00E305FE" w:rsidP="00E305FE">
      <w:pPr>
        <w:pStyle w:val="PL"/>
        <w:spacing w:line="200" w:lineRule="exact"/>
      </w:pPr>
      <w:r w:rsidRPr="00D3062E">
        <w:t xml:space="preserve">        '429':</w:t>
      </w:r>
    </w:p>
    <w:p w14:paraId="426398D2" w14:textId="77777777" w:rsidR="00E305FE" w:rsidRPr="00D3062E" w:rsidRDefault="00E305FE" w:rsidP="00E305FE">
      <w:pPr>
        <w:pStyle w:val="PL"/>
        <w:spacing w:line="200" w:lineRule="exact"/>
      </w:pPr>
      <w:r w:rsidRPr="00D3062E">
        <w:t xml:space="preserve">          $ref: 'TS29122_CommonData.yaml#/components/responses/429'</w:t>
      </w:r>
    </w:p>
    <w:p w14:paraId="01EA9020" w14:textId="77777777" w:rsidR="00E305FE" w:rsidRPr="00D3062E" w:rsidRDefault="00E305FE" w:rsidP="00E305FE">
      <w:pPr>
        <w:pStyle w:val="PL"/>
        <w:spacing w:line="200" w:lineRule="exact"/>
      </w:pPr>
      <w:r w:rsidRPr="00D3062E">
        <w:t xml:space="preserve">        '500':</w:t>
      </w:r>
    </w:p>
    <w:p w14:paraId="1EA7DB51" w14:textId="77777777" w:rsidR="00E305FE" w:rsidRPr="00D3062E" w:rsidRDefault="00E305FE" w:rsidP="00E305FE">
      <w:pPr>
        <w:pStyle w:val="PL"/>
        <w:spacing w:line="200" w:lineRule="exact"/>
      </w:pPr>
      <w:r w:rsidRPr="00D3062E">
        <w:t xml:space="preserve">          $ref: 'TS29122_CommonData.yaml#/components/responses/500'</w:t>
      </w:r>
    </w:p>
    <w:p w14:paraId="2895750B" w14:textId="77777777" w:rsidR="00E305FE" w:rsidRPr="00D3062E" w:rsidRDefault="00E305FE" w:rsidP="00E305FE">
      <w:pPr>
        <w:pStyle w:val="PL"/>
        <w:spacing w:line="200" w:lineRule="exact"/>
      </w:pPr>
      <w:r w:rsidRPr="00D3062E">
        <w:t xml:space="preserve">        '503':</w:t>
      </w:r>
    </w:p>
    <w:p w14:paraId="08B7DD79" w14:textId="77777777" w:rsidR="00E305FE" w:rsidRPr="00D3062E" w:rsidRDefault="00E305FE" w:rsidP="00E305FE">
      <w:pPr>
        <w:pStyle w:val="PL"/>
        <w:spacing w:line="200" w:lineRule="exact"/>
      </w:pPr>
      <w:r w:rsidRPr="00D3062E">
        <w:t xml:space="preserve">          $ref: 'TS29122_CommonData.yaml#/components/responses/503'</w:t>
      </w:r>
    </w:p>
    <w:p w14:paraId="10B82076" w14:textId="77777777" w:rsidR="00E305FE" w:rsidRPr="00D3062E" w:rsidRDefault="00E305FE" w:rsidP="00E305FE">
      <w:pPr>
        <w:pStyle w:val="PL"/>
        <w:spacing w:line="200" w:lineRule="exact"/>
      </w:pPr>
      <w:r w:rsidRPr="00D3062E">
        <w:t xml:space="preserve">        default:</w:t>
      </w:r>
    </w:p>
    <w:p w14:paraId="02C1F682" w14:textId="77777777" w:rsidR="00E305FE" w:rsidRPr="00D3062E" w:rsidRDefault="00E305FE" w:rsidP="00E305FE">
      <w:pPr>
        <w:pStyle w:val="PL"/>
        <w:spacing w:line="200" w:lineRule="exact"/>
      </w:pPr>
      <w:r w:rsidRPr="00D3062E">
        <w:t xml:space="preserve">          $ref: 'TS29122_CommonData.yaml#/components/responses/default'</w:t>
      </w:r>
    </w:p>
    <w:p w14:paraId="661A9012" w14:textId="77777777" w:rsidR="00E305FE" w:rsidRPr="00D3062E" w:rsidRDefault="00E305FE" w:rsidP="00E305FE">
      <w:pPr>
        <w:pStyle w:val="PL"/>
        <w:spacing w:line="200" w:lineRule="exact"/>
      </w:pPr>
    </w:p>
    <w:p w14:paraId="2416013F" w14:textId="77777777" w:rsidR="00E305FE" w:rsidRPr="00D3062E" w:rsidRDefault="00E305FE" w:rsidP="00E305FE">
      <w:pPr>
        <w:pStyle w:val="PL"/>
        <w:spacing w:line="200" w:lineRule="exact"/>
      </w:pPr>
      <w:r w:rsidRPr="00D3062E">
        <w:t xml:space="preserve">    delete:</w:t>
      </w:r>
    </w:p>
    <w:p w14:paraId="7B3A9E48" w14:textId="77777777" w:rsidR="00E305FE" w:rsidRPr="00D3062E" w:rsidRDefault="00E305FE" w:rsidP="00E305FE">
      <w:pPr>
        <w:pStyle w:val="PL"/>
        <w:spacing w:line="200" w:lineRule="exact"/>
      </w:pPr>
      <w:r w:rsidRPr="00D3062E">
        <w:t xml:space="preserve">      summary: Request the deletion of an existing Individual Information Collection Subscription resource.</w:t>
      </w:r>
    </w:p>
    <w:p w14:paraId="12D72C8A" w14:textId="77777777" w:rsidR="00E305FE" w:rsidRPr="00D3062E" w:rsidRDefault="00E305FE" w:rsidP="00E305FE">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63D471B0" w14:textId="77777777" w:rsidR="00E305FE" w:rsidRPr="00D3062E" w:rsidRDefault="00E305FE" w:rsidP="00E305FE">
      <w:pPr>
        <w:pStyle w:val="PL"/>
        <w:spacing w:line="200" w:lineRule="exact"/>
      </w:pPr>
      <w:r w:rsidRPr="00D3062E">
        <w:t xml:space="preserve">      tags:</w:t>
      </w:r>
    </w:p>
    <w:p w14:paraId="681A58AF" w14:textId="77777777" w:rsidR="00E305FE" w:rsidRPr="00D3062E" w:rsidRDefault="00E305FE" w:rsidP="00E305FE">
      <w:pPr>
        <w:pStyle w:val="PL"/>
        <w:spacing w:line="200" w:lineRule="exact"/>
      </w:pPr>
      <w:r w:rsidRPr="00D3062E">
        <w:t xml:space="preserve">        - Individual Information Collection Subscription (Document)</w:t>
      </w:r>
    </w:p>
    <w:p w14:paraId="55C9130E" w14:textId="77777777" w:rsidR="00E305FE" w:rsidRPr="00D3062E" w:rsidRDefault="00E305FE" w:rsidP="00E305FE">
      <w:pPr>
        <w:pStyle w:val="PL"/>
        <w:spacing w:line="200" w:lineRule="exact"/>
      </w:pPr>
      <w:r w:rsidRPr="00D3062E">
        <w:t xml:space="preserve">      responses:</w:t>
      </w:r>
    </w:p>
    <w:p w14:paraId="1DECE5FE" w14:textId="77777777" w:rsidR="00E305FE" w:rsidRPr="00D3062E" w:rsidRDefault="00E305FE" w:rsidP="00E305FE">
      <w:pPr>
        <w:pStyle w:val="PL"/>
        <w:spacing w:line="200" w:lineRule="exact"/>
      </w:pPr>
      <w:r w:rsidRPr="00D3062E">
        <w:t xml:space="preserve">        '204':</w:t>
      </w:r>
    </w:p>
    <w:p w14:paraId="243FF5F3" w14:textId="77777777" w:rsidR="00E305FE" w:rsidRPr="00D3062E" w:rsidRDefault="00E305FE" w:rsidP="00E305FE">
      <w:pPr>
        <w:pStyle w:val="PL"/>
        <w:spacing w:line="200" w:lineRule="exact"/>
      </w:pPr>
      <w:r w:rsidRPr="00D3062E">
        <w:t xml:space="preserve">          description: No Content. The Individual Information Collection Subscription resource is successfully deleted.</w:t>
      </w:r>
    </w:p>
    <w:p w14:paraId="44CB395A" w14:textId="77777777" w:rsidR="00E305FE" w:rsidRPr="00D3062E" w:rsidRDefault="00E305FE" w:rsidP="00E305FE">
      <w:pPr>
        <w:pStyle w:val="PL"/>
        <w:spacing w:line="200" w:lineRule="exact"/>
      </w:pPr>
      <w:r w:rsidRPr="00D3062E">
        <w:t xml:space="preserve">        '307':</w:t>
      </w:r>
    </w:p>
    <w:p w14:paraId="436415E0" w14:textId="77777777" w:rsidR="00E305FE" w:rsidRPr="00D3062E" w:rsidRDefault="00E305FE" w:rsidP="00E305FE">
      <w:pPr>
        <w:pStyle w:val="PL"/>
        <w:spacing w:line="200" w:lineRule="exact"/>
      </w:pPr>
      <w:r w:rsidRPr="00D3062E">
        <w:t xml:space="preserve">          $ref: 'TS29122_CommonData.yaml#/components/responses/307'</w:t>
      </w:r>
    </w:p>
    <w:p w14:paraId="71A80697" w14:textId="77777777" w:rsidR="00E305FE" w:rsidRPr="00D3062E" w:rsidRDefault="00E305FE" w:rsidP="00E305FE">
      <w:pPr>
        <w:pStyle w:val="PL"/>
        <w:spacing w:line="200" w:lineRule="exact"/>
      </w:pPr>
      <w:r w:rsidRPr="00D3062E">
        <w:t xml:space="preserve">        '308':</w:t>
      </w:r>
    </w:p>
    <w:p w14:paraId="5611D55A" w14:textId="77777777" w:rsidR="00E305FE" w:rsidRPr="00D3062E" w:rsidRDefault="00E305FE" w:rsidP="00E305FE">
      <w:pPr>
        <w:pStyle w:val="PL"/>
        <w:spacing w:line="200" w:lineRule="exact"/>
      </w:pPr>
      <w:r w:rsidRPr="00D3062E">
        <w:t xml:space="preserve">          $ref: 'TS29122_CommonData.yaml#/components/responses/308'</w:t>
      </w:r>
    </w:p>
    <w:p w14:paraId="0532B956" w14:textId="77777777" w:rsidR="00E305FE" w:rsidRPr="00D3062E" w:rsidRDefault="00E305FE" w:rsidP="00E305FE">
      <w:pPr>
        <w:pStyle w:val="PL"/>
        <w:spacing w:line="200" w:lineRule="exact"/>
      </w:pPr>
      <w:r w:rsidRPr="00D3062E">
        <w:t xml:space="preserve">        '400':</w:t>
      </w:r>
    </w:p>
    <w:p w14:paraId="05FCD157" w14:textId="77777777" w:rsidR="00E305FE" w:rsidRPr="00D3062E" w:rsidRDefault="00E305FE" w:rsidP="00E305FE">
      <w:pPr>
        <w:pStyle w:val="PL"/>
        <w:spacing w:line="200" w:lineRule="exact"/>
      </w:pPr>
      <w:r w:rsidRPr="00D3062E">
        <w:t xml:space="preserve">          $ref: 'TS29122_CommonData.yaml#/components/responses/400'</w:t>
      </w:r>
    </w:p>
    <w:p w14:paraId="4EF7B9D1" w14:textId="77777777" w:rsidR="00E305FE" w:rsidRPr="00D3062E" w:rsidRDefault="00E305FE" w:rsidP="00E305FE">
      <w:pPr>
        <w:pStyle w:val="PL"/>
        <w:spacing w:line="200" w:lineRule="exact"/>
      </w:pPr>
      <w:r w:rsidRPr="00D3062E">
        <w:t xml:space="preserve">        '401':</w:t>
      </w:r>
    </w:p>
    <w:p w14:paraId="10A05E25" w14:textId="77777777" w:rsidR="00E305FE" w:rsidRPr="00D3062E" w:rsidRDefault="00E305FE" w:rsidP="00E305FE">
      <w:pPr>
        <w:pStyle w:val="PL"/>
        <w:spacing w:line="200" w:lineRule="exact"/>
      </w:pPr>
      <w:r w:rsidRPr="00D3062E">
        <w:t xml:space="preserve">          $ref: 'TS29122_CommonData.yaml#/components/responses/401'</w:t>
      </w:r>
    </w:p>
    <w:p w14:paraId="73487566" w14:textId="77777777" w:rsidR="00E305FE" w:rsidRPr="00D3062E" w:rsidRDefault="00E305FE" w:rsidP="00E305FE">
      <w:pPr>
        <w:pStyle w:val="PL"/>
        <w:spacing w:line="200" w:lineRule="exact"/>
      </w:pPr>
      <w:r w:rsidRPr="00D3062E">
        <w:t xml:space="preserve">        '403':</w:t>
      </w:r>
    </w:p>
    <w:p w14:paraId="3DCCC097" w14:textId="77777777" w:rsidR="00E305FE" w:rsidRPr="00D3062E" w:rsidRDefault="00E305FE" w:rsidP="00E305FE">
      <w:pPr>
        <w:pStyle w:val="PL"/>
        <w:spacing w:line="200" w:lineRule="exact"/>
      </w:pPr>
      <w:r w:rsidRPr="00D3062E">
        <w:t xml:space="preserve">          $ref: 'TS29122_CommonData.yaml#/components/responses/403'</w:t>
      </w:r>
    </w:p>
    <w:p w14:paraId="7305487A" w14:textId="77777777" w:rsidR="00E305FE" w:rsidRPr="00D3062E" w:rsidRDefault="00E305FE" w:rsidP="00E305FE">
      <w:pPr>
        <w:pStyle w:val="PL"/>
        <w:spacing w:line="200" w:lineRule="exact"/>
      </w:pPr>
      <w:r w:rsidRPr="00D3062E">
        <w:t xml:space="preserve">        '404':</w:t>
      </w:r>
    </w:p>
    <w:p w14:paraId="2CBA788B" w14:textId="77777777" w:rsidR="00E305FE" w:rsidRPr="00D3062E" w:rsidRDefault="00E305FE" w:rsidP="00E305FE">
      <w:pPr>
        <w:pStyle w:val="PL"/>
        <w:spacing w:line="200" w:lineRule="exact"/>
      </w:pPr>
      <w:r w:rsidRPr="00D3062E">
        <w:t xml:space="preserve">          $ref: 'TS29122_CommonData.yaml#/components/responses/404'</w:t>
      </w:r>
    </w:p>
    <w:p w14:paraId="08AF28AB" w14:textId="77777777" w:rsidR="00E305FE" w:rsidRPr="00D3062E" w:rsidRDefault="00E305FE" w:rsidP="00E305FE">
      <w:pPr>
        <w:pStyle w:val="PL"/>
        <w:spacing w:line="200" w:lineRule="exact"/>
      </w:pPr>
      <w:r w:rsidRPr="00D3062E">
        <w:t xml:space="preserve">        '429':</w:t>
      </w:r>
    </w:p>
    <w:p w14:paraId="42B7D621" w14:textId="77777777" w:rsidR="00E305FE" w:rsidRPr="00D3062E" w:rsidRDefault="00E305FE" w:rsidP="00E305FE">
      <w:pPr>
        <w:pStyle w:val="PL"/>
        <w:spacing w:line="200" w:lineRule="exact"/>
      </w:pPr>
      <w:r w:rsidRPr="00D3062E">
        <w:t xml:space="preserve">          $ref: 'TS29122_CommonData.yaml#/components/responses/429'</w:t>
      </w:r>
    </w:p>
    <w:p w14:paraId="219E77B2" w14:textId="77777777" w:rsidR="00E305FE" w:rsidRPr="00D3062E" w:rsidRDefault="00E305FE" w:rsidP="00E305FE">
      <w:pPr>
        <w:pStyle w:val="PL"/>
        <w:spacing w:line="200" w:lineRule="exact"/>
      </w:pPr>
      <w:r w:rsidRPr="00D3062E">
        <w:t xml:space="preserve">        '500':</w:t>
      </w:r>
    </w:p>
    <w:p w14:paraId="5762BAFC" w14:textId="77777777" w:rsidR="00E305FE" w:rsidRPr="00D3062E" w:rsidRDefault="00E305FE" w:rsidP="00E305FE">
      <w:pPr>
        <w:pStyle w:val="PL"/>
        <w:spacing w:line="200" w:lineRule="exact"/>
      </w:pPr>
      <w:r w:rsidRPr="00D3062E">
        <w:t xml:space="preserve">          $ref: 'TS29122_CommonData.yaml#/components/responses/500'</w:t>
      </w:r>
    </w:p>
    <w:p w14:paraId="01AC2ECA" w14:textId="77777777" w:rsidR="00E305FE" w:rsidRPr="00D3062E" w:rsidRDefault="00E305FE" w:rsidP="00E305FE">
      <w:pPr>
        <w:pStyle w:val="PL"/>
        <w:spacing w:line="200" w:lineRule="exact"/>
      </w:pPr>
      <w:r w:rsidRPr="00D3062E">
        <w:t xml:space="preserve">        '503':</w:t>
      </w:r>
    </w:p>
    <w:p w14:paraId="458BBBAC" w14:textId="77777777" w:rsidR="00E305FE" w:rsidRPr="00D3062E" w:rsidRDefault="00E305FE" w:rsidP="00E305FE">
      <w:pPr>
        <w:pStyle w:val="PL"/>
        <w:spacing w:line="200" w:lineRule="exact"/>
      </w:pPr>
      <w:r w:rsidRPr="00D3062E">
        <w:t xml:space="preserve">          $ref: 'TS29122_CommonData.yaml#/components/responses/503'</w:t>
      </w:r>
    </w:p>
    <w:p w14:paraId="1CAB897C" w14:textId="77777777" w:rsidR="00E305FE" w:rsidRPr="00D3062E" w:rsidRDefault="00E305FE" w:rsidP="00E305FE">
      <w:pPr>
        <w:pStyle w:val="PL"/>
        <w:spacing w:line="200" w:lineRule="exact"/>
      </w:pPr>
      <w:r w:rsidRPr="00D3062E">
        <w:t xml:space="preserve">        default:</w:t>
      </w:r>
    </w:p>
    <w:p w14:paraId="7BC615E9" w14:textId="77777777" w:rsidR="00E305FE" w:rsidRPr="00D3062E" w:rsidRDefault="00E305FE" w:rsidP="00E305FE">
      <w:pPr>
        <w:pStyle w:val="PL"/>
        <w:spacing w:line="200" w:lineRule="exact"/>
      </w:pPr>
      <w:r w:rsidRPr="00D3062E">
        <w:t xml:space="preserve">          $ref: 'TS29122_CommonData.yaml#/components/responses/default'</w:t>
      </w:r>
    </w:p>
    <w:p w14:paraId="794390DD" w14:textId="77777777" w:rsidR="00E305FE" w:rsidRPr="00D3062E" w:rsidRDefault="00E305FE" w:rsidP="00E305FE">
      <w:pPr>
        <w:pStyle w:val="PL"/>
        <w:spacing w:line="200" w:lineRule="exact"/>
      </w:pPr>
    </w:p>
    <w:p w14:paraId="30196CFD" w14:textId="77777777" w:rsidR="00E305FE" w:rsidRPr="00D3062E" w:rsidRDefault="00E305FE" w:rsidP="00E305FE">
      <w:pPr>
        <w:pStyle w:val="PL"/>
        <w:spacing w:line="200" w:lineRule="exact"/>
      </w:pPr>
      <w:r w:rsidRPr="00D3062E">
        <w:t>components:</w:t>
      </w:r>
    </w:p>
    <w:p w14:paraId="5A7705BE" w14:textId="77777777" w:rsidR="00E305FE" w:rsidRPr="00D3062E" w:rsidRDefault="00E305FE" w:rsidP="00E305FE">
      <w:pPr>
        <w:pStyle w:val="PL"/>
        <w:spacing w:line="200" w:lineRule="exact"/>
      </w:pPr>
      <w:r w:rsidRPr="00D3062E">
        <w:t xml:space="preserve">  securitySchemes:</w:t>
      </w:r>
    </w:p>
    <w:p w14:paraId="23243014" w14:textId="77777777" w:rsidR="00E305FE" w:rsidRPr="00D3062E" w:rsidRDefault="00E305FE" w:rsidP="00E305FE">
      <w:pPr>
        <w:pStyle w:val="PL"/>
        <w:spacing w:line="200" w:lineRule="exact"/>
      </w:pPr>
      <w:r w:rsidRPr="00D3062E">
        <w:t xml:space="preserve">    oAuth2ClientCredentials:</w:t>
      </w:r>
    </w:p>
    <w:p w14:paraId="3E5531E1" w14:textId="77777777" w:rsidR="00E305FE" w:rsidRPr="00D3062E" w:rsidRDefault="00E305FE" w:rsidP="00E305FE">
      <w:pPr>
        <w:pStyle w:val="PL"/>
        <w:spacing w:line="200" w:lineRule="exact"/>
      </w:pPr>
      <w:r w:rsidRPr="00D3062E">
        <w:t xml:space="preserve">      type: oauth2</w:t>
      </w:r>
    </w:p>
    <w:p w14:paraId="65674A92" w14:textId="77777777" w:rsidR="00E305FE" w:rsidRPr="00D3062E" w:rsidRDefault="00E305FE" w:rsidP="00E305FE">
      <w:pPr>
        <w:pStyle w:val="PL"/>
        <w:spacing w:line="200" w:lineRule="exact"/>
      </w:pPr>
      <w:r w:rsidRPr="00D3062E">
        <w:t xml:space="preserve">      flows:</w:t>
      </w:r>
    </w:p>
    <w:p w14:paraId="46A4A7F8" w14:textId="77777777" w:rsidR="00E305FE" w:rsidRPr="00D3062E" w:rsidRDefault="00E305FE" w:rsidP="00E305FE">
      <w:pPr>
        <w:pStyle w:val="PL"/>
        <w:spacing w:line="200" w:lineRule="exact"/>
      </w:pPr>
      <w:r w:rsidRPr="00D3062E">
        <w:t xml:space="preserve">        clientCredentials:</w:t>
      </w:r>
    </w:p>
    <w:p w14:paraId="35CCA245" w14:textId="77777777" w:rsidR="00E305FE" w:rsidRPr="00D3062E" w:rsidRDefault="00E305FE" w:rsidP="00E305FE">
      <w:pPr>
        <w:pStyle w:val="PL"/>
        <w:spacing w:line="200" w:lineRule="exact"/>
      </w:pPr>
      <w:r w:rsidRPr="00D3062E">
        <w:t xml:space="preserve">          tokenUrl: '{tokenUrl}'</w:t>
      </w:r>
    </w:p>
    <w:p w14:paraId="067A0E5B" w14:textId="77777777" w:rsidR="00E305FE" w:rsidRPr="00D3062E" w:rsidRDefault="00E305FE" w:rsidP="00E305FE">
      <w:pPr>
        <w:pStyle w:val="PL"/>
        <w:spacing w:line="200" w:lineRule="exact"/>
      </w:pPr>
      <w:r w:rsidRPr="00D3062E">
        <w:t xml:space="preserve">          scopes: {}</w:t>
      </w:r>
    </w:p>
    <w:p w14:paraId="13857202" w14:textId="77777777" w:rsidR="00E305FE" w:rsidRPr="00D3062E" w:rsidRDefault="00E305FE" w:rsidP="00E305FE">
      <w:pPr>
        <w:pStyle w:val="PL"/>
        <w:spacing w:line="200" w:lineRule="exact"/>
      </w:pPr>
    </w:p>
    <w:p w14:paraId="01736C01" w14:textId="77777777" w:rsidR="00E305FE" w:rsidRPr="00D3062E" w:rsidRDefault="00E305FE" w:rsidP="00E305FE">
      <w:pPr>
        <w:pStyle w:val="PL"/>
        <w:spacing w:line="200" w:lineRule="exact"/>
      </w:pPr>
      <w:r w:rsidRPr="00D3062E">
        <w:t xml:space="preserve">  schemas:</w:t>
      </w:r>
    </w:p>
    <w:p w14:paraId="44031B75" w14:textId="77777777" w:rsidR="00E305FE" w:rsidRPr="00D3062E" w:rsidRDefault="00E305FE" w:rsidP="00E305FE">
      <w:pPr>
        <w:pStyle w:val="PL"/>
        <w:spacing w:line="200" w:lineRule="exact"/>
      </w:pPr>
      <w:r w:rsidRPr="00D3062E">
        <w:rPr>
          <w:rFonts w:hint="eastAsia"/>
        </w:rPr>
        <w:t xml:space="preserve"> </w:t>
      </w:r>
      <w:r w:rsidRPr="00D3062E">
        <w:t xml:space="preserve">   InfoCollectSubsc:</w:t>
      </w:r>
    </w:p>
    <w:p w14:paraId="46414114" w14:textId="77777777" w:rsidR="00E305FE" w:rsidRPr="00D3062E" w:rsidRDefault="00E305FE" w:rsidP="00E305FE">
      <w:pPr>
        <w:pStyle w:val="PL"/>
        <w:spacing w:line="200" w:lineRule="exact"/>
      </w:pPr>
      <w:r w:rsidRPr="00D3062E">
        <w:t xml:space="preserve">      description: Represents an Information Collection subscription.</w:t>
      </w:r>
    </w:p>
    <w:p w14:paraId="506A7EF2" w14:textId="77777777" w:rsidR="00E305FE" w:rsidRPr="00D3062E" w:rsidRDefault="00E305FE" w:rsidP="00E305FE">
      <w:pPr>
        <w:pStyle w:val="PL"/>
        <w:spacing w:line="200" w:lineRule="exact"/>
      </w:pPr>
      <w:r w:rsidRPr="00D3062E">
        <w:t xml:space="preserve">      type: object</w:t>
      </w:r>
    </w:p>
    <w:p w14:paraId="2094EC39" w14:textId="77777777" w:rsidR="00E305FE" w:rsidRPr="00D3062E" w:rsidRDefault="00E305FE" w:rsidP="00E305FE">
      <w:pPr>
        <w:pStyle w:val="PL"/>
        <w:spacing w:line="200" w:lineRule="exact"/>
        <w:rPr>
          <w:lang w:val="en-US" w:eastAsia="zh-CN"/>
        </w:rPr>
      </w:pPr>
      <w:r w:rsidRPr="00D3062E">
        <w:t xml:space="preserve">      properties:</w:t>
      </w:r>
    </w:p>
    <w:p w14:paraId="0C37062D" w14:textId="77777777" w:rsidR="00E305FE" w:rsidRPr="00D3062E" w:rsidRDefault="00E305FE" w:rsidP="00E305FE">
      <w:pPr>
        <w:pStyle w:val="PL"/>
        <w:spacing w:line="200" w:lineRule="exact"/>
      </w:pPr>
      <w:r w:rsidRPr="00D3062E">
        <w:t xml:space="preserve">        notifUri:</w:t>
      </w:r>
    </w:p>
    <w:p w14:paraId="35F49A0E" w14:textId="77777777" w:rsidR="00E305FE" w:rsidRPr="00D3062E" w:rsidRDefault="00E305FE" w:rsidP="00E305FE">
      <w:pPr>
        <w:pStyle w:val="PL"/>
        <w:spacing w:line="200" w:lineRule="exact"/>
        <w:rPr>
          <w:lang w:eastAsia="zh-CN"/>
        </w:rPr>
      </w:pPr>
      <w:r w:rsidRPr="00D3062E">
        <w:t xml:space="preserve">          $ref: 'TS29122</w:t>
      </w:r>
      <w:r w:rsidRPr="00D3062E">
        <w:rPr>
          <w:color w:val="000000" w:themeColor="text1"/>
        </w:rPr>
        <w:t>_</w:t>
      </w:r>
      <w:r w:rsidRPr="00D3062E">
        <w:t>CommonData.yaml#/components/schemas/Uri'</w:t>
      </w:r>
    </w:p>
    <w:p w14:paraId="03C6DD49" w14:textId="77777777" w:rsidR="00E305FE" w:rsidRPr="00D3062E" w:rsidRDefault="00E305FE" w:rsidP="00E305FE">
      <w:pPr>
        <w:pStyle w:val="PL"/>
        <w:spacing w:line="200" w:lineRule="exact"/>
      </w:pPr>
      <w:r w:rsidRPr="00D3062E">
        <w:t xml:space="preserve">        collectInfo:</w:t>
      </w:r>
    </w:p>
    <w:p w14:paraId="7F23F6F5" w14:textId="77777777" w:rsidR="00E305FE" w:rsidRPr="00D3062E" w:rsidRDefault="00E305FE" w:rsidP="00E305FE">
      <w:pPr>
        <w:pStyle w:val="PL"/>
      </w:pPr>
      <w:r w:rsidRPr="00D3062E">
        <w:t xml:space="preserve">          $ref: '#/components/schemas/CollectInfo'</w:t>
      </w:r>
    </w:p>
    <w:p w14:paraId="21C6131C" w14:textId="77777777" w:rsidR="00E305FE" w:rsidRPr="00D3062E" w:rsidRDefault="00E305FE" w:rsidP="00E305FE">
      <w:pPr>
        <w:pStyle w:val="PL"/>
        <w:spacing w:line="200" w:lineRule="exact"/>
      </w:pPr>
      <w:r w:rsidRPr="00D3062E">
        <w:t xml:space="preserve">        </w:t>
      </w:r>
      <w:r w:rsidRPr="00D3062E">
        <w:rPr>
          <w:lang w:val="en-US" w:eastAsia="zh-CN"/>
        </w:rPr>
        <w:t>expTime</w:t>
      </w:r>
      <w:r w:rsidRPr="00D3062E">
        <w:rPr>
          <w:rFonts w:hint="eastAsia"/>
          <w:lang w:eastAsia="zh-CN"/>
        </w:rPr>
        <w:t>:</w:t>
      </w:r>
    </w:p>
    <w:p w14:paraId="46D7E79F" w14:textId="77777777" w:rsidR="00E305FE" w:rsidRPr="00D3062E" w:rsidRDefault="00E305FE" w:rsidP="00E305FE">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63DD9F6B" w14:textId="77777777" w:rsidR="00E305FE" w:rsidRPr="00D3062E" w:rsidRDefault="00E305FE" w:rsidP="00E305FE">
      <w:pPr>
        <w:pStyle w:val="PL"/>
        <w:spacing w:line="200" w:lineRule="exact"/>
      </w:pPr>
      <w:r w:rsidRPr="00D3062E">
        <w:t xml:space="preserve">        netSlicePerf:</w:t>
      </w:r>
    </w:p>
    <w:p w14:paraId="4839B1D9" w14:textId="77777777" w:rsidR="00E305FE" w:rsidRPr="00D3062E" w:rsidRDefault="00E305FE" w:rsidP="00E305FE">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6868B3D6" w14:textId="77777777" w:rsidR="00E305FE" w:rsidRPr="00D3062E" w:rsidRDefault="00E305FE" w:rsidP="00E305FE">
      <w:pPr>
        <w:pStyle w:val="PL"/>
        <w:spacing w:line="200" w:lineRule="exact"/>
      </w:pPr>
      <w:r w:rsidRPr="00D3062E">
        <w:t xml:space="preserve">        suppFeat:</w:t>
      </w:r>
    </w:p>
    <w:p w14:paraId="13C80910" w14:textId="77777777" w:rsidR="00E305FE" w:rsidRPr="00D3062E" w:rsidRDefault="00E305FE" w:rsidP="00E305FE">
      <w:pPr>
        <w:pStyle w:val="PL"/>
        <w:spacing w:line="200" w:lineRule="exact"/>
      </w:pPr>
      <w:r w:rsidRPr="00D3062E">
        <w:t xml:space="preserve">          $ref: 'TS29571_CommonData.yaml#/components/schemas/SupportedFeatures'</w:t>
      </w:r>
    </w:p>
    <w:p w14:paraId="7C106900" w14:textId="77777777" w:rsidR="00E305FE" w:rsidRPr="00D3062E" w:rsidRDefault="00E305FE" w:rsidP="00E305FE">
      <w:pPr>
        <w:pStyle w:val="PL"/>
        <w:rPr>
          <w:lang w:val="en-US" w:eastAsia="es-ES"/>
        </w:rPr>
      </w:pPr>
      <w:r w:rsidRPr="00D3062E">
        <w:rPr>
          <w:lang w:val="en-US" w:eastAsia="es-ES"/>
        </w:rPr>
        <w:t xml:space="preserve">      required:</w:t>
      </w:r>
    </w:p>
    <w:p w14:paraId="1C991C10" w14:textId="77777777" w:rsidR="00E305FE" w:rsidRPr="00D3062E" w:rsidRDefault="00E305FE" w:rsidP="00E305FE">
      <w:pPr>
        <w:pStyle w:val="PL"/>
      </w:pPr>
      <w:r w:rsidRPr="00D3062E">
        <w:rPr>
          <w:lang w:val="en-US" w:eastAsia="es-ES"/>
        </w:rPr>
        <w:t xml:space="preserve">        - </w:t>
      </w:r>
      <w:r w:rsidRPr="00D3062E">
        <w:t>notifUri</w:t>
      </w:r>
    </w:p>
    <w:p w14:paraId="38D65D6A" w14:textId="77777777" w:rsidR="00E305FE" w:rsidRPr="00D3062E" w:rsidRDefault="00E305FE" w:rsidP="00E305FE">
      <w:pPr>
        <w:pStyle w:val="PL"/>
        <w:rPr>
          <w:lang w:eastAsia="zh-CN"/>
        </w:rPr>
      </w:pPr>
      <w:r w:rsidRPr="00D3062E">
        <w:rPr>
          <w:lang w:val="en-US" w:eastAsia="es-ES"/>
        </w:rPr>
        <w:t xml:space="preserve">        - </w:t>
      </w:r>
      <w:r w:rsidRPr="00D3062E">
        <w:t>collectInfo</w:t>
      </w:r>
    </w:p>
    <w:p w14:paraId="12CA8FEA" w14:textId="77777777" w:rsidR="00E305FE" w:rsidRPr="00D3062E" w:rsidRDefault="00E305FE" w:rsidP="00E305FE">
      <w:pPr>
        <w:pStyle w:val="PL"/>
        <w:spacing w:line="200" w:lineRule="exact"/>
      </w:pPr>
    </w:p>
    <w:p w14:paraId="7FFFC6C4" w14:textId="77777777" w:rsidR="00E305FE" w:rsidRPr="00D3062E" w:rsidRDefault="00E305FE" w:rsidP="00E305FE">
      <w:pPr>
        <w:pStyle w:val="PL"/>
        <w:spacing w:line="200" w:lineRule="exact"/>
      </w:pPr>
      <w:r w:rsidRPr="00D3062E">
        <w:rPr>
          <w:rFonts w:hint="eastAsia"/>
        </w:rPr>
        <w:t xml:space="preserve"> </w:t>
      </w:r>
      <w:r w:rsidRPr="00D3062E">
        <w:t xml:space="preserve">   InfoCollectSubscPatch:</w:t>
      </w:r>
    </w:p>
    <w:p w14:paraId="12794757" w14:textId="77777777" w:rsidR="00E305FE" w:rsidRPr="00D3062E" w:rsidRDefault="00E305FE" w:rsidP="00E305FE">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51B28B14" w14:textId="77777777" w:rsidR="00E305FE" w:rsidRPr="00D3062E" w:rsidRDefault="00E305FE" w:rsidP="00E305FE">
      <w:pPr>
        <w:pStyle w:val="PL"/>
        <w:rPr>
          <w:lang w:val="en-US" w:eastAsia="zh-CN"/>
        </w:rPr>
      </w:pPr>
      <w:r w:rsidRPr="00D3062E">
        <w:t xml:space="preserve">      type: object</w:t>
      </w:r>
    </w:p>
    <w:p w14:paraId="498E5A21" w14:textId="77777777" w:rsidR="00E305FE" w:rsidRPr="00D3062E" w:rsidRDefault="00E305FE" w:rsidP="00E305FE">
      <w:pPr>
        <w:pStyle w:val="PL"/>
      </w:pPr>
      <w:r w:rsidRPr="00D3062E">
        <w:t xml:space="preserve">      properties:</w:t>
      </w:r>
    </w:p>
    <w:p w14:paraId="752471FC" w14:textId="77777777" w:rsidR="00E305FE" w:rsidRPr="00D3062E" w:rsidRDefault="00E305FE" w:rsidP="00E305FE">
      <w:pPr>
        <w:pStyle w:val="PL"/>
        <w:spacing w:line="200" w:lineRule="exact"/>
        <w:rPr>
          <w:lang w:val="en-US" w:eastAsia="zh-CN"/>
        </w:rPr>
      </w:pPr>
      <w:r w:rsidRPr="00D3062E">
        <w:t xml:space="preserve">        notifUri:</w:t>
      </w:r>
    </w:p>
    <w:p w14:paraId="1235D420" w14:textId="77777777" w:rsidR="00E305FE" w:rsidRPr="00D3062E" w:rsidRDefault="00E305FE" w:rsidP="00E305FE">
      <w:pPr>
        <w:pStyle w:val="PL"/>
        <w:spacing w:line="200" w:lineRule="exact"/>
      </w:pPr>
      <w:r w:rsidRPr="00D3062E">
        <w:t xml:space="preserve">          $ref: 'TS29122</w:t>
      </w:r>
      <w:r w:rsidRPr="00D3062E">
        <w:rPr>
          <w:color w:val="000000" w:themeColor="text1"/>
        </w:rPr>
        <w:t>_</w:t>
      </w:r>
      <w:r w:rsidRPr="00D3062E">
        <w:t>CommonData.yaml#/components/schemas/Uri'</w:t>
      </w:r>
    </w:p>
    <w:p w14:paraId="3617819A" w14:textId="77777777" w:rsidR="00E305FE" w:rsidRPr="00D3062E" w:rsidRDefault="00E305FE" w:rsidP="00E305FE">
      <w:pPr>
        <w:pStyle w:val="PL"/>
        <w:spacing w:line="200" w:lineRule="exact"/>
      </w:pPr>
      <w:r w:rsidRPr="00D3062E">
        <w:t xml:space="preserve">        collectInfo:</w:t>
      </w:r>
    </w:p>
    <w:p w14:paraId="3ED3D0B4" w14:textId="77777777" w:rsidR="00E305FE" w:rsidRPr="00D3062E" w:rsidRDefault="00E305FE" w:rsidP="00E305FE">
      <w:pPr>
        <w:pStyle w:val="PL"/>
      </w:pPr>
      <w:r w:rsidRPr="00D3062E">
        <w:t xml:space="preserve">          $ref: '#/components/schemas/CollectInfo'</w:t>
      </w:r>
    </w:p>
    <w:p w14:paraId="5EFA6879" w14:textId="77777777" w:rsidR="00E305FE" w:rsidRPr="00D3062E" w:rsidRDefault="00E305FE" w:rsidP="00E305FE">
      <w:pPr>
        <w:pStyle w:val="PL"/>
        <w:spacing w:line="200" w:lineRule="exact"/>
      </w:pPr>
      <w:r w:rsidRPr="00D3062E">
        <w:t xml:space="preserve">        </w:t>
      </w:r>
      <w:r w:rsidRPr="00D3062E">
        <w:rPr>
          <w:lang w:val="en-US" w:eastAsia="zh-CN"/>
        </w:rPr>
        <w:t>expTime</w:t>
      </w:r>
      <w:r w:rsidRPr="00D3062E">
        <w:rPr>
          <w:rFonts w:hint="eastAsia"/>
          <w:lang w:eastAsia="zh-CN"/>
        </w:rPr>
        <w:t>:</w:t>
      </w:r>
    </w:p>
    <w:p w14:paraId="4786D70D" w14:textId="77777777" w:rsidR="00E305FE" w:rsidRPr="00D3062E" w:rsidRDefault="00E305FE" w:rsidP="00E305FE">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F072964" w14:textId="77777777" w:rsidR="00E305FE" w:rsidRPr="00D3062E" w:rsidRDefault="00E305FE" w:rsidP="00E305FE">
      <w:pPr>
        <w:pStyle w:val="PL"/>
        <w:rPr>
          <w:lang w:val="en-US" w:eastAsia="zh-CN"/>
        </w:rPr>
      </w:pPr>
    </w:p>
    <w:p w14:paraId="40CBA091" w14:textId="77777777" w:rsidR="00E305FE" w:rsidRPr="00D3062E" w:rsidRDefault="00E305FE" w:rsidP="00E305FE">
      <w:pPr>
        <w:pStyle w:val="PL"/>
        <w:spacing w:line="200" w:lineRule="exact"/>
        <w:rPr>
          <w:lang w:val="en-US" w:eastAsia="zh-CN"/>
        </w:rPr>
      </w:pPr>
      <w:r w:rsidRPr="00D3062E">
        <w:rPr>
          <w:rFonts w:hint="eastAsia"/>
        </w:rPr>
        <w:t xml:space="preserve"> </w:t>
      </w:r>
      <w:r w:rsidRPr="00D3062E">
        <w:t xml:space="preserve">   CollectInfo:</w:t>
      </w:r>
    </w:p>
    <w:p w14:paraId="5EDBC034" w14:textId="77777777" w:rsidR="00E305FE" w:rsidRPr="00D3062E" w:rsidRDefault="00E305FE" w:rsidP="00E305FE">
      <w:pPr>
        <w:pStyle w:val="PL"/>
      </w:pPr>
      <w:r w:rsidRPr="00D3062E">
        <w:t xml:space="preserve">      type: object</w:t>
      </w:r>
    </w:p>
    <w:p w14:paraId="2F696974" w14:textId="77777777" w:rsidR="00E305FE" w:rsidRPr="00D3062E" w:rsidRDefault="00E305FE" w:rsidP="00E305FE">
      <w:pPr>
        <w:pStyle w:val="PL"/>
      </w:pPr>
      <w:r w:rsidRPr="00D3062E">
        <w:t xml:space="preserve">      properties:</w:t>
      </w:r>
    </w:p>
    <w:p w14:paraId="79FF4374" w14:textId="77777777" w:rsidR="00E305FE" w:rsidRPr="00D3062E" w:rsidRDefault="00E305FE" w:rsidP="00E305FE">
      <w:pPr>
        <w:pStyle w:val="PL"/>
        <w:spacing w:line="200" w:lineRule="exact"/>
      </w:pPr>
      <w:r w:rsidRPr="00D3062E">
        <w:t xml:space="preserve">        snssai:</w:t>
      </w:r>
    </w:p>
    <w:p w14:paraId="50CBC1CF" w14:textId="77777777" w:rsidR="00E305FE" w:rsidRPr="00D3062E" w:rsidRDefault="00E305FE" w:rsidP="00E305FE">
      <w:pPr>
        <w:pStyle w:val="PL"/>
        <w:spacing w:line="200" w:lineRule="exact"/>
      </w:pPr>
      <w:r w:rsidRPr="00D3062E">
        <w:t xml:space="preserve">          $ref: 'TS29571_CommonData.yaml#/components/schemas/Snssai'</w:t>
      </w:r>
    </w:p>
    <w:p w14:paraId="33D70807" w14:textId="77777777" w:rsidR="00E305FE" w:rsidRPr="00D3062E" w:rsidRDefault="00E305FE" w:rsidP="00E305FE">
      <w:pPr>
        <w:pStyle w:val="PL"/>
        <w:spacing w:line="200" w:lineRule="exact"/>
      </w:pPr>
      <w:r w:rsidRPr="00D3062E">
        <w:t xml:space="preserve">        qosMetric:</w:t>
      </w:r>
    </w:p>
    <w:p w14:paraId="5B5BC89C" w14:textId="77777777" w:rsidR="00E305FE" w:rsidRPr="00D3062E" w:rsidRDefault="00E305FE" w:rsidP="00E305FE">
      <w:pPr>
        <w:pStyle w:val="PL"/>
        <w:spacing w:line="200" w:lineRule="exact"/>
      </w:pPr>
      <w:r w:rsidRPr="00D3062E">
        <w:t xml:space="preserve">          $ref: '#/components/schemas/QoSMetric'</w:t>
      </w:r>
    </w:p>
    <w:p w14:paraId="6B2C013B" w14:textId="77777777" w:rsidR="00E305FE" w:rsidRPr="00D3062E" w:rsidRDefault="00E305FE" w:rsidP="00E305FE">
      <w:pPr>
        <w:pStyle w:val="PL"/>
        <w:spacing w:line="200" w:lineRule="exact"/>
      </w:pPr>
      <w:r w:rsidRPr="00D3062E">
        <w:t xml:space="preserve">        repPeriod:</w:t>
      </w:r>
    </w:p>
    <w:p w14:paraId="1238183E" w14:textId="77777777" w:rsidR="00E305FE" w:rsidRPr="00D3062E" w:rsidRDefault="00E305FE" w:rsidP="00E305FE">
      <w:pPr>
        <w:pStyle w:val="PL"/>
        <w:spacing w:line="200" w:lineRule="exact"/>
      </w:pPr>
      <w:r w:rsidRPr="00D3062E">
        <w:t xml:space="preserve">          $ref: 'TS29571_CommonData.yaml#/components/schemas/DurationSec'</w:t>
      </w:r>
    </w:p>
    <w:p w14:paraId="0D06B3E8" w14:textId="77777777" w:rsidR="00E305FE" w:rsidRPr="00D3062E" w:rsidRDefault="00E305FE" w:rsidP="00E305FE">
      <w:pPr>
        <w:pStyle w:val="PL"/>
        <w:spacing w:line="200" w:lineRule="exact"/>
      </w:pPr>
      <w:r w:rsidRPr="00D3062E">
        <w:t xml:space="preserve">        immRepFlag:</w:t>
      </w:r>
    </w:p>
    <w:p w14:paraId="5530734B" w14:textId="77777777" w:rsidR="00E305FE" w:rsidRPr="00D3062E" w:rsidRDefault="00E305FE" w:rsidP="00E305FE">
      <w:pPr>
        <w:pStyle w:val="PL"/>
        <w:spacing w:line="200" w:lineRule="exact"/>
      </w:pPr>
      <w:r w:rsidRPr="00D3062E">
        <w:t xml:space="preserve">          type: boolean</w:t>
      </w:r>
    </w:p>
    <w:p w14:paraId="3EC3DDF0" w14:textId="77777777" w:rsidR="00E305FE" w:rsidRPr="00D3062E" w:rsidRDefault="00E305FE" w:rsidP="00E305FE">
      <w:pPr>
        <w:pStyle w:val="PL"/>
        <w:spacing w:line="200" w:lineRule="exact"/>
      </w:pPr>
      <w:r w:rsidRPr="00D3062E">
        <w:t xml:space="preserve">          description: </w:t>
      </w:r>
      <w:r w:rsidRPr="00D3062E">
        <w:rPr>
          <w:rFonts w:hint="eastAsia"/>
        </w:rPr>
        <w:t>I</w:t>
      </w:r>
      <w:r w:rsidRPr="00D3062E">
        <w:t>dentifies the request needs immediate reporting or not.</w:t>
      </w:r>
    </w:p>
    <w:p w14:paraId="7B2603EB" w14:textId="77777777" w:rsidR="00E305FE" w:rsidRPr="00D3062E" w:rsidRDefault="00E305FE" w:rsidP="00E305FE">
      <w:pPr>
        <w:pStyle w:val="PL"/>
        <w:rPr>
          <w:lang w:val="en-US" w:eastAsia="es-ES"/>
        </w:rPr>
      </w:pPr>
      <w:r w:rsidRPr="00D3062E">
        <w:rPr>
          <w:lang w:val="en-US" w:eastAsia="es-ES"/>
        </w:rPr>
        <w:t xml:space="preserve">      required:</w:t>
      </w:r>
    </w:p>
    <w:p w14:paraId="7C71565D" w14:textId="77777777" w:rsidR="00E305FE" w:rsidRPr="00D3062E" w:rsidRDefault="00E305FE" w:rsidP="00E305FE">
      <w:pPr>
        <w:pStyle w:val="PL"/>
      </w:pPr>
      <w:r w:rsidRPr="00D3062E">
        <w:rPr>
          <w:lang w:val="en-US" w:eastAsia="es-ES"/>
        </w:rPr>
        <w:t xml:space="preserve">        - </w:t>
      </w:r>
      <w:r w:rsidRPr="00D3062E">
        <w:t>snssai</w:t>
      </w:r>
    </w:p>
    <w:p w14:paraId="230B21B4" w14:textId="77777777" w:rsidR="00E305FE" w:rsidRPr="00D3062E" w:rsidRDefault="00E305FE" w:rsidP="00E305FE">
      <w:pPr>
        <w:pStyle w:val="PL"/>
        <w:spacing w:line="200" w:lineRule="exact"/>
      </w:pPr>
    </w:p>
    <w:p w14:paraId="7D18A9DD" w14:textId="77777777" w:rsidR="00E305FE" w:rsidRPr="00D3062E" w:rsidRDefault="00E305FE" w:rsidP="00E305FE">
      <w:pPr>
        <w:pStyle w:val="PL"/>
        <w:spacing w:line="200" w:lineRule="exact"/>
        <w:rPr>
          <w:lang w:val="en-US" w:eastAsia="zh-CN"/>
        </w:rPr>
      </w:pPr>
      <w:r w:rsidRPr="00D3062E">
        <w:rPr>
          <w:rFonts w:hint="eastAsia"/>
        </w:rPr>
        <w:t xml:space="preserve"> </w:t>
      </w:r>
      <w:r w:rsidRPr="00D3062E">
        <w:t xml:space="preserve">   QoSMetric:</w:t>
      </w:r>
    </w:p>
    <w:p w14:paraId="36397B52" w14:textId="77777777" w:rsidR="00E305FE" w:rsidRPr="00D3062E" w:rsidRDefault="00E305FE" w:rsidP="00E305FE">
      <w:pPr>
        <w:pStyle w:val="PL"/>
      </w:pPr>
      <w:r w:rsidRPr="00D3062E">
        <w:t xml:space="preserve">      type: object</w:t>
      </w:r>
    </w:p>
    <w:p w14:paraId="563CD254" w14:textId="77777777" w:rsidR="00E305FE" w:rsidRPr="00D3062E" w:rsidRDefault="00E305FE" w:rsidP="00E305FE">
      <w:pPr>
        <w:pStyle w:val="PL"/>
      </w:pPr>
      <w:r w:rsidRPr="00D3062E">
        <w:t xml:space="preserve">      properties:</w:t>
      </w:r>
    </w:p>
    <w:p w14:paraId="765DBCAD" w14:textId="77777777" w:rsidR="00E305FE" w:rsidRPr="00D3062E" w:rsidRDefault="00E305FE" w:rsidP="00E305FE">
      <w:pPr>
        <w:pStyle w:val="PL"/>
        <w:spacing w:line="200" w:lineRule="exact"/>
      </w:pPr>
      <w:r w:rsidRPr="00D3062E">
        <w:t xml:space="preserve">        qosType:</w:t>
      </w:r>
    </w:p>
    <w:p w14:paraId="051C22BA" w14:textId="77777777" w:rsidR="00E305FE" w:rsidRPr="00D3062E" w:rsidRDefault="00E305FE" w:rsidP="00E305FE">
      <w:pPr>
        <w:pStyle w:val="PL"/>
        <w:spacing w:line="200" w:lineRule="exact"/>
      </w:pPr>
      <w:r w:rsidRPr="00D3062E">
        <w:t xml:space="preserve">          $ref: '#/components/schemas/QoSType'</w:t>
      </w:r>
    </w:p>
    <w:p w14:paraId="236CE003" w14:textId="77777777" w:rsidR="00E305FE" w:rsidRPr="00D3062E" w:rsidRDefault="00E305FE" w:rsidP="00E305FE">
      <w:pPr>
        <w:pStyle w:val="PL"/>
        <w:spacing w:line="200" w:lineRule="exact"/>
      </w:pPr>
      <w:r w:rsidRPr="00D3062E">
        <w:t xml:space="preserve">        latency:</w:t>
      </w:r>
    </w:p>
    <w:p w14:paraId="22DA8D89" w14:textId="77777777" w:rsidR="00E305FE" w:rsidRPr="00D3062E" w:rsidRDefault="00E305FE" w:rsidP="00E305FE">
      <w:pPr>
        <w:pStyle w:val="PL"/>
      </w:pPr>
      <w:r w:rsidRPr="00D3062E">
        <w:t xml:space="preserve">          $ref: 'TS29571_CommonData.yaml#/components/schemas/Float'</w:t>
      </w:r>
    </w:p>
    <w:p w14:paraId="35748E52" w14:textId="77777777" w:rsidR="00E305FE" w:rsidRPr="00D3062E" w:rsidRDefault="00E305FE" w:rsidP="00E305FE">
      <w:pPr>
        <w:pStyle w:val="PL"/>
        <w:spacing w:line="200" w:lineRule="exact"/>
      </w:pPr>
      <w:r w:rsidRPr="00D3062E">
        <w:t xml:space="preserve">        throughput:</w:t>
      </w:r>
    </w:p>
    <w:p w14:paraId="5384B98D" w14:textId="77777777" w:rsidR="00E305FE" w:rsidRPr="00D3062E" w:rsidRDefault="00E305FE" w:rsidP="00E305FE">
      <w:pPr>
        <w:pStyle w:val="PL"/>
      </w:pPr>
      <w:r w:rsidRPr="00D3062E">
        <w:t xml:space="preserve">          $ref: 'TS29571_CommonData.yaml#/components/schemas/BitRate'</w:t>
      </w:r>
    </w:p>
    <w:p w14:paraId="25CF474B" w14:textId="77777777" w:rsidR="00E305FE" w:rsidRPr="00D3062E" w:rsidRDefault="00E305FE" w:rsidP="00E305FE">
      <w:pPr>
        <w:pStyle w:val="PL"/>
        <w:spacing w:line="200" w:lineRule="exact"/>
      </w:pPr>
      <w:r w:rsidRPr="00D3062E">
        <w:t xml:space="preserve">        jitter:</w:t>
      </w:r>
    </w:p>
    <w:p w14:paraId="1BEEBF65" w14:textId="77777777" w:rsidR="00E305FE" w:rsidRPr="00D3062E" w:rsidRDefault="00E305FE" w:rsidP="00E305FE">
      <w:pPr>
        <w:pStyle w:val="PL"/>
      </w:pPr>
      <w:r w:rsidRPr="00D3062E">
        <w:t xml:space="preserve">          $ref: 'TS29571_CommonData.yaml#/components/schemas/Uint32'</w:t>
      </w:r>
    </w:p>
    <w:p w14:paraId="3131538B" w14:textId="77777777" w:rsidR="00E305FE" w:rsidRPr="00D3062E" w:rsidRDefault="00E305FE" w:rsidP="00E305FE">
      <w:pPr>
        <w:pStyle w:val="PL"/>
        <w:rPr>
          <w:lang w:val="en-US" w:eastAsia="es-ES"/>
        </w:rPr>
      </w:pPr>
      <w:r w:rsidRPr="00D3062E">
        <w:rPr>
          <w:lang w:val="en-US" w:eastAsia="es-ES"/>
        </w:rPr>
        <w:t xml:space="preserve">      required:</w:t>
      </w:r>
    </w:p>
    <w:p w14:paraId="4C5ECAC5" w14:textId="77777777" w:rsidR="00E305FE" w:rsidRPr="00D3062E" w:rsidRDefault="00E305FE" w:rsidP="00E305FE">
      <w:pPr>
        <w:pStyle w:val="PL"/>
      </w:pPr>
      <w:r w:rsidRPr="00D3062E">
        <w:rPr>
          <w:lang w:val="en-US" w:eastAsia="es-ES"/>
        </w:rPr>
        <w:t xml:space="preserve">        - </w:t>
      </w:r>
      <w:r w:rsidRPr="00D3062E">
        <w:t>qosType</w:t>
      </w:r>
    </w:p>
    <w:p w14:paraId="6B95C826" w14:textId="77777777" w:rsidR="00E305FE" w:rsidRPr="00D3062E" w:rsidRDefault="00E305FE" w:rsidP="00E305FE">
      <w:pPr>
        <w:pStyle w:val="PL"/>
        <w:spacing w:line="200" w:lineRule="exact"/>
      </w:pPr>
    </w:p>
    <w:p w14:paraId="6C2C38D0" w14:textId="77777777" w:rsidR="00E305FE" w:rsidRPr="00D3062E" w:rsidRDefault="00E305FE" w:rsidP="00E305FE">
      <w:pPr>
        <w:pStyle w:val="PL"/>
        <w:rPr>
          <w:rFonts w:cs="Courier New"/>
          <w:szCs w:val="16"/>
        </w:rPr>
      </w:pPr>
      <w:r w:rsidRPr="00D3062E">
        <w:rPr>
          <w:rFonts w:cs="Courier New"/>
          <w:szCs w:val="16"/>
        </w:rPr>
        <w:t>#</w:t>
      </w:r>
    </w:p>
    <w:p w14:paraId="778C69B0" w14:textId="77777777" w:rsidR="00E305FE" w:rsidRPr="00D3062E" w:rsidRDefault="00E305FE" w:rsidP="00E305FE">
      <w:pPr>
        <w:pStyle w:val="PL"/>
      </w:pPr>
      <w:r w:rsidRPr="00D3062E">
        <w:t># ENUMERATIONS DATA TYPES</w:t>
      </w:r>
    </w:p>
    <w:p w14:paraId="60BF74F4" w14:textId="77777777" w:rsidR="00E305FE" w:rsidRPr="00D3062E" w:rsidRDefault="00E305FE" w:rsidP="00E305FE">
      <w:pPr>
        <w:pStyle w:val="PL"/>
      </w:pPr>
      <w:r w:rsidRPr="00D3062E">
        <w:t>#</w:t>
      </w:r>
    </w:p>
    <w:p w14:paraId="2BF6A3C3" w14:textId="77777777" w:rsidR="00E305FE" w:rsidRPr="00D3062E" w:rsidRDefault="00E305FE" w:rsidP="00E305FE">
      <w:pPr>
        <w:pStyle w:val="PL"/>
        <w:rPr>
          <w:lang w:val="en-US" w:eastAsia="zh-CN"/>
        </w:rPr>
      </w:pPr>
    </w:p>
    <w:p w14:paraId="2FF531A1" w14:textId="77777777" w:rsidR="00E305FE" w:rsidRPr="00D3062E" w:rsidRDefault="00E305FE" w:rsidP="00E305FE">
      <w:pPr>
        <w:pStyle w:val="PL"/>
        <w:rPr>
          <w:lang w:val="en-US" w:eastAsia="zh-CN"/>
        </w:rPr>
      </w:pPr>
      <w:r w:rsidRPr="00D3062E">
        <w:rPr>
          <w:rFonts w:hint="eastAsia"/>
          <w:lang w:eastAsia="zh-CN"/>
        </w:rPr>
        <w:t xml:space="preserve">    </w:t>
      </w:r>
      <w:r w:rsidRPr="00D3062E">
        <w:rPr>
          <w:lang w:eastAsia="zh-CN"/>
        </w:rPr>
        <w:t>QoSType</w:t>
      </w:r>
      <w:r w:rsidRPr="00D3062E">
        <w:rPr>
          <w:rFonts w:hint="eastAsia"/>
          <w:lang w:eastAsia="zh-CN"/>
        </w:rPr>
        <w:t>：</w:t>
      </w:r>
    </w:p>
    <w:p w14:paraId="6C7DB365" w14:textId="77777777" w:rsidR="00E305FE" w:rsidRPr="00D3062E" w:rsidRDefault="00E305FE" w:rsidP="00E305FE">
      <w:pPr>
        <w:pStyle w:val="PL"/>
        <w:rPr>
          <w:lang w:val="en-US" w:eastAsia="zh-CN"/>
        </w:rPr>
      </w:pPr>
      <w:r w:rsidRPr="00D3062E">
        <w:rPr>
          <w:lang w:val="en-US" w:eastAsia="zh-CN"/>
        </w:rPr>
        <w:t xml:space="preserve">      anyOf:</w:t>
      </w:r>
    </w:p>
    <w:p w14:paraId="2D581597" w14:textId="77777777" w:rsidR="00E305FE" w:rsidRPr="00D3062E" w:rsidRDefault="00E305FE" w:rsidP="00E305FE">
      <w:pPr>
        <w:pStyle w:val="PL"/>
        <w:rPr>
          <w:lang w:val="en-US" w:eastAsia="zh-CN"/>
        </w:rPr>
      </w:pPr>
      <w:r w:rsidRPr="00D3062E">
        <w:rPr>
          <w:lang w:val="en-US" w:eastAsia="zh-CN"/>
        </w:rPr>
        <w:t xml:space="preserve">      - type: string</w:t>
      </w:r>
    </w:p>
    <w:p w14:paraId="27410AEA" w14:textId="77777777" w:rsidR="00E305FE" w:rsidRPr="00D3062E" w:rsidRDefault="00E305FE" w:rsidP="00E305FE">
      <w:pPr>
        <w:pStyle w:val="PL"/>
        <w:rPr>
          <w:lang w:val="en-US" w:eastAsia="zh-CN"/>
        </w:rPr>
      </w:pPr>
      <w:r w:rsidRPr="00D3062E">
        <w:rPr>
          <w:lang w:val="en-US" w:eastAsia="zh-CN"/>
        </w:rPr>
        <w:t xml:space="preserve">        enum:</w:t>
      </w:r>
    </w:p>
    <w:p w14:paraId="054C6A4F" w14:textId="77777777" w:rsidR="00E305FE" w:rsidRPr="00D3062E" w:rsidRDefault="00E305FE" w:rsidP="00E305FE">
      <w:pPr>
        <w:pStyle w:val="PL"/>
        <w:rPr>
          <w:lang w:val="en-US" w:eastAsia="zh-CN"/>
        </w:rPr>
      </w:pPr>
      <w:r w:rsidRPr="00D3062E">
        <w:rPr>
          <w:lang w:val="en-US" w:eastAsia="zh-CN"/>
        </w:rPr>
        <w:t xml:space="preserve">          - LATENCY</w:t>
      </w:r>
    </w:p>
    <w:p w14:paraId="5F970E1F" w14:textId="77777777" w:rsidR="00E305FE" w:rsidRPr="00D3062E" w:rsidRDefault="00E305FE" w:rsidP="00E305FE">
      <w:pPr>
        <w:pStyle w:val="PL"/>
        <w:rPr>
          <w:lang w:val="en-US" w:eastAsia="zh-CN"/>
        </w:rPr>
      </w:pPr>
      <w:r w:rsidRPr="00D3062E">
        <w:rPr>
          <w:lang w:val="en-US" w:eastAsia="zh-CN"/>
        </w:rPr>
        <w:t xml:space="preserve">          - THROUGHPUT</w:t>
      </w:r>
    </w:p>
    <w:p w14:paraId="4105A8A8" w14:textId="77777777" w:rsidR="00E305FE" w:rsidRPr="00D3062E" w:rsidRDefault="00E305FE" w:rsidP="00E305FE">
      <w:pPr>
        <w:pStyle w:val="PL"/>
        <w:rPr>
          <w:lang w:val="en-US" w:eastAsia="zh-CN"/>
        </w:rPr>
      </w:pPr>
      <w:r w:rsidRPr="00D3062E">
        <w:rPr>
          <w:lang w:val="en-US" w:eastAsia="zh-CN"/>
        </w:rPr>
        <w:t xml:space="preserve">          - JITTER</w:t>
      </w:r>
    </w:p>
    <w:p w14:paraId="1124165E" w14:textId="77777777" w:rsidR="00E305FE" w:rsidRPr="00D3062E" w:rsidRDefault="00E305FE" w:rsidP="00E305FE">
      <w:pPr>
        <w:pStyle w:val="PL"/>
        <w:rPr>
          <w:lang w:val="en-US" w:eastAsia="zh-CN"/>
        </w:rPr>
      </w:pPr>
      <w:r w:rsidRPr="00D3062E">
        <w:rPr>
          <w:lang w:val="en-US" w:eastAsia="zh-CN"/>
        </w:rPr>
        <w:t xml:space="preserve">      - type: string</w:t>
      </w:r>
    </w:p>
    <w:p w14:paraId="307AC5C1" w14:textId="77777777" w:rsidR="00E305FE" w:rsidRPr="00D3062E" w:rsidRDefault="00E305FE" w:rsidP="00E305FE">
      <w:pPr>
        <w:pStyle w:val="PL"/>
        <w:rPr>
          <w:lang w:val="en-US" w:eastAsia="zh-CN"/>
        </w:rPr>
      </w:pPr>
      <w:r w:rsidRPr="00D3062E">
        <w:rPr>
          <w:lang w:val="en-US" w:eastAsia="zh-CN"/>
        </w:rPr>
        <w:t xml:space="preserve">        description: &gt;</w:t>
      </w:r>
    </w:p>
    <w:p w14:paraId="71013A07" w14:textId="77777777" w:rsidR="00E305FE" w:rsidRPr="00D3062E" w:rsidRDefault="00E305FE" w:rsidP="00E305FE">
      <w:pPr>
        <w:pStyle w:val="PL"/>
        <w:rPr>
          <w:lang w:val="en-US" w:eastAsia="zh-CN"/>
        </w:rPr>
      </w:pPr>
      <w:r w:rsidRPr="00D3062E">
        <w:rPr>
          <w:lang w:val="en-US" w:eastAsia="zh-CN"/>
        </w:rPr>
        <w:t xml:space="preserve">          This string provides forward-compatibility with future</w:t>
      </w:r>
    </w:p>
    <w:p w14:paraId="571C123B" w14:textId="77777777" w:rsidR="00E305FE" w:rsidRPr="00D3062E" w:rsidRDefault="00E305FE" w:rsidP="00E305FE">
      <w:pPr>
        <w:pStyle w:val="PL"/>
        <w:rPr>
          <w:lang w:val="en-US" w:eastAsia="zh-CN"/>
        </w:rPr>
      </w:pPr>
      <w:r w:rsidRPr="00D3062E">
        <w:rPr>
          <w:lang w:val="en-US" w:eastAsia="zh-CN"/>
        </w:rPr>
        <w:t xml:space="preserve">          extensions to the enumeration and is not used to encode</w:t>
      </w:r>
    </w:p>
    <w:p w14:paraId="6AF44CA7" w14:textId="77777777" w:rsidR="00E305FE" w:rsidRPr="00D3062E" w:rsidRDefault="00E305FE" w:rsidP="00E305FE">
      <w:pPr>
        <w:pStyle w:val="PL"/>
        <w:rPr>
          <w:lang w:val="en-US" w:eastAsia="zh-CN"/>
        </w:rPr>
      </w:pPr>
      <w:r w:rsidRPr="00D3062E">
        <w:rPr>
          <w:lang w:val="en-US" w:eastAsia="zh-CN"/>
        </w:rPr>
        <w:t xml:space="preserve">          content defined in the present version of this API.</w:t>
      </w:r>
    </w:p>
    <w:p w14:paraId="392DA019" w14:textId="77777777" w:rsidR="00E305FE" w:rsidRPr="00D3062E" w:rsidRDefault="00E305FE" w:rsidP="00E305FE">
      <w:pPr>
        <w:pStyle w:val="PL"/>
        <w:rPr>
          <w:lang w:val="en-US" w:eastAsia="zh-CN"/>
        </w:rPr>
      </w:pPr>
      <w:r w:rsidRPr="00D3062E">
        <w:rPr>
          <w:lang w:val="en-US" w:eastAsia="zh-CN"/>
        </w:rPr>
        <w:t xml:space="preserve">      description: |</w:t>
      </w:r>
    </w:p>
    <w:p w14:paraId="2663BB9F" w14:textId="77777777" w:rsidR="00E305FE" w:rsidRPr="00D3062E" w:rsidRDefault="00E305FE" w:rsidP="00E305FE">
      <w:pPr>
        <w:pStyle w:val="PL"/>
        <w:rPr>
          <w:lang w:val="en-US" w:eastAsia="zh-CN"/>
        </w:rPr>
      </w:pPr>
      <w:r w:rsidRPr="00D3062E">
        <w:rPr>
          <w:lang w:val="en-US" w:eastAsia="zh-CN"/>
        </w:rPr>
        <w:t xml:space="preserve">        Represents the QoS metric type, e.g. latency, throughput, jitter, etc.</w:t>
      </w:r>
    </w:p>
    <w:p w14:paraId="5B2182C0" w14:textId="77777777" w:rsidR="00E305FE" w:rsidRPr="00D3062E" w:rsidRDefault="00E305FE" w:rsidP="00E305FE">
      <w:pPr>
        <w:pStyle w:val="PL"/>
        <w:rPr>
          <w:lang w:val="en-US" w:eastAsia="zh-CN"/>
        </w:rPr>
      </w:pPr>
      <w:r w:rsidRPr="00D3062E">
        <w:rPr>
          <w:lang w:val="en-US" w:eastAsia="zh-CN"/>
        </w:rPr>
        <w:t xml:space="preserve">        Possible values are:</w:t>
      </w:r>
    </w:p>
    <w:p w14:paraId="2FA1DE3C" w14:textId="77777777" w:rsidR="00E305FE" w:rsidRPr="00D3062E" w:rsidRDefault="00E305FE" w:rsidP="00E305FE">
      <w:pPr>
        <w:pStyle w:val="PL"/>
        <w:rPr>
          <w:lang w:val="en-US" w:eastAsia="zh-CN"/>
        </w:rPr>
      </w:pPr>
      <w:r w:rsidRPr="00D3062E">
        <w:rPr>
          <w:lang w:val="en-US" w:eastAsia="zh-CN"/>
        </w:rPr>
        <w:t xml:space="preserve">        - LATENCY: Indicates that the QoS type is latency.</w:t>
      </w:r>
    </w:p>
    <w:p w14:paraId="6FD77F82" w14:textId="77777777" w:rsidR="00E305FE" w:rsidRPr="00D3062E" w:rsidRDefault="00E305FE" w:rsidP="00E305FE">
      <w:pPr>
        <w:pStyle w:val="PL"/>
        <w:rPr>
          <w:lang w:val="en-US" w:eastAsia="zh-CN"/>
        </w:rPr>
      </w:pPr>
      <w:r w:rsidRPr="00D3062E">
        <w:rPr>
          <w:lang w:val="en-US" w:eastAsia="zh-CN"/>
        </w:rPr>
        <w:t xml:space="preserve">        - THROUGHPUT: Indicates that the QoS type is latency.</w:t>
      </w:r>
    </w:p>
    <w:p w14:paraId="394384A7" w14:textId="77777777" w:rsidR="00E305FE" w:rsidRPr="00D3062E" w:rsidRDefault="00E305FE" w:rsidP="00E305FE">
      <w:pPr>
        <w:pStyle w:val="PL"/>
        <w:rPr>
          <w:lang w:val="en-US" w:eastAsia="zh-CN"/>
        </w:rPr>
      </w:pPr>
      <w:r w:rsidRPr="00D3062E">
        <w:rPr>
          <w:lang w:val="en-US" w:eastAsia="zh-CN"/>
        </w:rPr>
        <w:t xml:space="preserve">        - JITTER: Indicates that the QoS type is latency.</w:t>
      </w:r>
    </w:p>
    <w:p w14:paraId="6E44E031" w14:textId="77777777" w:rsidR="00E305FE" w:rsidRPr="00D3062E" w:rsidRDefault="00E305FE" w:rsidP="00E305FE">
      <w:pPr>
        <w:pStyle w:val="PL"/>
        <w:rPr>
          <w:lang w:val="en-US" w:eastAsia="zh-CN"/>
        </w:rPr>
      </w:pPr>
    </w:p>
    <w:p w14:paraId="7D1D3102" w14:textId="4AAA32E8" w:rsidR="00D3062E" w:rsidRPr="00D3062E" w:rsidRDefault="00D3062E" w:rsidP="00D3062E">
      <w:pPr>
        <w:pStyle w:val="1"/>
      </w:pPr>
      <w:bookmarkStart w:id="4884" w:name="_Toc160650505"/>
      <w:bookmarkStart w:id="4885" w:name="_Toc160652381"/>
      <w:r>
        <w:rPr>
          <w:lang w:val="en-US"/>
        </w:rPr>
        <w:t>A</w:t>
      </w:r>
      <w:r w:rsidRPr="00D3062E">
        <w:t>.9</w:t>
      </w:r>
      <w:r w:rsidRPr="00D3062E">
        <w:tab/>
        <w:t>NSCE_ServiceContinuity API</w:t>
      </w:r>
      <w:bookmarkEnd w:id="4884"/>
      <w:bookmarkEnd w:id="4885"/>
    </w:p>
    <w:p w14:paraId="6ED1E5EF" w14:textId="77777777" w:rsidR="00311EA5" w:rsidRPr="00D3062E" w:rsidRDefault="00311EA5" w:rsidP="00311EA5">
      <w:pPr>
        <w:pStyle w:val="1"/>
      </w:pPr>
      <w:bookmarkStart w:id="4886" w:name="_Toc160650506"/>
      <w:bookmarkStart w:id="4887" w:name="_Toc160652382"/>
      <w:r w:rsidRPr="00D3062E">
        <w:t>A.10</w:t>
      </w:r>
      <w:r w:rsidRPr="00D3062E">
        <w:tab/>
        <w:t>NSCE_MultiSlicesOptimization API</w:t>
      </w:r>
      <w:bookmarkEnd w:id="4886"/>
      <w:bookmarkEnd w:id="4887"/>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7777777" w:rsidR="00311EA5" w:rsidRPr="00D3062E" w:rsidRDefault="00311EA5" w:rsidP="00311EA5">
      <w:pPr>
        <w:pStyle w:val="PL"/>
      </w:pPr>
      <w:r w:rsidRPr="00D3062E">
        <w:rPr>
          <w:rFonts w:eastAsia="等线"/>
        </w:rPr>
        <w:t xml:space="preserve">  version: 1.1.0</w:t>
      </w:r>
      <w:r w:rsidRPr="00D3062E">
        <w:t>-alpha.1</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34549800" w14:textId="77777777" w:rsidR="00311EA5" w:rsidRPr="00D3062E" w:rsidRDefault="00311EA5" w:rsidP="00311EA5">
      <w:pPr>
        <w:pStyle w:val="PL"/>
      </w:pPr>
      <w:r w:rsidRPr="00D3062E">
        <w:t xml:space="preserve">    3GPP TS 29.435 V0.3.0; Service Enabler Architecture Layer for Verticals (SEAL);</w:t>
      </w:r>
    </w:p>
    <w:p w14:paraId="2C580FF8" w14:textId="77777777" w:rsidR="00311EA5" w:rsidRPr="00D3062E" w:rsidRDefault="00311EA5" w:rsidP="00311EA5">
      <w:pPr>
        <w:pStyle w:val="PL"/>
      </w:pPr>
      <w:r w:rsidRPr="00D3062E">
        <w:t xml:space="preserve">    Network Slice Capability Exposure (NSCE) Server Service(s); Stage 3.</w:t>
      </w:r>
    </w:p>
    <w:p w14:paraId="49695A03" w14:textId="77777777" w:rsidR="00311EA5" w:rsidRPr="00D3062E" w:rsidRDefault="00311EA5" w:rsidP="00311EA5">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4888" w:name="_Toc157435161"/>
      <w:bookmarkStart w:id="4889" w:name="_Toc157436876"/>
      <w:bookmarkStart w:id="4890" w:name="_Toc157440716"/>
      <w:bookmarkStart w:id="4891" w:name="_Toc160650507"/>
      <w:bookmarkStart w:id="4892" w:name="_Toc160652383"/>
      <w:bookmarkEnd w:id="4871"/>
      <w:bookmarkEnd w:id="4872"/>
      <w:bookmarkEnd w:id="4873"/>
      <w:r w:rsidRPr="00D3062E">
        <w:t>A.11</w:t>
      </w:r>
      <w:r w:rsidRPr="00D3062E">
        <w:tab/>
      </w:r>
      <w:r w:rsidRPr="00D3062E">
        <w:rPr>
          <w:lang w:val="en-US"/>
        </w:rPr>
        <w:t>NSCE_NetworkSliceAdaptation</w:t>
      </w:r>
      <w:r w:rsidRPr="00D3062E">
        <w:t xml:space="preserve"> API</w:t>
      </w:r>
      <w:bookmarkEnd w:id="4891"/>
      <w:bookmarkEnd w:id="4892"/>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77777777" w:rsidR="00311EA5" w:rsidRPr="00D3062E" w:rsidRDefault="00311EA5" w:rsidP="00311EA5">
      <w:pPr>
        <w:pStyle w:val="PL"/>
      </w:pPr>
      <w:r w:rsidRPr="00D3062E">
        <w:t xml:space="preserve">  version: 1.1.0-alpha.2</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7D8C0238" w14:textId="77777777" w:rsidR="00311EA5" w:rsidRPr="00D3062E" w:rsidRDefault="00311EA5" w:rsidP="00311EA5">
      <w:pPr>
        <w:pStyle w:val="PL"/>
      </w:pPr>
      <w:r w:rsidRPr="00D3062E">
        <w:t xml:space="preserve">    3GPP TS 29.435 V0.2.0; Service Enabler Architecture Layer for Verticals (SEAL);</w:t>
      </w:r>
    </w:p>
    <w:p w14:paraId="7F3E2C67" w14:textId="77777777" w:rsidR="00311EA5" w:rsidRPr="00D3062E" w:rsidRDefault="00311EA5" w:rsidP="00311EA5">
      <w:pPr>
        <w:pStyle w:val="PL"/>
      </w:pPr>
      <w:r w:rsidRPr="00D3062E">
        <w:t xml:space="preserve">    Network Slice Capability Exposure (NSCE) Server Services; Stage 3.</w:t>
      </w:r>
    </w:p>
    <w:p w14:paraId="0F3A7A9C" w14:textId="77777777" w:rsidR="00311EA5" w:rsidRPr="00D3062E" w:rsidRDefault="00311EA5" w:rsidP="00311EA5">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4893" w:name="_Toc160650508"/>
      <w:bookmarkStart w:id="4894" w:name="_Toc160652384"/>
      <w:r w:rsidRPr="00D3062E">
        <w:t>A.12</w:t>
      </w:r>
      <w:r w:rsidRPr="00D3062E">
        <w:tab/>
      </w:r>
      <w:r w:rsidRPr="00D3062E">
        <w:rPr>
          <w:lang w:val="en-US"/>
        </w:rPr>
        <w:t>NSCE_SliceCommService</w:t>
      </w:r>
      <w:r w:rsidRPr="00D3062E">
        <w:t xml:space="preserve"> API</w:t>
      </w:r>
      <w:bookmarkEnd w:id="4888"/>
      <w:bookmarkEnd w:id="4889"/>
      <w:bookmarkEnd w:id="4890"/>
      <w:bookmarkEnd w:id="4893"/>
      <w:bookmarkEnd w:id="4894"/>
    </w:p>
    <w:p w14:paraId="563BF8EA" w14:textId="77777777" w:rsidR="00091209" w:rsidRPr="00D3062E" w:rsidRDefault="00091209" w:rsidP="00091209">
      <w:pPr>
        <w:pStyle w:val="PL"/>
      </w:pPr>
      <w:r w:rsidRPr="00D3062E">
        <w:t>openapi: 3.0.0</w:t>
      </w:r>
    </w:p>
    <w:p w14:paraId="55C917FA" w14:textId="77777777" w:rsidR="00091209" w:rsidRPr="00D3062E" w:rsidRDefault="00091209" w:rsidP="00091209">
      <w:pPr>
        <w:pStyle w:val="PL"/>
      </w:pPr>
    </w:p>
    <w:p w14:paraId="1EA9AC09" w14:textId="77777777" w:rsidR="00091209" w:rsidRPr="00D3062E" w:rsidRDefault="00091209" w:rsidP="00091209">
      <w:pPr>
        <w:pStyle w:val="PL"/>
      </w:pPr>
      <w:r w:rsidRPr="00D3062E">
        <w:t>info:</w:t>
      </w:r>
    </w:p>
    <w:p w14:paraId="6E39A36B" w14:textId="77777777" w:rsidR="00091209" w:rsidRPr="00D3062E" w:rsidRDefault="00091209" w:rsidP="00091209">
      <w:pPr>
        <w:pStyle w:val="PL"/>
      </w:pPr>
      <w:r w:rsidRPr="00D3062E">
        <w:t xml:space="preserve">  title: NSCE Server </w:t>
      </w:r>
      <w:r w:rsidRPr="00D3062E">
        <w:rPr>
          <w:lang w:eastAsia="fr-FR"/>
        </w:rPr>
        <w:t>Network Slice Communication Service</w:t>
      </w:r>
    </w:p>
    <w:p w14:paraId="343F2B05" w14:textId="77777777" w:rsidR="00091209" w:rsidRPr="00D3062E" w:rsidRDefault="00091209" w:rsidP="00091209">
      <w:pPr>
        <w:pStyle w:val="PL"/>
      </w:pPr>
      <w:r w:rsidRPr="00D3062E">
        <w:t xml:space="preserve">  version: 1.0.0-alpha.1</w:t>
      </w:r>
    </w:p>
    <w:p w14:paraId="76622EE9" w14:textId="77777777" w:rsidR="00091209" w:rsidRPr="00D3062E" w:rsidRDefault="00091209" w:rsidP="00091209">
      <w:pPr>
        <w:pStyle w:val="PL"/>
      </w:pPr>
      <w:r w:rsidRPr="00D3062E">
        <w:t xml:space="preserve">  description: |</w:t>
      </w:r>
    </w:p>
    <w:p w14:paraId="2FAEA784" w14:textId="77777777" w:rsidR="00091209" w:rsidRPr="00D3062E" w:rsidRDefault="00091209" w:rsidP="00091209">
      <w:pPr>
        <w:pStyle w:val="PL"/>
      </w:pPr>
      <w:r w:rsidRPr="00D3062E">
        <w:t xml:space="preserve">    NSCE Server </w:t>
      </w:r>
      <w:r w:rsidRPr="00D3062E">
        <w:rPr>
          <w:lang w:eastAsia="fr-FR"/>
        </w:rPr>
        <w:t>Network Slice Communication Service</w:t>
      </w:r>
      <w:r w:rsidRPr="00D3062E">
        <w:t xml:space="preserve">.  </w:t>
      </w:r>
    </w:p>
    <w:p w14:paraId="5A5D4AFE" w14:textId="77777777" w:rsidR="00091209" w:rsidRPr="00D3062E" w:rsidRDefault="00091209" w:rsidP="00091209">
      <w:pPr>
        <w:pStyle w:val="PL"/>
      </w:pPr>
      <w:r w:rsidRPr="00D3062E">
        <w:t xml:space="preserve">    © 2024, 3GPP Organizational Partners (ARIB, ATIS, CCSA, ETSI, TSDSI, TTA, TTC).  </w:t>
      </w:r>
    </w:p>
    <w:p w14:paraId="4812DC86" w14:textId="77777777" w:rsidR="00091209" w:rsidRPr="00D3062E" w:rsidRDefault="00091209" w:rsidP="00091209">
      <w:pPr>
        <w:pStyle w:val="PL"/>
      </w:pPr>
      <w:r w:rsidRPr="00D3062E">
        <w:t xml:space="preserve">    All rights reserved.</w:t>
      </w:r>
    </w:p>
    <w:p w14:paraId="16A2C9E3" w14:textId="77777777" w:rsidR="00091209" w:rsidRPr="00D3062E" w:rsidRDefault="00091209" w:rsidP="00091209">
      <w:pPr>
        <w:pStyle w:val="PL"/>
      </w:pPr>
    </w:p>
    <w:p w14:paraId="7E27CEB2" w14:textId="77777777" w:rsidR="00091209" w:rsidRPr="00D3062E" w:rsidRDefault="00091209" w:rsidP="00091209">
      <w:pPr>
        <w:pStyle w:val="PL"/>
      </w:pPr>
      <w:r w:rsidRPr="00D3062E">
        <w:t>externalDocs:</w:t>
      </w:r>
    </w:p>
    <w:p w14:paraId="58317C92" w14:textId="77777777" w:rsidR="00091209" w:rsidRPr="00D3062E" w:rsidRDefault="00091209" w:rsidP="00091209">
      <w:pPr>
        <w:pStyle w:val="PL"/>
        <w:rPr>
          <w:lang w:eastAsia="zh-CN"/>
        </w:rPr>
      </w:pPr>
      <w:r w:rsidRPr="00D3062E">
        <w:t xml:space="preserve">  description: </w:t>
      </w:r>
      <w:r w:rsidRPr="00D3062E">
        <w:rPr>
          <w:lang w:eastAsia="zh-CN"/>
        </w:rPr>
        <w:t>&gt;</w:t>
      </w:r>
    </w:p>
    <w:p w14:paraId="7D84DB41" w14:textId="77777777" w:rsidR="00091209" w:rsidRPr="00D3062E" w:rsidRDefault="00091209" w:rsidP="00091209">
      <w:pPr>
        <w:pStyle w:val="PL"/>
      </w:pPr>
      <w:r w:rsidRPr="00D3062E">
        <w:t xml:space="preserve">    3GPP TS 29.435 V0.1.1; Service Enabler Architecture Layer for Verticals (SEAL);</w:t>
      </w:r>
    </w:p>
    <w:p w14:paraId="6CDC543B" w14:textId="77777777" w:rsidR="00091209" w:rsidRPr="00D3062E" w:rsidRDefault="00091209" w:rsidP="00091209">
      <w:pPr>
        <w:pStyle w:val="PL"/>
      </w:pPr>
      <w:r w:rsidRPr="00D3062E">
        <w:t xml:space="preserve">    Network Slice Capability Exposure (NSCE) Server Service(s); Stage 3.</w:t>
      </w:r>
    </w:p>
    <w:p w14:paraId="5B9852CB" w14:textId="77777777" w:rsidR="00091209" w:rsidRPr="00D3062E" w:rsidRDefault="00091209" w:rsidP="00091209">
      <w:pPr>
        <w:pStyle w:val="PL"/>
      </w:pPr>
      <w:r w:rsidRPr="00D3062E">
        <w:t xml:space="preserve">  url: https://www.3gpp.org/ftp/Specs/archive/29_series/29.435/</w:t>
      </w:r>
    </w:p>
    <w:p w14:paraId="7DAD1D38" w14:textId="77777777" w:rsidR="00091209" w:rsidRPr="00D3062E" w:rsidRDefault="00091209" w:rsidP="00091209">
      <w:pPr>
        <w:pStyle w:val="PL"/>
      </w:pPr>
    </w:p>
    <w:p w14:paraId="7546E7A0" w14:textId="77777777" w:rsidR="00091209" w:rsidRPr="00D3062E" w:rsidRDefault="00091209" w:rsidP="00091209">
      <w:pPr>
        <w:pStyle w:val="PL"/>
      </w:pPr>
      <w:r w:rsidRPr="00D3062E">
        <w:t>servers:</w:t>
      </w:r>
    </w:p>
    <w:p w14:paraId="3C30CFC0" w14:textId="77777777" w:rsidR="00091209" w:rsidRPr="00D3062E" w:rsidRDefault="00091209" w:rsidP="00091209">
      <w:pPr>
        <w:pStyle w:val="PL"/>
      </w:pPr>
      <w:r w:rsidRPr="00D3062E">
        <w:t xml:space="preserve">  - url: '{apiRoot}/nsce-scs/v1'</w:t>
      </w:r>
    </w:p>
    <w:p w14:paraId="379EBE82" w14:textId="77777777" w:rsidR="00091209" w:rsidRPr="00D3062E" w:rsidRDefault="00091209" w:rsidP="00091209">
      <w:pPr>
        <w:pStyle w:val="PL"/>
      </w:pPr>
      <w:r w:rsidRPr="00D3062E">
        <w:t xml:space="preserve">    variables:</w:t>
      </w:r>
    </w:p>
    <w:p w14:paraId="5FFF5F2F" w14:textId="77777777" w:rsidR="00091209" w:rsidRPr="00D3062E" w:rsidRDefault="00091209" w:rsidP="00091209">
      <w:pPr>
        <w:pStyle w:val="PL"/>
      </w:pPr>
      <w:r w:rsidRPr="00D3062E">
        <w:t xml:space="preserve">      apiRoot:</w:t>
      </w:r>
    </w:p>
    <w:p w14:paraId="62F385BC" w14:textId="77777777" w:rsidR="00091209" w:rsidRPr="00D3062E" w:rsidRDefault="00091209" w:rsidP="00091209">
      <w:pPr>
        <w:pStyle w:val="PL"/>
      </w:pPr>
      <w:r w:rsidRPr="00D3062E">
        <w:t xml:space="preserve">        default: https://example.com</w:t>
      </w:r>
    </w:p>
    <w:p w14:paraId="335E5A36" w14:textId="77777777" w:rsidR="00091209" w:rsidRPr="00D3062E" w:rsidRDefault="00091209" w:rsidP="00091209">
      <w:pPr>
        <w:pStyle w:val="PL"/>
      </w:pPr>
      <w:r w:rsidRPr="00D3062E">
        <w:t xml:space="preserve">        description: apiRoot as defined in clause 6.5 of 3GPP TS 29.549</w:t>
      </w:r>
    </w:p>
    <w:p w14:paraId="45B78616" w14:textId="77777777" w:rsidR="00091209" w:rsidRPr="00D3062E" w:rsidRDefault="00091209" w:rsidP="00091209">
      <w:pPr>
        <w:pStyle w:val="PL"/>
      </w:pPr>
    </w:p>
    <w:p w14:paraId="2C9FC3DF" w14:textId="77777777" w:rsidR="00091209" w:rsidRPr="00D3062E" w:rsidRDefault="00091209" w:rsidP="00091209">
      <w:pPr>
        <w:pStyle w:val="PL"/>
      </w:pPr>
      <w:r w:rsidRPr="00D3062E">
        <w:t>security:</w:t>
      </w:r>
    </w:p>
    <w:p w14:paraId="082A1F9A" w14:textId="77777777" w:rsidR="00091209" w:rsidRPr="00D3062E" w:rsidRDefault="00091209" w:rsidP="00091209">
      <w:pPr>
        <w:pStyle w:val="PL"/>
      </w:pPr>
      <w:r w:rsidRPr="00D3062E">
        <w:t xml:space="preserve">  - {}</w:t>
      </w:r>
    </w:p>
    <w:p w14:paraId="530B0566" w14:textId="77777777" w:rsidR="00091209" w:rsidRPr="00D3062E" w:rsidRDefault="00091209" w:rsidP="00091209">
      <w:pPr>
        <w:pStyle w:val="PL"/>
      </w:pPr>
      <w:r w:rsidRPr="00D3062E">
        <w:t xml:space="preserve">  - oAuth2ClientCredentials: []</w:t>
      </w:r>
    </w:p>
    <w:p w14:paraId="68DB0B92" w14:textId="77777777" w:rsidR="00091209" w:rsidRPr="00D3062E" w:rsidRDefault="00091209" w:rsidP="00091209">
      <w:pPr>
        <w:pStyle w:val="PL"/>
      </w:pPr>
    </w:p>
    <w:p w14:paraId="3657C0FF" w14:textId="77777777" w:rsidR="00091209" w:rsidRPr="00D3062E" w:rsidRDefault="00091209" w:rsidP="00091209">
      <w:pPr>
        <w:pStyle w:val="PL"/>
      </w:pPr>
      <w:r w:rsidRPr="00D3062E">
        <w:t>paths:</w:t>
      </w:r>
    </w:p>
    <w:p w14:paraId="5F93D21F" w14:textId="77777777" w:rsidR="00091209" w:rsidRPr="00D3062E" w:rsidRDefault="00091209" w:rsidP="00091209">
      <w:pPr>
        <w:pStyle w:val="PL"/>
      </w:pPr>
      <w:r w:rsidRPr="00D3062E">
        <w:t xml:space="preserve">  /services:</w:t>
      </w:r>
    </w:p>
    <w:p w14:paraId="44F0E726" w14:textId="77777777" w:rsidR="00091209" w:rsidRPr="00D3062E" w:rsidRDefault="00091209" w:rsidP="00091209">
      <w:pPr>
        <w:pStyle w:val="PL"/>
      </w:pPr>
      <w:r w:rsidRPr="00D3062E">
        <w:t xml:space="preserve">    post:</w:t>
      </w:r>
    </w:p>
    <w:p w14:paraId="68E06841" w14:textId="77777777" w:rsidR="00091209" w:rsidRPr="00D3062E" w:rsidRDefault="00091209" w:rsidP="00091209">
      <w:pPr>
        <w:pStyle w:val="PL"/>
      </w:pPr>
      <w:r w:rsidRPr="00D3062E">
        <w:t xml:space="preserve">      summary: Request </w:t>
      </w:r>
      <w:r w:rsidRPr="00D3062E">
        <w:rPr>
          <w:lang w:eastAsia="zh-CN"/>
        </w:rPr>
        <w:t xml:space="preserve">the creation of a </w:t>
      </w:r>
      <w:r w:rsidRPr="00D3062E">
        <w:t>Slice Related Communication Service.</w:t>
      </w:r>
    </w:p>
    <w:p w14:paraId="040C8273" w14:textId="77777777" w:rsidR="00091209" w:rsidRPr="00D3062E" w:rsidRDefault="00091209" w:rsidP="00091209">
      <w:pPr>
        <w:pStyle w:val="PL"/>
        <w:rPr>
          <w:rFonts w:cs="Courier New"/>
          <w:szCs w:val="16"/>
        </w:rPr>
      </w:pPr>
      <w:r w:rsidRPr="00D3062E">
        <w:rPr>
          <w:rFonts w:cs="Courier New"/>
          <w:szCs w:val="16"/>
        </w:rPr>
        <w:t xml:space="preserve">      operationId: Create</w:t>
      </w:r>
      <w:r w:rsidRPr="00D3062E">
        <w:t>SliceCommServ</w:t>
      </w:r>
    </w:p>
    <w:p w14:paraId="6EF51A6A" w14:textId="77777777" w:rsidR="00091209" w:rsidRPr="00D3062E" w:rsidRDefault="00091209" w:rsidP="00091209">
      <w:pPr>
        <w:pStyle w:val="PL"/>
        <w:rPr>
          <w:rFonts w:cs="Courier New"/>
          <w:szCs w:val="16"/>
        </w:rPr>
      </w:pPr>
      <w:r w:rsidRPr="00D3062E">
        <w:rPr>
          <w:rFonts w:cs="Courier New"/>
          <w:szCs w:val="16"/>
        </w:rPr>
        <w:t xml:space="preserve">      tags:</w:t>
      </w:r>
    </w:p>
    <w:p w14:paraId="4C034DE4" w14:textId="77777777" w:rsidR="00091209" w:rsidRPr="00D3062E" w:rsidRDefault="00091209" w:rsidP="00091209">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35D0078F" w14:textId="77777777" w:rsidR="00091209" w:rsidRPr="00D3062E" w:rsidRDefault="00091209" w:rsidP="00091209">
      <w:pPr>
        <w:pStyle w:val="PL"/>
      </w:pPr>
      <w:r w:rsidRPr="00D3062E">
        <w:t xml:space="preserve">      requestBody:</w:t>
      </w:r>
    </w:p>
    <w:p w14:paraId="08BEC9BA" w14:textId="77777777" w:rsidR="00091209" w:rsidRPr="00D3062E" w:rsidRDefault="00091209" w:rsidP="00091209">
      <w:pPr>
        <w:pStyle w:val="PL"/>
      </w:pPr>
      <w:r w:rsidRPr="00D3062E">
        <w:lastRenderedPageBreak/>
        <w:t xml:space="preserve">        required: true</w:t>
      </w:r>
    </w:p>
    <w:p w14:paraId="1A4D90B5" w14:textId="77777777" w:rsidR="00091209" w:rsidRPr="00D3062E" w:rsidRDefault="00091209" w:rsidP="00091209">
      <w:pPr>
        <w:pStyle w:val="PL"/>
      </w:pPr>
      <w:r w:rsidRPr="00D3062E">
        <w:t xml:space="preserve">        content:</w:t>
      </w:r>
    </w:p>
    <w:p w14:paraId="2CB522B5" w14:textId="77777777" w:rsidR="00091209" w:rsidRPr="00D3062E" w:rsidRDefault="00091209" w:rsidP="00091209">
      <w:pPr>
        <w:pStyle w:val="PL"/>
      </w:pPr>
      <w:r w:rsidRPr="00D3062E">
        <w:t xml:space="preserve">          application/json:</w:t>
      </w:r>
    </w:p>
    <w:p w14:paraId="3C014103" w14:textId="77777777" w:rsidR="00091209" w:rsidRPr="00D3062E" w:rsidRDefault="00091209" w:rsidP="00091209">
      <w:pPr>
        <w:pStyle w:val="PL"/>
      </w:pPr>
      <w:r w:rsidRPr="00D3062E">
        <w:t xml:space="preserve">            schema:</w:t>
      </w:r>
    </w:p>
    <w:p w14:paraId="1727DFF7" w14:textId="77777777" w:rsidR="00091209" w:rsidRPr="00D3062E" w:rsidRDefault="00091209" w:rsidP="00091209">
      <w:pPr>
        <w:pStyle w:val="PL"/>
      </w:pPr>
      <w:r w:rsidRPr="00D3062E">
        <w:t xml:space="preserve">              $ref: '#/components/schemas/SliceCommService'</w:t>
      </w:r>
    </w:p>
    <w:p w14:paraId="6FC7D255" w14:textId="77777777" w:rsidR="00091209" w:rsidRPr="00D3062E" w:rsidRDefault="00091209" w:rsidP="00091209">
      <w:pPr>
        <w:pStyle w:val="PL"/>
      </w:pPr>
      <w:r w:rsidRPr="00D3062E">
        <w:t xml:space="preserve">      responses:</w:t>
      </w:r>
    </w:p>
    <w:p w14:paraId="5FDCEB48" w14:textId="77777777" w:rsidR="00091209" w:rsidRPr="00D3062E" w:rsidRDefault="00091209" w:rsidP="00091209">
      <w:pPr>
        <w:pStyle w:val="PL"/>
      </w:pPr>
      <w:r w:rsidRPr="00D3062E">
        <w:t xml:space="preserve">        '201':</w:t>
      </w:r>
    </w:p>
    <w:p w14:paraId="393B1248" w14:textId="77777777" w:rsidR="00091209" w:rsidRPr="00D3062E" w:rsidRDefault="00091209" w:rsidP="00091209">
      <w:pPr>
        <w:pStyle w:val="PL"/>
        <w:rPr>
          <w:lang w:eastAsia="zh-CN"/>
        </w:rPr>
      </w:pPr>
      <w:r w:rsidRPr="00D3062E">
        <w:t xml:space="preserve">          description: </w:t>
      </w:r>
      <w:r w:rsidRPr="00D3062E">
        <w:rPr>
          <w:lang w:eastAsia="zh-CN"/>
        </w:rPr>
        <w:t>&gt;</w:t>
      </w:r>
    </w:p>
    <w:p w14:paraId="2A3927EE" w14:textId="77777777" w:rsidR="00091209" w:rsidRPr="00D3062E" w:rsidRDefault="00091209" w:rsidP="00091209">
      <w:pPr>
        <w:pStyle w:val="PL"/>
      </w:pPr>
      <w:r w:rsidRPr="00D3062E">
        <w:rPr>
          <w:lang w:eastAsia="es-ES"/>
        </w:rPr>
        <w:t xml:space="preserve">            </w:t>
      </w:r>
      <w:r w:rsidRPr="00D3062E">
        <w:t>Created. The Slice Related Communication Service is successfully created and a</w:t>
      </w:r>
    </w:p>
    <w:p w14:paraId="6DBD8BC8" w14:textId="77777777" w:rsidR="00091209" w:rsidRPr="00D3062E" w:rsidRDefault="00091209" w:rsidP="00091209">
      <w:pPr>
        <w:pStyle w:val="PL"/>
      </w:pPr>
      <w:r w:rsidRPr="00D3062E">
        <w:t xml:space="preserve">            representation of the created Individual Slice Related Communication Service resource</w:t>
      </w:r>
    </w:p>
    <w:p w14:paraId="1BA86BF3" w14:textId="77777777" w:rsidR="00091209" w:rsidRPr="00D3062E" w:rsidRDefault="00091209" w:rsidP="00091209">
      <w:pPr>
        <w:pStyle w:val="PL"/>
      </w:pPr>
      <w:r w:rsidRPr="00D3062E">
        <w:t xml:space="preserve">            shall be returned.</w:t>
      </w:r>
    </w:p>
    <w:p w14:paraId="2741F929" w14:textId="77777777" w:rsidR="00091209" w:rsidRPr="00D3062E" w:rsidRDefault="00091209" w:rsidP="00091209">
      <w:pPr>
        <w:pStyle w:val="PL"/>
      </w:pPr>
      <w:r w:rsidRPr="00D3062E">
        <w:t xml:space="preserve">          content:</w:t>
      </w:r>
    </w:p>
    <w:p w14:paraId="29004FFF" w14:textId="77777777" w:rsidR="00091209" w:rsidRPr="00D3062E" w:rsidRDefault="00091209" w:rsidP="00091209">
      <w:pPr>
        <w:pStyle w:val="PL"/>
      </w:pPr>
      <w:r w:rsidRPr="00D3062E">
        <w:t xml:space="preserve">            application/json:</w:t>
      </w:r>
    </w:p>
    <w:p w14:paraId="0C09A2A9" w14:textId="77777777" w:rsidR="00091209" w:rsidRPr="00D3062E" w:rsidRDefault="00091209" w:rsidP="00091209">
      <w:pPr>
        <w:pStyle w:val="PL"/>
      </w:pPr>
      <w:r w:rsidRPr="00D3062E">
        <w:t xml:space="preserve">              schema:</w:t>
      </w:r>
    </w:p>
    <w:p w14:paraId="68B1E9A2" w14:textId="77777777" w:rsidR="00091209" w:rsidRPr="00D3062E" w:rsidRDefault="00091209" w:rsidP="00091209">
      <w:pPr>
        <w:pStyle w:val="PL"/>
      </w:pPr>
      <w:r w:rsidRPr="00D3062E">
        <w:t xml:space="preserve">                $ref: '#/components/schemas/SliceCommService'</w:t>
      </w:r>
    </w:p>
    <w:p w14:paraId="0C5CED8E" w14:textId="77777777" w:rsidR="00091209" w:rsidRPr="00D3062E" w:rsidRDefault="00091209" w:rsidP="00091209">
      <w:pPr>
        <w:pStyle w:val="PL"/>
      </w:pPr>
      <w:r w:rsidRPr="00D3062E">
        <w:t xml:space="preserve">          headers:</w:t>
      </w:r>
    </w:p>
    <w:p w14:paraId="6412242B" w14:textId="77777777" w:rsidR="00091209" w:rsidRPr="00D3062E" w:rsidRDefault="00091209" w:rsidP="00091209">
      <w:pPr>
        <w:pStyle w:val="PL"/>
      </w:pPr>
      <w:r w:rsidRPr="00D3062E">
        <w:t xml:space="preserve">            Location:</w:t>
      </w:r>
    </w:p>
    <w:p w14:paraId="27027FAE" w14:textId="77777777" w:rsidR="00091209" w:rsidRPr="00D3062E" w:rsidRDefault="00091209" w:rsidP="00091209">
      <w:pPr>
        <w:pStyle w:val="PL"/>
        <w:rPr>
          <w:lang w:eastAsia="zh-CN"/>
        </w:rPr>
      </w:pPr>
      <w:r w:rsidRPr="00D3062E">
        <w:t xml:space="preserve">              description: </w:t>
      </w:r>
      <w:r w:rsidRPr="00D3062E">
        <w:rPr>
          <w:lang w:eastAsia="zh-CN"/>
        </w:rPr>
        <w:t>&gt;</w:t>
      </w:r>
    </w:p>
    <w:p w14:paraId="25E90BEE" w14:textId="77777777" w:rsidR="00091209" w:rsidRPr="00D3062E" w:rsidRDefault="00091209" w:rsidP="00091209">
      <w:pPr>
        <w:pStyle w:val="PL"/>
      </w:pPr>
      <w:r w:rsidRPr="00D3062E">
        <w:t xml:space="preserve">                Contains the URI of the created Individual Slice Related Communication Service</w:t>
      </w:r>
    </w:p>
    <w:p w14:paraId="787B7B81" w14:textId="77777777" w:rsidR="00091209" w:rsidRPr="00D3062E" w:rsidRDefault="00091209" w:rsidP="00091209">
      <w:pPr>
        <w:pStyle w:val="PL"/>
        <w:rPr>
          <w:lang w:val="en-US"/>
        </w:rPr>
      </w:pPr>
      <w:r w:rsidRPr="00D3062E">
        <w:t xml:space="preserve">                resource.</w:t>
      </w:r>
    </w:p>
    <w:p w14:paraId="343E0018" w14:textId="77777777" w:rsidR="00091209" w:rsidRPr="00D3062E" w:rsidRDefault="00091209" w:rsidP="00091209">
      <w:pPr>
        <w:pStyle w:val="PL"/>
      </w:pPr>
      <w:r w:rsidRPr="00D3062E">
        <w:t xml:space="preserve">              required: true</w:t>
      </w:r>
    </w:p>
    <w:p w14:paraId="499678B4" w14:textId="77777777" w:rsidR="00091209" w:rsidRPr="00D3062E" w:rsidRDefault="00091209" w:rsidP="00091209">
      <w:pPr>
        <w:pStyle w:val="PL"/>
      </w:pPr>
      <w:r w:rsidRPr="00D3062E">
        <w:t xml:space="preserve">              schema:</w:t>
      </w:r>
    </w:p>
    <w:p w14:paraId="2CA15F05" w14:textId="77777777" w:rsidR="00091209" w:rsidRPr="00D3062E" w:rsidRDefault="00091209" w:rsidP="00091209">
      <w:pPr>
        <w:pStyle w:val="PL"/>
      </w:pPr>
      <w:r w:rsidRPr="00D3062E">
        <w:t xml:space="preserve">                type: string</w:t>
      </w:r>
    </w:p>
    <w:p w14:paraId="45C6FD2F" w14:textId="77777777" w:rsidR="00091209" w:rsidRPr="00D3062E" w:rsidRDefault="00091209" w:rsidP="00091209">
      <w:pPr>
        <w:pStyle w:val="PL"/>
      </w:pPr>
      <w:r w:rsidRPr="00D3062E">
        <w:t xml:space="preserve">        '400':</w:t>
      </w:r>
    </w:p>
    <w:p w14:paraId="7DEBE104" w14:textId="77777777" w:rsidR="00091209" w:rsidRPr="00D3062E" w:rsidRDefault="00091209" w:rsidP="00091209">
      <w:pPr>
        <w:pStyle w:val="PL"/>
      </w:pPr>
      <w:r w:rsidRPr="00D3062E">
        <w:t xml:space="preserve">          $ref: 'TS29122_CommonData.yaml#/components/responses/400'</w:t>
      </w:r>
    </w:p>
    <w:p w14:paraId="5D245AB3" w14:textId="77777777" w:rsidR="00091209" w:rsidRPr="00D3062E" w:rsidRDefault="00091209" w:rsidP="00091209">
      <w:pPr>
        <w:pStyle w:val="PL"/>
      </w:pPr>
      <w:r w:rsidRPr="00D3062E">
        <w:t xml:space="preserve">        '401':</w:t>
      </w:r>
    </w:p>
    <w:p w14:paraId="56B875CB" w14:textId="77777777" w:rsidR="00091209" w:rsidRPr="00D3062E" w:rsidRDefault="00091209" w:rsidP="00091209">
      <w:pPr>
        <w:pStyle w:val="PL"/>
      </w:pPr>
      <w:r w:rsidRPr="00D3062E">
        <w:t xml:space="preserve">          $ref: 'TS29122_CommonData.yaml#/components/responses/401'</w:t>
      </w:r>
    </w:p>
    <w:p w14:paraId="7D8BD4BE" w14:textId="77777777" w:rsidR="00091209" w:rsidRPr="00D3062E" w:rsidRDefault="00091209" w:rsidP="00091209">
      <w:pPr>
        <w:pStyle w:val="PL"/>
      </w:pPr>
      <w:r w:rsidRPr="00D3062E">
        <w:t xml:space="preserve">        '403':</w:t>
      </w:r>
    </w:p>
    <w:p w14:paraId="786D81B8" w14:textId="77777777" w:rsidR="00091209" w:rsidRPr="00D3062E" w:rsidRDefault="00091209" w:rsidP="00091209">
      <w:pPr>
        <w:pStyle w:val="PL"/>
      </w:pPr>
      <w:r w:rsidRPr="00D3062E">
        <w:t xml:space="preserve">          $ref: 'TS29122_CommonData.yaml#/components/responses/403'</w:t>
      </w:r>
    </w:p>
    <w:p w14:paraId="1C16640F" w14:textId="77777777" w:rsidR="00091209" w:rsidRPr="00D3062E" w:rsidRDefault="00091209" w:rsidP="00091209">
      <w:pPr>
        <w:pStyle w:val="PL"/>
      </w:pPr>
      <w:r w:rsidRPr="00D3062E">
        <w:t xml:space="preserve">        '404':</w:t>
      </w:r>
    </w:p>
    <w:p w14:paraId="220962CD" w14:textId="77777777" w:rsidR="00091209" w:rsidRPr="00D3062E" w:rsidRDefault="00091209" w:rsidP="00091209">
      <w:pPr>
        <w:pStyle w:val="PL"/>
      </w:pPr>
      <w:r w:rsidRPr="00D3062E">
        <w:t xml:space="preserve">          $ref: 'TS29122_CommonData.yaml#/components/responses/404'</w:t>
      </w:r>
    </w:p>
    <w:p w14:paraId="5D2013A9" w14:textId="77777777" w:rsidR="00091209" w:rsidRPr="00D3062E" w:rsidRDefault="00091209" w:rsidP="00091209">
      <w:pPr>
        <w:pStyle w:val="PL"/>
      </w:pPr>
      <w:r w:rsidRPr="00D3062E">
        <w:t xml:space="preserve">        '411':</w:t>
      </w:r>
    </w:p>
    <w:p w14:paraId="329F1549" w14:textId="77777777" w:rsidR="00091209" w:rsidRPr="00D3062E" w:rsidRDefault="00091209" w:rsidP="00091209">
      <w:pPr>
        <w:pStyle w:val="PL"/>
      </w:pPr>
      <w:r w:rsidRPr="00D3062E">
        <w:t xml:space="preserve">          $ref: 'TS29122_CommonData.yaml#/components/responses/411'</w:t>
      </w:r>
    </w:p>
    <w:p w14:paraId="1C0051A9" w14:textId="77777777" w:rsidR="00091209" w:rsidRPr="00D3062E" w:rsidRDefault="00091209" w:rsidP="00091209">
      <w:pPr>
        <w:pStyle w:val="PL"/>
      </w:pPr>
      <w:r w:rsidRPr="00D3062E">
        <w:t xml:space="preserve">        '413':</w:t>
      </w:r>
    </w:p>
    <w:p w14:paraId="53498674" w14:textId="77777777" w:rsidR="00091209" w:rsidRPr="00D3062E" w:rsidRDefault="00091209" w:rsidP="00091209">
      <w:pPr>
        <w:pStyle w:val="PL"/>
      </w:pPr>
      <w:r w:rsidRPr="00D3062E">
        <w:t xml:space="preserve">          $ref: 'TS29122_CommonData.yaml#/components/responses/413'</w:t>
      </w:r>
    </w:p>
    <w:p w14:paraId="46B7E39C" w14:textId="77777777" w:rsidR="00091209" w:rsidRPr="00D3062E" w:rsidRDefault="00091209" w:rsidP="00091209">
      <w:pPr>
        <w:pStyle w:val="PL"/>
      </w:pPr>
      <w:r w:rsidRPr="00D3062E">
        <w:t xml:space="preserve">        '415':</w:t>
      </w:r>
    </w:p>
    <w:p w14:paraId="17A3BEDA" w14:textId="77777777" w:rsidR="00091209" w:rsidRPr="00D3062E" w:rsidRDefault="00091209" w:rsidP="00091209">
      <w:pPr>
        <w:pStyle w:val="PL"/>
      </w:pPr>
      <w:r w:rsidRPr="00D3062E">
        <w:t xml:space="preserve">          $ref: 'TS29122_CommonData.yaml#/components/responses/415'</w:t>
      </w:r>
    </w:p>
    <w:p w14:paraId="7FDD693D" w14:textId="77777777" w:rsidR="00091209" w:rsidRPr="00D3062E" w:rsidRDefault="00091209" w:rsidP="00091209">
      <w:pPr>
        <w:pStyle w:val="PL"/>
      </w:pPr>
      <w:r w:rsidRPr="00D3062E">
        <w:t xml:space="preserve">        '429':</w:t>
      </w:r>
    </w:p>
    <w:p w14:paraId="6C1B4444" w14:textId="77777777" w:rsidR="00091209" w:rsidRPr="00D3062E" w:rsidRDefault="00091209" w:rsidP="00091209">
      <w:pPr>
        <w:pStyle w:val="PL"/>
      </w:pPr>
      <w:r w:rsidRPr="00D3062E">
        <w:t xml:space="preserve">          $ref: 'TS29122_CommonData.yaml#/components/responses/429'</w:t>
      </w:r>
    </w:p>
    <w:p w14:paraId="6D16CF53" w14:textId="77777777" w:rsidR="00091209" w:rsidRPr="00D3062E" w:rsidRDefault="00091209" w:rsidP="00091209">
      <w:pPr>
        <w:pStyle w:val="PL"/>
      </w:pPr>
      <w:r w:rsidRPr="00D3062E">
        <w:t xml:space="preserve">        '500':</w:t>
      </w:r>
    </w:p>
    <w:p w14:paraId="1F1C8F47" w14:textId="77777777" w:rsidR="00091209" w:rsidRPr="00D3062E" w:rsidRDefault="00091209" w:rsidP="00091209">
      <w:pPr>
        <w:pStyle w:val="PL"/>
      </w:pPr>
      <w:r w:rsidRPr="00D3062E">
        <w:t xml:space="preserve">          $ref: 'TS29122_CommonData.yaml#/components/responses/500'</w:t>
      </w:r>
    </w:p>
    <w:p w14:paraId="25B14E77" w14:textId="77777777" w:rsidR="00091209" w:rsidRPr="00D3062E" w:rsidRDefault="00091209" w:rsidP="00091209">
      <w:pPr>
        <w:pStyle w:val="PL"/>
      </w:pPr>
      <w:r w:rsidRPr="00D3062E">
        <w:t xml:space="preserve">        '503':</w:t>
      </w:r>
    </w:p>
    <w:p w14:paraId="1E1C0380" w14:textId="77777777" w:rsidR="00091209" w:rsidRPr="00D3062E" w:rsidRDefault="00091209" w:rsidP="00091209">
      <w:pPr>
        <w:pStyle w:val="PL"/>
      </w:pPr>
      <w:r w:rsidRPr="00D3062E">
        <w:t xml:space="preserve">          $ref: 'TS29122_CommonData.yaml#/components/responses/503'</w:t>
      </w:r>
    </w:p>
    <w:p w14:paraId="33BEF7EE" w14:textId="77777777" w:rsidR="00091209" w:rsidRPr="00D3062E" w:rsidRDefault="00091209" w:rsidP="00091209">
      <w:pPr>
        <w:pStyle w:val="PL"/>
      </w:pPr>
      <w:r w:rsidRPr="00D3062E">
        <w:t xml:space="preserve">        default:</w:t>
      </w:r>
    </w:p>
    <w:p w14:paraId="403A224E" w14:textId="77777777" w:rsidR="00091209" w:rsidRPr="00D3062E" w:rsidRDefault="00091209" w:rsidP="00091209">
      <w:pPr>
        <w:pStyle w:val="PL"/>
      </w:pPr>
      <w:r w:rsidRPr="00D3062E">
        <w:t xml:space="preserve">          $ref: 'TS29122_CommonData.yaml#/components/responses/default'</w:t>
      </w:r>
    </w:p>
    <w:p w14:paraId="1142D0B2" w14:textId="77777777" w:rsidR="00091209" w:rsidRPr="00D3062E" w:rsidRDefault="00091209" w:rsidP="00091209">
      <w:pPr>
        <w:pStyle w:val="PL"/>
      </w:pPr>
    </w:p>
    <w:p w14:paraId="4B4D05A5" w14:textId="77777777" w:rsidR="00091209" w:rsidRPr="00D3062E" w:rsidRDefault="00091209" w:rsidP="00091209">
      <w:pPr>
        <w:pStyle w:val="PL"/>
        <w:rPr>
          <w:lang w:eastAsia="es-ES"/>
        </w:rPr>
      </w:pPr>
      <w:r w:rsidRPr="00D3062E">
        <w:rPr>
          <w:lang w:eastAsia="es-ES"/>
        </w:rPr>
        <w:t xml:space="preserve">  /</w:t>
      </w:r>
      <w:r w:rsidRPr="00D3062E">
        <w:t>services</w:t>
      </w:r>
      <w:r w:rsidRPr="00D3062E">
        <w:rPr>
          <w:lang w:eastAsia="es-ES"/>
        </w:rPr>
        <w:t>/{servId}:</w:t>
      </w:r>
    </w:p>
    <w:p w14:paraId="64DE61A2" w14:textId="77777777" w:rsidR="00091209" w:rsidRPr="00D3062E" w:rsidRDefault="00091209" w:rsidP="00091209">
      <w:pPr>
        <w:pStyle w:val="PL"/>
        <w:rPr>
          <w:lang w:eastAsia="es-ES"/>
        </w:rPr>
      </w:pPr>
      <w:r w:rsidRPr="00D3062E">
        <w:rPr>
          <w:lang w:eastAsia="es-ES"/>
        </w:rPr>
        <w:t xml:space="preserve">    parameters:</w:t>
      </w:r>
    </w:p>
    <w:p w14:paraId="425463C3" w14:textId="77777777" w:rsidR="00091209" w:rsidRPr="00D3062E" w:rsidRDefault="00091209" w:rsidP="00091209">
      <w:pPr>
        <w:pStyle w:val="PL"/>
        <w:rPr>
          <w:lang w:eastAsia="es-ES"/>
        </w:rPr>
      </w:pPr>
      <w:r w:rsidRPr="00D3062E">
        <w:rPr>
          <w:lang w:eastAsia="es-ES"/>
        </w:rPr>
        <w:t xml:space="preserve">      - name: servId</w:t>
      </w:r>
    </w:p>
    <w:p w14:paraId="3A83F67F" w14:textId="77777777" w:rsidR="00091209" w:rsidRPr="00D3062E" w:rsidRDefault="00091209" w:rsidP="00091209">
      <w:pPr>
        <w:pStyle w:val="PL"/>
        <w:rPr>
          <w:lang w:eastAsia="es-ES"/>
        </w:rPr>
      </w:pPr>
      <w:r w:rsidRPr="00D3062E">
        <w:rPr>
          <w:lang w:eastAsia="es-ES"/>
        </w:rPr>
        <w:t xml:space="preserve">        in: path</w:t>
      </w:r>
    </w:p>
    <w:p w14:paraId="73944AFD" w14:textId="77777777" w:rsidR="00091209" w:rsidRPr="00D3062E" w:rsidRDefault="00091209" w:rsidP="00091209">
      <w:pPr>
        <w:pStyle w:val="PL"/>
        <w:rPr>
          <w:lang w:eastAsia="es-ES"/>
        </w:rPr>
      </w:pPr>
      <w:r w:rsidRPr="00D3062E">
        <w:rPr>
          <w:lang w:eastAsia="es-ES"/>
        </w:rPr>
        <w:t xml:space="preserve">        description: &gt;</w:t>
      </w:r>
    </w:p>
    <w:p w14:paraId="1B0DB87C" w14:textId="77777777" w:rsidR="00091209" w:rsidRPr="00D3062E" w:rsidRDefault="00091209" w:rsidP="00091209">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786B282A" w14:textId="77777777" w:rsidR="00091209" w:rsidRPr="00D3062E" w:rsidRDefault="00091209" w:rsidP="00091209">
      <w:pPr>
        <w:pStyle w:val="PL"/>
        <w:rPr>
          <w:lang w:eastAsia="es-ES"/>
        </w:rPr>
      </w:pPr>
      <w:r w:rsidRPr="00D3062E">
        <w:rPr>
          <w:lang w:eastAsia="es-ES"/>
        </w:rPr>
        <w:t xml:space="preserve">        required: true</w:t>
      </w:r>
    </w:p>
    <w:p w14:paraId="41F0B929" w14:textId="77777777" w:rsidR="00091209" w:rsidRPr="00D3062E" w:rsidRDefault="00091209" w:rsidP="00091209">
      <w:pPr>
        <w:pStyle w:val="PL"/>
        <w:rPr>
          <w:lang w:eastAsia="es-ES"/>
        </w:rPr>
      </w:pPr>
      <w:r w:rsidRPr="00D3062E">
        <w:rPr>
          <w:lang w:eastAsia="es-ES"/>
        </w:rPr>
        <w:t xml:space="preserve">        schema:</w:t>
      </w:r>
    </w:p>
    <w:p w14:paraId="4AFC34EF" w14:textId="77777777" w:rsidR="00091209" w:rsidRPr="00D3062E" w:rsidRDefault="00091209" w:rsidP="00091209">
      <w:pPr>
        <w:pStyle w:val="PL"/>
        <w:rPr>
          <w:lang w:eastAsia="es-ES"/>
        </w:rPr>
      </w:pPr>
      <w:r w:rsidRPr="00D3062E">
        <w:rPr>
          <w:lang w:eastAsia="es-ES"/>
        </w:rPr>
        <w:t xml:space="preserve">          type: string</w:t>
      </w:r>
    </w:p>
    <w:p w14:paraId="488782E6" w14:textId="77777777" w:rsidR="00091209" w:rsidRPr="00D3062E" w:rsidRDefault="00091209" w:rsidP="00091209">
      <w:pPr>
        <w:pStyle w:val="PL"/>
        <w:rPr>
          <w:lang w:eastAsia="es-ES"/>
        </w:rPr>
      </w:pPr>
    </w:p>
    <w:p w14:paraId="11B595BD" w14:textId="77777777" w:rsidR="00091209" w:rsidRPr="00D3062E" w:rsidRDefault="00091209" w:rsidP="00091209">
      <w:pPr>
        <w:pStyle w:val="PL"/>
        <w:rPr>
          <w:lang w:eastAsia="es-ES"/>
        </w:rPr>
      </w:pPr>
      <w:r w:rsidRPr="00D3062E">
        <w:rPr>
          <w:lang w:eastAsia="es-ES"/>
        </w:rPr>
        <w:t xml:space="preserve">    get:</w:t>
      </w:r>
    </w:p>
    <w:p w14:paraId="7E3E2183" w14:textId="77777777" w:rsidR="00091209" w:rsidRPr="00D3062E" w:rsidRDefault="00091209" w:rsidP="00091209">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3098A516" w14:textId="77777777" w:rsidR="00091209" w:rsidRPr="00D3062E" w:rsidRDefault="00091209" w:rsidP="00091209">
      <w:pPr>
        <w:pStyle w:val="PL"/>
        <w:rPr>
          <w:rFonts w:cs="Courier New"/>
          <w:szCs w:val="16"/>
        </w:rPr>
      </w:pPr>
      <w:r w:rsidRPr="00D3062E">
        <w:rPr>
          <w:rFonts w:cs="Courier New"/>
          <w:szCs w:val="16"/>
        </w:rPr>
        <w:t xml:space="preserve">      operationId: GetInd</w:t>
      </w:r>
      <w:r w:rsidRPr="00D3062E">
        <w:t>SliceCommServ</w:t>
      </w:r>
    </w:p>
    <w:p w14:paraId="6B0218A1" w14:textId="77777777" w:rsidR="00091209" w:rsidRPr="00D3062E" w:rsidRDefault="00091209" w:rsidP="00091209">
      <w:pPr>
        <w:pStyle w:val="PL"/>
        <w:rPr>
          <w:rFonts w:cs="Courier New"/>
          <w:szCs w:val="16"/>
        </w:rPr>
      </w:pPr>
      <w:r w:rsidRPr="00D3062E">
        <w:rPr>
          <w:rFonts w:cs="Courier New"/>
          <w:szCs w:val="16"/>
        </w:rPr>
        <w:t xml:space="preserve">      tags:</w:t>
      </w:r>
    </w:p>
    <w:p w14:paraId="4A77B7F2"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6DD8A87C" w14:textId="77777777" w:rsidR="00091209" w:rsidRPr="00D3062E" w:rsidRDefault="00091209" w:rsidP="00091209">
      <w:pPr>
        <w:pStyle w:val="PL"/>
        <w:rPr>
          <w:lang w:eastAsia="es-ES"/>
        </w:rPr>
      </w:pPr>
      <w:r w:rsidRPr="00D3062E">
        <w:rPr>
          <w:lang w:eastAsia="es-ES"/>
        </w:rPr>
        <w:t xml:space="preserve">      responses:</w:t>
      </w:r>
    </w:p>
    <w:p w14:paraId="2BC49AA1" w14:textId="77777777" w:rsidR="00091209" w:rsidRPr="00D3062E" w:rsidRDefault="00091209" w:rsidP="00091209">
      <w:pPr>
        <w:pStyle w:val="PL"/>
        <w:rPr>
          <w:lang w:eastAsia="es-ES"/>
        </w:rPr>
      </w:pPr>
      <w:r w:rsidRPr="00D3062E">
        <w:rPr>
          <w:lang w:eastAsia="es-ES"/>
        </w:rPr>
        <w:t xml:space="preserve">        '200':</w:t>
      </w:r>
    </w:p>
    <w:p w14:paraId="306CD673" w14:textId="77777777" w:rsidR="00091209" w:rsidRPr="00D3062E" w:rsidRDefault="00091209" w:rsidP="00091209">
      <w:pPr>
        <w:pStyle w:val="PL"/>
        <w:rPr>
          <w:lang w:eastAsia="es-ES"/>
        </w:rPr>
      </w:pPr>
      <w:r w:rsidRPr="00D3062E">
        <w:rPr>
          <w:lang w:eastAsia="es-ES"/>
        </w:rPr>
        <w:t xml:space="preserve">          description: &gt;</w:t>
      </w:r>
    </w:p>
    <w:p w14:paraId="5A6BC9F3" w14:textId="77777777" w:rsidR="00091209" w:rsidRPr="00D3062E" w:rsidRDefault="00091209" w:rsidP="00091209">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742F56C0" w14:textId="77777777" w:rsidR="00091209" w:rsidRPr="00D3062E" w:rsidRDefault="00091209" w:rsidP="00091209">
      <w:pPr>
        <w:pStyle w:val="PL"/>
      </w:pPr>
      <w:r w:rsidRPr="00D3062E">
        <w:t xml:space="preserve">            returned.</w:t>
      </w:r>
    </w:p>
    <w:p w14:paraId="571FFE08" w14:textId="77777777" w:rsidR="00091209" w:rsidRPr="00D3062E" w:rsidRDefault="00091209" w:rsidP="00091209">
      <w:pPr>
        <w:pStyle w:val="PL"/>
        <w:rPr>
          <w:lang w:eastAsia="es-ES"/>
        </w:rPr>
      </w:pPr>
      <w:r w:rsidRPr="00D3062E">
        <w:rPr>
          <w:lang w:eastAsia="es-ES"/>
        </w:rPr>
        <w:t xml:space="preserve">          content:</w:t>
      </w:r>
    </w:p>
    <w:p w14:paraId="01616389" w14:textId="77777777" w:rsidR="00091209" w:rsidRPr="00D3062E" w:rsidRDefault="00091209" w:rsidP="00091209">
      <w:pPr>
        <w:pStyle w:val="PL"/>
        <w:rPr>
          <w:lang w:eastAsia="es-ES"/>
        </w:rPr>
      </w:pPr>
      <w:r w:rsidRPr="00D3062E">
        <w:rPr>
          <w:lang w:eastAsia="es-ES"/>
        </w:rPr>
        <w:t xml:space="preserve">            application/json:</w:t>
      </w:r>
    </w:p>
    <w:p w14:paraId="10341E18" w14:textId="77777777" w:rsidR="00091209" w:rsidRPr="00D3062E" w:rsidRDefault="00091209" w:rsidP="00091209">
      <w:pPr>
        <w:pStyle w:val="PL"/>
        <w:rPr>
          <w:lang w:eastAsia="es-ES"/>
        </w:rPr>
      </w:pPr>
      <w:r w:rsidRPr="00D3062E">
        <w:rPr>
          <w:lang w:eastAsia="es-ES"/>
        </w:rPr>
        <w:t xml:space="preserve">              schema:</w:t>
      </w:r>
    </w:p>
    <w:p w14:paraId="3A732F59"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6FEC4A40" w14:textId="77777777" w:rsidR="00091209" w:rsidRPr="00D3062E" w:rsidRDefault="00091209" w:rsidP="00091209">
      <w:pPr>
        <w:pStyle w:val="PL"/>
      </w:pPr>
      <w:r w:rsidRPr="00D3062E">
        <w:t xml:space="preserve">        '307':</w:t>
      </w:r>
    </w:p>
    <w:p w14:paraId="56E96479"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52C04D19" w14:textId="77777777" w:rsidR="00091209" w:rsidRPr="00D3062E" w:rsidRDefault="00091209" w:rsidP="00091209">
      <w:pPr>
        <w:pStyle w:val="PL"/>
      </w:pPr>
      <w:r w:rsidRPr="00D3062E">
        <w:t xml:space="preserve">        '308':</w:t>
      </w:r>
    </w:p>
    <w:p w14:paraId="365A9B70"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4D09EBFB" w14:textId="77777777" w:rsidR="00091209" w:rsidRPr="00D3062E" w:rsidRDefault="00091209" w:rsidP="00091209">
      <w:pPr>
        <w:pStyle w:val="PL"/>
        <w:rPr>
          <w:lang w:eastAsia="es-ES"/>
        </w:rPr>
      </w:pPr>
      <w:r w:rsidRPr="00D3062E">
        <w:rPr>
          <w:lang w:eastAsia="es-ES"/>
        </w:rPr>
        <w:t xml:space="preserve">        '400':</w:t>
      </w:r>
    </w:p>
    <w:p w14:paraId="10AEE34A"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20523EF7" w14:textId="77777777" w:rsidR="00091209" w:rsidRPr="00D3062E" w:rsidRDefault="00091209" w:rsidP="00091209">
      <w:pPr>
        <w:pStyle w:val="PL"/>
        <w:rPr>
          <w:lang w:eastAsia="es-ES"/>
        </w:rPr>
      </w:pPr>
      <w:r w:rsidRPr="00D3062E">
        <w:rPr>
          <w:lang w:eastAsia="es-ES"/>
        </w:rPr>
        <w:t xml:space="preserve">        '401':</w:t>
      </w:r>
    </w:p>
    <w:p w14:paraId="0E463C3C"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37818D9C" w14:textId="77777777" w:rsidR="00091209" w:rsidRPr="00D3062E" w:rsidRDefault="00091209" w:rsidP="00091209">
      <w:pPr>
        <w:pStyle w:val="PL"/>
        <w:rPr>
          <w:lang w:eastAsia="es-ES"/>
        </w:rPr>
      </w:pPr>
      <w:r w:rsidRPr="00D3062E">
        <w:rPr>
          <w:lang w:eastAsia="es-ES"/>
        </w:rPr>
        <w:lastRenderedPageBreak/>
        <w:t xml:space="preserve">        '403':</w:t>
      </w:r>
    </w:p>
    <w:p w14:paraId="00225BEA"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412CC300" w14:textId="77777777" w:rsidR="00091209" w:rsidRPr="00D3062E" w:rsidRDefault="00091209" w:rsidP="00091209">
      <w:pPr>
        <w:pStyle w:val="PL"/>
        <w:rPr>
          <w:lang w:eastAsia="es-ES"/>
        </w:rPr>
      </w:pPr>
      <w:r w:rsidRPr="00D3062E">
        <w:rPr>
          <w:lang w:eastAsia="es-ES"/>
        </w:rPr>
        <w:t xml:space="preserve">        '404':</w:t>
      </w:r>
    </w:p>
    <w:p w14:paraId="6D41AA2B"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0B2A33AD" w14:textId="77777777" w:rsidR="00091209" w:rsidRPr="00D3062E" w:rsidRDefault="00091209" w:rsidP="00091209">
      <w:pPr>
        <w:pStyle w:val="PL"/>
        <w:rPr>
          <w:lang w:eastAsia="es-ES"/>
        </w:rPr>
      </w:pPr>
      <w:r w:rsidRPr="00D3062E">
        <w:rPr>
          <w:lang w:eastAsia="es-ES"/>
        </w:rPr>
        <w:t xml:space="preserve">        '406':</w:t>
      </w:r>
    </w:p>
    <w:p w14:paraId="6D0D37A8"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2F1D10A2" w14:textId="77777777" w:rsidR="00091209" w:rsidRPr="00D3062E" w:rsidRDefault="00091209" w:rsidP="00091209">
      <w:pPr>
        <w:pStyle w:val="PL"/>
        <w:rPr>
          <w:lang w:eastAsia="es-ES"/>
        </w:rPr>
      </w:pPr>
      <w:r w:rsidRPr="00D3062E">
        <w:rPr>
          <w:lang w:eastAsia="es-ES"/>
        </w:rPr>
        <w:t xml:space="preserve">        '429':</w:t>
      </w:r>
    </w:p>
    <w:p w14:paraId="0913E036"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5A8D246C" w14:textId="77777777" w:rsidR="00091209" w:rsidRPr="00D3062E" w:rsidRDefault="00091209" w:rsidP="00091209">
      <w:pPr>
        <w:pStyle w:val="PL"/>
        <w:rPr>
          <w:lang w:eastAsia="es-ES"/>
        </w:rPr>
      </w:pPr>
      <w:r w:rsidRPr="00D3062E">
        <w:rPr>
          <w:lang w:eastAsia="es-ES"/>
        </w:rPr>
        <w:t xml:space="preserve">        '500':</w:t>
      </w:r>
    </w:p>
    <w:p w14:paraId="73BB34E6"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6FE94A72" w14:textId="77777777" w:rsidR="00091209" w:rsidRPr="00D3062E" w:rsidRDefault="00091209" w:rsidP="00091209">
      <w:pPr>
        <w:pStyle w:val="PL"/>
        <w:rPr>
          <w:lang w:eastAsia="es-ES"/>
        </w:rPr>
      </w:pPr>
      <w:r w:rsidRPr="00D3062E">
        <w:rPr>
          <w:lang w:eastAsia="es-ES"/>
        </w:rPr>
        <w:t xml:space="preserve">        '503':</w:t>
      </w:r>
    </w:p>
    <w:p w14:paraId="63D9F105"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3B004587" w14:textId="77777777" w:rsidR="00091209" w:rsidRPr="00D3062E" w:rsidRDefault="00091209" w:rsidP="00091209">
      <w:pPr>
        <w:pStyle w:val="PL"/>
        <w:rPr>
          <w:lang w:eastAsia="es-ES"/>
        </w:rPr>
      </w:pPr>
      <w:r w:rsidRPr="00D3062E">
        <w:rPr>
          <w:lang w:eastAsia="es-ES"/>
        </w:rPr>
        <w:t xml:space="preserve">        default:</w:t>
      </w:r>
    </w:p>
    <w:p w14:paraId="1478176C"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5E2759BB" w14:textId="77777777" w:rsidR="00091209" w:rsidRPr="00D3062E" w:rsidRDefault="00091209" w:rsidP="00091209">
      <w:pPr>
        <w:pStyle w:val="PL"/>
        <w:rPr>
          <w:lang w:eastAsia="es-ES"/>
        </w:rPr>
      </w:pPr>
    </w:p>
    <w:p w14:paraId="26AA506C" w14:textId="77777777" w:rsidR="00091209" w:rsidRPr="00D3062E" w:rsidRDefault="00091209" w:rsidP="00091209">
      <w:pPr>
        <w:pStyle w:val="PL"/>
        <w:rPr>
          <w:lang w:eastAsia="es-ES"/>
        </w:rPr>
      </w:pPr>
      <w:r w:rsidRPr="00D3062E">
        <w:rPr>
          <w:lang w:eastAsia="es-ES"/>
        </w:rPr>
        <w:t xml:space="preserve">    put:</w:t>
      </w:r>
    </w:p>
    <w:p w14:paraId="6EDC11E1"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BA6CBFE" w14:textId="77777777" w:rsidR="00091209" w:rsidRPr="00D3062E" w:rsidRDefault="00091209" w:rsidP="00091209">
      <w:pPr>
        <w:pStyle w:val="PL"/>
        <w:rPr>
          <w:rFonts w:cs="Courier New"/>
          <w:szCs w:val="16"/>
        </w:rPr>
      </w:pPr>
      <w:r w:rsidRPr="00D3062E">
        <w:rPr>
          <w:rFonts w:cs="Courier New"/>
          <w:szCs w:val="16"/>
        </w:rPr>
        <w:t xml:space="preserve">      operationId: UpdateInd</w:t>
      </w:r>
      <w:r w:rsidRPr="00D3062E">
        <w:t>SliceCommServ</w:t>
      </w:r>
    </w:p>
    <w:p w14:paraId="18EC8E4A" w14:textId="77777777" w:rsidR="00091209" w:rsidRPr="00D3062E" w:rsidRDefault="00091209" w:rsidP="00091209">
      <w:pPr>
        <w:pStyle w:val="PL"/>
        <w:rPr>
          <w:rFonts w:cs="Courier New"/>
          <w:szCs w:val="16"/>
        </w:rPr>
      </w:pPr>
      <w:r w:rsidRPr="00D3062E">
        <w:rPr>
          <w:rFonts w:cs="Courier New"/>
          <w:szCs w:val="16"/>
        </w:rPr>
        <w:t xml:space="preserve">      tags:</w:t>
      </w:r>
    </w:p>
    <w:p w14:paraId="461B7D8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27AAA8CA" w14:textId="77777777" w:rsidR="00091209" w:rsidRPr="00D3062E" w:rsidRDefault="00091209" w:rsidP="00091209">
      <w:pPr>
        <w:pStyle w:val="PL"/>
      </w:pPr>
      <w:r w:rsidRPr="00D3062E">
        <w:t xml:space="preserve">      requestBody:</w:t>
      </w:r>
    </w:p>
    <w:p w14:paraId="591A0893" w14:textId="77777777" w:rsidR="00091209" w:rsidRPr="00D3062E" w:rsidRDefault="00091209" w:rsidP="00091209">
      <w:pPr>
        <w:pStyle w:val="PL"/>
      </w:pPr>
      <w:r w:rsidRPr="00D3062E">
        <w:t xml:space="preserve">        required: true</w:t>
      </w:r>
    </w:p>
    <w:p w14:paraId="56C7DC46" w14:textId="77777777" w:rsidR="00091209" w:rsidRPr="00D3062E" w:rsidRDefault="00091209" w:rsidP="00091209">
      <w:pPr>
        <w:pStyle w:val="PL"/>
      </w:pPr>
      <w:r w:rsidRPr="00D3062E">
        <w:t xml:space="preserve">        content:</w:t>
      </w:r>
    </w:p>
    <w:p w14:paraId="4C5A4059" w14:textId="77777777" w:rsidR="00091209" w:rsidRPr="00D3062E" w:rsidRDefault="00091209" w:rsidP="00091209">
      <w:pPr>
        <w:pStyle w:val="PL"/>
      </w:pPr>
      <w:r w:rsidRPr="00D3062E">
        <w:t xml:space="preserve">          application/json:</w:t>
      </w:r>
    </w:p>
    <w:p w14:paraId="3D6364C8" w14:textId="77777777" w:rsidR="00091209" w:rsidRPr="00D3062E" w:rsidRDefault="00091209" w:rsidP="00091209">
      <w:pPr>
        <w:pStyle w:val="PL"/>
      </w:pPr>
      <w:r w:rsidRPr="00D3062E">
        <w:t xml:space="preserve">            schema:</w:t>
      </w:r>
    </w:p>
    <w:p w14:paraId="291E2D51"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05BD3C0B" w14:textId="77777777" w:rsidR="00091209" w:rsidRPr="00D3062E" w:rsidRDefault="00091209" w:rsidP="00091209">
      <w:pPr>
        <w:pStyle w:val="PL"/>
        <w:rPr>
          <w:lang w:eastAsia="es-ES"/>
        </w:rPr>
      </w:pPr>
      <w:r w:rsidRPr="00D3062E">
        <w:rPr>
          <w:lang w:eastAsia="es-ES"/>
        </w:rPr>
        <w:t xml:space="preserve">      responses:</w:t>
      </w:r>
    </w:p>
    <w:p w14:paraId="47B52DA4" w14:textId="77777777" w:rsidR="00091209" w:rsidRPr="00D3062E" w:rsidRDefault="00091209" w:rsidP="00091209">
      <w:pPr>
        <w:pStyle w:val="PL"/>
      </w:pPr>
      <w:r w:rsidRPr="00D3062E">
        <w:t xml:space="preserve">        '200':</w:t>
      </w:r>
    </w:p>
    <w:p w14:paraId="0CA4B689" w14:textId="77777777" w:rsidR="00091209" w:rsidRPr="00D3062E" w:rsidRDefault="00091209" w:rsidP="00091209">
      <w:pPr>
        <w:pStyle w:val="PL"/>
        <w:rPr>
          <w:lang w:eastAsia="zh-CN"/>
        </w:rPr>
      </w:pPr>
      <w:r w:rsidRPr="00D3062E">
        <w:t xml:space="preserve">          description: </w:t>
      </w:r>
      <w:r w:rsidRPr="00D3062E">
        <w:rPr>
          <w:lang w:eastAsia="zh-CN"/>
        </w:rPr>
        <w:t>&gt;</w:t>
      </w:r>
    </w:p>
    <w:p w14:paraId="25FB63F6" w14:textId="77777777" w:rsidR="00091209" w:rsidRPr="00D3062E" w:rsidRDefault="00091209" w:rsidP="00091209">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3836A511" w14:textId="77777777" w:rsidR="00091209" w:rsidRPr="00D3062E" w:rsidRDefault="00091209" w:rsidP="00091209">
      <w:pPr>
        <w:pStyle w:val="PL"/>
      </w:pPr>
      <w:r w:rsidRPr="00D3062E">
        <w:t xml:space="preserve">            and a representation of the updated resource shall be returned in the response body.</w:t>
      </w:r>
    </w:p>
    <w:p w14:paraId="236748B5" w14:textId="77777777" w:rsidR="00091209" w:rsidRPr="00D3062E" w:rsidRDefault="00091209" w:rsidP="00091209">
      <w:pPr>
        <w:pStyle w:val="PL"/>
      </w:pPr>
      <w:r w:rsidRPr="00D3062E">
        <w:t xml:space="preserve">          content:</w:t>
      </w:r>
    </w:p>
    <w:p w14:paraId="4C5CFED3" w14:textId="77777777" w:rsidR="00091209" w:rsidRPr="00D3062E" w:rsidRDefault="00091209" w:rsidP="00091209">
      <w:pPr>
        <w:pStyle w:val="PL"/>
      </w:pPr>
      <w:r w:rsidRPr="00D3062E">
        <w:t xml:space="preserve">            application/json:</w:t>
      </w:r>
    </w:p>
    <w:p w14:paraId="26A8D1E6" w14:textId="77777777" w:rsidR="00091209" w:rsidRPr="00D3062E" w:rsidRDefault="00091209" w:rsidP="00091209">
      <w:pPr>
        <w:pStyle w:val="PL"/>
      </w:pPr>
      <w:r w:rsidRPr="00D3062E">
        <w:t xml:space="preserve">              schema:</w:t>
      </w:r>
    </w:p>
    <w:p w14:paraId="358937F3"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6C34457C" w14:textId="77777777" w:rsidR="00091209" w:rsidRPr="00D3062E" w:rsidRDefault="00091209" w:rsidP="00091209">
      <w:pPr>
        <w:pStyle w:val="PL"/>
      </w:pPr>
      <w:r w:rsidRPr="00D3062E">
        <w:t xml:space="preserve">        '307':</w:t>
      </w:r>
    </w:p>
    <w:p w14:paraId="2C5A8894"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28366A36" w14:textId="77777777" w:rsidR="00091209" w:rsidRPr="00D3062E" w:rsidRDefault="00091209" w:rsidP="00091209">
      <w:pPr>
        <w:pStyle w:val="PL"/>
      </w:pPr>
      <w:r w:rsidRPr="00D3062E">
        <w:t xml:space="preserve">        '308':</w:t>
      </w:r>
    </w:p>
    <w:p w14:paraId="4A95684B"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60CED472" w14:textId="77777777" w:rsidR="00091209" w:rsidRPr="00D3062E" w:rsidRDefault="00091209" w:rsidP="00091209">
      <w:pPr>
        <w:pStyle w:val="PL"/>
        <w:rPr>
          <w:lang w:eastAsia="es-ES"/>
        </w:rPr>
      </w:pPr>
      <w:r w:rsidRPr="00D3062E">
        <w:rPr>
          <w:lang w:eastAsia="es-ES"/>
        </w:rPr>
        <w:t xml:space="preserve">        '400':</w:t>
      </w:r>
    </w:p>
    <w:p w14:paraId="79B8F306"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475036AC" w14:textId="77777777" w:rsidR="00091209" w:rsidRPr="00D3062E" w:rsidRDefault="00091209" w:rsidP="00091209">
      <w:pPr>
        <w:pStyle w:val="PL"/>
        <w:rPr>
          <w:lang w:eastAsia="es-ES"/>
        </w:rPr>
      </w:pPr>
      <w:r w:rsidRPr="00D3062E">
        <w:rPr>
          <w:lang w:eastAsia="es-ES"/>
        </w:rPr>
        <w:t xml:space="preserve">        '401':</w:t>
      </w:r>
    </w:p>
    <w:p w14:paraId="6B4E4A4F"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3585B322" w14:textId="77777777" w:rsidR="00091209" w:rsidRPr="00D3062E" w:rsidRDefault="00091209" w:rsidP="00091209">
      <w:pPr>
        <w:pStyle w:val="PL"/>
        <w:rPr>
          <w:lang w:eastAsia="es-ES"/>
        </w:rPr>
      </w:pPr>
      <w:r w:rsidRPr="00D3062E">
        <w:rPr>
          <w:lang w:eastAsia="es-ES"/>
        </w:rPr>
        <w:t xml:space="preserve">        '403':</w:t>
      </w:r>
    </w:p>
    <w:p w14:paraId="6535F18C"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61806BAA" w14:textId="77777777" w:rsidR="00091209" w:rsidRPr="00D3062E" w:rsidRDefault="00091209" w:rsidP="00091209">
      <w:pPr>
        <w:pStyle w:val="PL"/>
        <w:rPr>
          <w:lang w:eastAsia="es-ES"/>
        </w:rPr>
      </w:pPr>
      <w:r w:rsidRPr="00D3062E">
        <w:rPr>
          <w:lang w:eastAsia="es-ES"/>
        </w:rPr>
        <w:t xml:space="preserve">        '404':</w:t>
      </w:r>
    </w:p>
    <w:p w14:paraId="16AF3080"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59E46CE0" w14:textId="77777777" w:rsidR="00091209" w:rsidRPr="00D3062E" w:rsidRDefault="00091209" w:rsidP="00091209">
      <w:pPr>
        <w:pStyle w:val="PL"/>
        <w:rPr>
          <w:lang w:eastAsia="es-ES"/>
        </w:rPr>
      </w:pPr>
      <w:r w:rsidRPr="00D3062E">
        <w:rPr>
          <w:lang w:eastAsia="es-ES"/>
        </w:rPr>
        <w:t xml:space="preserve">        '406':</w:t>
      </w:r>
    </w:p>
    <w:p w14:paraId="2B31A711"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2AE2FAEA" w14:textId="77777777" w:rsidR="00091209" w:rsidRPr="00D3062E" w:rsidRDefault="00091209" w:rsidP="00091209">
      <w:pPr>
        <w:pStyle w:val="PL"/>
        <w:rPr>
          <w:lang w:eastAsia="es-ES"/>
        </w:rPr>
      </w:pPr>
      <w:r w:rsidRPr="00D3062E">
        <w:rPr>
          <w:lang w:eastAsia="es-ES"/>
        </w:rPr>
        <w:t xml:space="preserve">        '429':</w:t>
      </w:r>
    </w:p>
    <w:p w14:paraId="60C09E46"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5884D745" w14:textId="77777777" w:rsidR="00091209" w:rsidRPr="00D3062E" w:rsidRDefault="00091209" w:rsidP="00091209">
      <w:pPr>
        <w:pStyle w:val="PL"/>
        <w:rPr>
          <w:lang w:eastAsia="es-ES"/>
        </w:rPr>
      </w:pPr>
      <w:r w:rsidRPr="00D3062E">
        <w:rPr>
          <w:lang w:eastAsia="es-ES"/>
        </w:rPr>
        <w:t xml:space="preserve">        '500':</w:t>
      </w:r>
    </w:p>
    <w:p w14:paraId="7B4344DC"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5EB5A11C" w14:textId="77777777" w:rsidR="00091209" w:rsidRPr="00D3062E" w:rsidRDefault="00091209" w:rsidP="00091209">
      <w:pPr>
        <w:pStyle w:val="PL"/>
        <w:rPr>
          <w:lang w:eastAsia="es-ES"/>
        </w:rPr>
      </w:pPr>
      <w:r w:rsidRPr="00D3062E">
        <w:rPr>
          <w:lang w:eastAsia="es-ES"/>
        </w:rPr>
        <w:t xml:space="preserve">        '503':</w:t>
      </w:r>
    </w:p>
    <w:p w14:paraId="78F28C4E"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0BFD8413" w14:textId="77777777" w:rsidR="00091209" w:rsidRPr="00D3062E" w:rsidRDefault="00091209" w:rsidP="00091209">
      <w:pPr>
        <w:pStyle w:val="PL"/>
        <w:rPr>
          <w:lang w:eastAsia="es-ES"/>
        </w:rPr>
      </w:pPr>
      <w:r w:rsidRPr="00D3062E">
        <w:rPr>
          <w:lang w:eastAsia="es-ES"/>
        </w:rPr>
        <w:t xml:space="preserve">        default:</w:t>
      </w:r>
    </w:p>
    <w:p w14:paraId="17C08A6C"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508B0994" w14:textId="77777777" w:rsidR="00091209" w:rsidRPr="00D3062E" w:rsidRDefault="00091209" w:rsidP="00091209">
      <w:pPr>
        <w:pStyle w:val="PL"/>
        <w:rPr>
          <w:lang w:eastAsia="es-ES"/>
        </w:rPr>
      </w:pPr>
    </w:p>
    <w:p w14:paraId="00FB6363" w14:textId="77777777" w:rsidR="00091209" w:rsidRPr="00D3062E" w:rsidRDefault="00091209" w:rsidP="00091209">
      <w:pPr>
        <w:pStyle w:val="PL"/>
        <w:rPr>
          <w:lang w:eastAsia="es-ES"/>
        </w:rPr>
      </w:pPr>
      <w:r w:rsidRPr="00D3062E">
        <w:rPr>
          <w:lang w:eastAsia="es-ES"/>
        </w:rPr>
        <w:t xml:space="preserve">    patch:</w:t>
      </w:r>
    </w:p>
    <w:p w14:paraId="472080AA"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44F4E056" w14:textId="77777777" w:rsidR="00091209" w:rsidRPr="00D3062E" w:rsidRDefault="00091209" w:rsidP="00091209">
      <w:pPr>
        <w:pStyle w:val="PL"/>
        <w:rPr>
          <w:rFonts w:cs="Courier New"/>
          <w:szCs w:val="16"/>
        </w:rPr>
      </w:pPr>
      <w:r w:rsidRPr="00D3062E">
        <w:rPr>
          <w:rFonts w:cs="Courier New"/>
          <w:szCs w:val="16"/>
        </w:rPr>
        <w:t xml:space="preserve">      operationId: ModifyInd</w:t>
      </w:r>
      <w:r w:rsidRPr="00D3062E">
        <w:t>SliceCommServ</w:t>
      </w:r>
    </w:p>
    <w:p w14:paraId="014F1BBD" w14:textId="77777777" w:rsidR="00091209" w:rsidRPr="00D3062E" w:rsidRDefault="00091209" w:rsidP="00091209">
      <w:pPr>
        <w:pStyle w:val="PL"/>
        <w:rPr>
          <w:rFonts w:cs="Courier New"/>
          <w:szCs w:val="16"/>
        </w:rPr>
      </w:pPr>
      <w:r w:rsidRPr="00D3062E">
        <w:rPr>
          <w:rFonts w:cs="Courier New"/>
          <w:szCs w:val="16"/>
        </w:rPr>
        <w:t xml:space="preserve">      tags:</w:t>
      </w:r>
    </w:p>
    <w:p w14:paraId="52E7C2A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20227155" w14:textId="77777777" w:rsidR="00091209" w:rsidRPr="00D3062E" w:rsidRDefault="00091209" w:rsidP="00091209">
      <w:pPr>
        <w:pStyle w:val="PL"/>
      </w:pPr>
      <w:r w:rsidRPr="00D3062E">
        <w:t xml:space="preserve">      requestBody:</w:t>
      </w:r>
    </w:p>
    <w:p w14:paraId="64629CD3" w14:textId="77777777" w:rsidR="00091209" w:rsidRPr="00D3062E" w:rsidRDefault="00091209" w:rsidP="00091209">
      <w:pPr>
        <w:pStyle w:val="PL"/>
      </w:pPr>
      <w:r w:rsidRPr="00D3062E">
        <w:t xml:space="preserve">        required: true</w:t>
      </w:r>
    </w:p>
    <w:p w14:paraId="3627276A" w14:textId="77777777" w:rsidR="00091209" w:rsidRPr="00D3062E" w:rsidRDefault="00091209" w:rsidP="00091209">
      <w:pPr>
        <w:pStyle w:val="PL"/>
      </w:pPr>
      <w:r w:rsidRPr="00D3062E">
        <w:t xml:space="preserve">        content:</w:t>
      </w:r>
    </w:p>
    <w:p w14:paraId="171FE268" w14:textId="77777777" w:rsidR="00091209" w:rsidRPr="00D3062E" w:rsidRDefault="00091209" w:rsidP="00091209">
      <w:pPr>
        <w:pStyle w:val="PL"/>
        <w:rPr>
          <w:lang w:val="en-US"/>
        </w:rPr>
      </w:pPr>
      <w:r w:rsidRPr="00D3062E">
        <w:rPr>
          <w:lang w:val="en-US"/>
        </w:rPr>
        <w:t xml:space="preserve">          application/merge-patch+json:</w:t>
      </w:r>
    </w:p>
    <w:p w14:paraId="3D3D5B8A" w14:textId="77777777" w:rsidR="00091209" w:rsidRPr="00D3062E" w:rsidRDefault="00091209" w:rsidP="00091209">
      <w:pPr>
        <w:pStyle w:val="PL"/>
      </w:pPr>
      <w:r w:rsidRPr="00D3062E">
        <w:t xml:space="preserve">            schema:</w:t>
      </w:r>
    </w:p>
    <w:p w14:paraId="75ED99F7" w14:textId="77777777" w:rsidR="00091209" w:rsidRPr="00D3062E" w:rsidRDefault="00091209" w:rsidP="00091209">
      <w:pPr>
        <w:pStyle w:val="PL"/>
        <w:rPr>
          <w:lang w:eastAsia="es-ES"/>
        </w:rPr>
      </w:pPr>
      <w:r w:rsidRPr="00D3062E">
        <w:rPr>
          <w:lang w:eastAsia="es-ES"/>
        </w:rPr>
        <w:t xml:space="preserve">              $ref: '#/components/schemas/</w:t>
      </w:r>
      <w:r w:rsidRPr="00D3062E">
        <w:t>SliceCommServicePatch</w:t>
      </w:r>
      <w:r w:rsidRPr="00D3062E">
        <w:rPr>
          <w:lang w:eastAsia="es-ES"/>
        </w:rPr>
        <w:t>'</w:t>
      </w:r>
    </w:p>
    <w:p w14:paraId="37389AF5" w14:textId="77777777" w:rsidR="00091209" w:rsidRPr="00D3062E" w:rsidRDefault="00091209" w:rsidP="00091209">
      <w:pPr>
        <w:pStyle w:val="PL"/>
        <w:rPr>
          <w:lang w:eastAsia="es-ES"/>
        </w:rPr>
      </w:pPr>
      <w:r w:rsidRPr="00D3062E">
        <w:rPr>
          <w:lang w:eastAsia="es-ES"/>
        </w:rPr>
        <w:t xml:space="preserve">      responses:</w:t>
      </w:r>
    </w:p>
    <w:p w14:paraId="119D7702" w14:textId="77777777" w:rsidR="00091209" w:rsidRPr="00D3062E" w:rsidRDefault="00091209" w:rsidP="00091209">
      <w:pPr>
        <w:pStyle w:val="PL"/>
      </w:pPr>
      <w:r w:rsidRPr="00D3062E">
        <w:t xml:space="preserve">        '200':</w:t>
      </w:r>
    </w:p>
    <w:p w14:paraId="60EB3E93" w14:textId="77777777" w:rsidR="00091209" w:rsidRPr="00D3062E" w:rsidRDefault="00091209" w:rsidP="00091209">
      <w:pPr>
        <w:pStyle w:val="PL"/>
        <w:rPr>
          <w:lang w:eastAsia="zh-CN"/>
        </w:rPr>
      </w:pPr>
      <w:r w:rsidRPr="00D3062E">
        <w:t xml:space="preserve">          description: </w:t>
      </w:r>
      <w:r w:rsidRPr="00D3062E">
        <w:rPr>
          <w:lang w:eastAsia="zh-CN"/>
        </w:rPr>
        <w:t>&gt;</w:t>
      </w:r>
    </w:p>
    <w:p w14:paraId="3BCC65BE" w14:textId="77777777" w:rsidR="00091209" w:rsidRPr="00D3062E" w:rsidRDefault="00091209" w:rsidP="00091209">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2B6809C9" w14:textId="77777777" w:rsidR="00091209" w:rsidRPr="00D3062E" w:rsidRDefault="00091209" w:rsidP="00091209">
      <w:pPr>
        <w:pStyle w:val="PL"/>
      </w:pPr>
      <w:r w:rsidRPr="00D3062E">
        <w:t xml:space="preserve">            and a representation of the updated resource shall be returned in the response body.</w:t>
      </w:r>
    </w:p>
    <w:p w14:paraId="514C1CBD" w14:textId="77777777" w:rsidR="00091209" w:rsidRPr="00D3062E" w:rsidRDefault="00091209" w:rsidP="00091209">
      <w:pPr>
        <w:pStyle w:val="PL"/>
      </w:pPr>
      <w:r w:rsidRPr="00D3062E">
        <w:t xml:space="preserve">          content:</w:t>
      </w:r>
    </w:p>
    <w:p w14:paraId="6FF76BC1" w14:textId="77777777" w:rsidR="00091209" w:rsidRPr="00D3062E" w:rsidRDefault="00091209" w:rsidP="00091209">
      <w:pPr>
        <w:pStyle w:val="PL"/>
      </w:pPr>
      <w:r w:rsidRPr="00D3062E">
        <w:t xml:space="preserve">            application/json:</w:t>
      </w:r>
    </w:p>
    <w:p w14:paraId="01EDB6F0" w14:textId="77777777" w:rsidR="00091209" w:rsidRPr="00D3062E" w:rsidRDefault="00091209" w:rsidP="00091209">
      <w:pPr>
        <w:pStyle w:val="PL"/>
      </w:pPr>
      <w:r w:rsidRPr="00D3062E">
        <w:lastRenderedPageBreak/>
        <w:t xml:space="preserve">              schema:</w:t>
      </w:r>
    </w:p>
    <w:p w14:paraId="178FD75A"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04455A17" w14:textId="77777777" w:rsidR="00091209" w:rsidRPr="00D3062E" w:rsidRDefault="00091209" w:rsidP="00091209">
      <w:pPr>
        <w:pStyle w:val="PL"/>
      </w:pPr>
      <w:r w:rsidRPr="00D3062E">
        <w:t xml:space="preserve">        '307':</w:t>
      </w:r>
    </w:p>
    <w:p w14:paraId="739DC5EC"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06BED6F7" w14:textId="77777777" w:rsidR="00091209" w:rsidRPr="00D3062E" w:rsidRDefault="00091209" w:rsidP="00091209">
      <w:pPr>
        <w:pStyle w:val="PL"/>
      </w:pPr>
      <w:r w:rsidRPr="00D3062E">
        <w:t xml:space="preserve">        '308':</w:t>
      </w:r>
    </w:p>
    <w:p w14:paraId="62496851"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3533DA2C" w14:textId="77777777" w:rsidR="00091209" w:rsidRPr="00D3062E" w:rsidRDefault="00091209" w:rsidP="00091209">
      <w:pPr>
        <w:pStyle w:val="PL"/>
        <w:rPr>
          <w:lang w:eastAsia="es-ES"/>
        </w:rPr>
      </w:pPr>
      <w:r w:rsidRPr="00D3062E">
        <w:rPr>
          <w:lang w:eastAsia="es-ES"/>
        </w:rPr>
        <w:t xml:space="preserve">        '400':</w:t>
      </w:r>
    </w:p>
    <w:p w14:paraId="21458F4C"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04970AC3" w14:textId="77777777" w:rsidR="00091209" w:rsidRPr="00D3062E" w:rsidRDefault="00091209" w:rsidP="00091209">
      <w:pPr>
        <w:pStyle w:val="PL"/>
        <w:rPr>
          <w:lang w:eastAsia="es-ES"/>
        </w:rPr>
      </w:pPr>
      <w:r w:rsidRPr="00D3062E">
        <w:rPr>
          <w:lang w:eastAsia="es-ES"/>
        </w:rPr>
        <w:t xml:space="preserve">        '401':</w:t>
      </w:r>
    </w:p>
    <w:p w14:paraId="31849E80"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47C16F2A" w14:textId="77777777" w:rsidR="00091209" w:rsidRPr="00D3062E" w:rsidRDefault="00091209" w:rsidP="00091209">
      <w:pPr>
        <w:pStyle w:val="PL"/>
        <w:rPr>
          <w:lang w:eastAsia="es-ES"/>
        </w:rPr>
      </w:pPr>
      <w:r w:rsidRPr="00D3062E">
        <w:rPr>
          <w:lang w:eastAsia="es-ES"/>
        </w:rPr>
        <w:t xml:space="preserve">        '403':</w:t>
      </w:r>
    </w:p>
    <w:p w14:paraId="62D26FDA"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3E19F6FB" w14:textId="77777777" w:rsidR="00091209" w:rsidRPr="00D3062E" w:rsidRDefault="00091209" w:rsidP="00091209">
      <w:pPr>
        <w:pStyle w:val="PL"/>
        <w:rPr>
          <w:lang w:eastAsia="es-ES"/>
        </w:rPr>
      </w:pPr>
      <w:r w:rsidRPr="00D3062E">
        <w:rPr>
          <w:lang w:eastAsia="es-ES"/>
        </w:rPr>
        <w:t xml:space="preserve">        '404':</w:t>
      </w:r>
    </w:p>
    <w:p w14:paraId="0524CD89"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6FEDA5C8" w14:textId="77777777" w:rsidR="00091209" w:rsidRPr="00D3062E" w:rsidRDefault="00091209" w:rsidP="00091209">
      <w:pPr>
        <w:pStyle w:val="PL"/>
        <w:rPr>
          <w:lang w:eastAsia="es-ES"/>
        </w:rPr>
      </w:pPr>
      <w:r w:rsidRPr="00D3062E">
        <w:rPr>
          <w:lang w:eastAsia="es-ES"/>
        </w:rPr>
        <w:t xml:space="preserve">        '406':</w:t>
      </w:r>
    </w:p>
    <w:p w14:paraId="0AFDDF86"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4874C084" w14:textId="77777777" w:rsidR="00091209" w:rsidRPr="00D3062E" w:rsidRDefault="00091209" w:rsidP="00091209">
      <w:pPr>
        <w:pStyle w:val="PL"/>
        <w:rPr>
          <w:lang w:eastAsia="es-ES"/>
        </w:rPr>
      </w:pPr>
      <w:r w:rsidRPr="00D3062E">
        <w:rPr>
          <w:lang w:eastAsia="es-ES"/>
        </w:rPr>
        <w:t xml:space="preserve">        '429':</w:t>
      </w:r>
    </w:p>
    <w:p w14:paraId="420A6191"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234DDACF" w14:textId="77777777" w:rsidR="00091209" w:rsidRPr="00D3062E" w:rsidRDefault="00091209" w:rsidP="00091209">
      <w:pPr>
        <w:pStyle w:val="PL"/>
        <w:rPr>
          <w:lang w:eastAsia="es-ES"/>
        </w:rPr>
      </w:pPr>
      <w:r w:rsidRPr="00D3062E">
        <w:rPr>
          <w:lang w:eastAsia="es-ES"/>
        </w:rPr>
        <w:t xml:space="preserve">        '500':</w:t>
      </w:r>
    </w:p>
    <w:p w14:paraId="7CCFF696"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5133CBF5" w14:textId="77777777" w:rsidR="00091209" w:rsidRPr="00D3062E" w:rsidRDefault="00091209" w:rsidP="00091209">
      <w:pPr>
        <w:pStyle w:val="PL"/>
        <w:rPr>
          <w:lang w:eastAsia="es-ES"/>
        </w:rPr>
      </w:pPr>
      <w:r w:rsidRPr="00D3062E">
        <w:rPr>
          <w:lang w:eastAsia="es-ES"/>
        </w:rPr>
        <w:t xml:space="preserve">        '503':</w:t>
      </w:r>
    </w:p>
    <w:p w14:paraId="4B244C65"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4A93A917" w14:textId="77777777" w:rsidR="00091209" w:rsidRPr="00D3062E" w:rsidRDefault="00091209" w:rsidP="00091209">
      <w:pPr>
        <w:pStyle w:val="PL"/>
        <w:rPr>
          <w:lang w:eastAsia="es-ES"/>
        </w:rPr>
      </w:pPr>
      <w:r w:rsidRPr="00D3062E">
        <w:rPr>
          <w:lang w:eastAsia="es-ES"/>
        </w:rPr>
        <w:t xml:space="preserve">        default:</w:t>
      </w:r>
    </w:p>
    <w:p w14:paraId="1DCAAE80"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0395217F" w14:textId="77777777" w:rsidR="00091209" w:rsidRPr="00D3062E" w:rsidRDefault="00091209" w:rsidP="00091209">
      <w:pPr>
        <w:pStyle w:val="PL"/>
        <w:rPr>
          <w:lang w:eastAsia="es-ES"/>
        </w:rPr>
      </w:pPr>
    </w:p>
    <w:p w14:paraId="0B32B312" w14:textId="77777777" w:rsidR="00091209" w:rsidRPr="00D3062E" w:rsidRDefault="00091209" w:rsidP="00091209">
      <w:pPr>
        <w:pStyle w:val="PL"/>
        <w:rPr>
          <w:lang w:eastAsia="es-ES"/>
        </w:rPr>
      </w:pPr>
      <w:r w:rsidRPr="00D3062E">
        <w:rPr>
          <w:lang w:eastAsia="es-ES"/>
        </w:rPr>
        <w:t xml:space="preserve">    delete:</w:t>
      </w:r>
    </w:p>
    <w:p w14:paraId="330C7A47"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0BBCD3D" w14:textId="77777777" w:rsidR="00091209" w:rsidRPr="00D3062E" w:rsidRDefault="00091209" w:rsidP="00091209">
      <w:pPr>
        <w:pStyle w:val="PL"/>
        <w:rPr>
          <w:rFonts w:cs="Courier New"/>
          <w:szCs w:val="16"/>
        </w:rPr>
      </w:pPr>
      <w:r w:rsidRPr="00D3062E">
        <w:rPr>
          <w:rFonts w:cs="Courier New"/>
          <w:szCs w:val="16"/>
        </w:rPr>
        <w:t xml:space="preserve">      operationId: DeleteInd</w:t>
      </w:r>
      <w:r w:rsidRPr="00D3062E">
        <w:t>SliceCommServ</w:t>
      </w:r>
    </w:p>
    <w:p w14:paraId="3FBD4FAA" w14:textId="77777777" w:rsidR="00091209" w:rsidRPr="00D3062E" w:rsidRDefault="00091209" w:rsidP="00091209">
      <w:pPr>
        <w:pStyle w:val="PL"/>
        <w:rPr>
          <w:rFonts w:cs="Courier New"/>
          <w:szCs w:val="16"/>
        </w:rPr>
      </w:pPr>
      <w:r w:rsidRPr="00D3062E">
        <w:rPr>
          <w:rFonts w:cs="Courier New"/>
          <w:szCs w:val="16"/>
        </w:rPr>
        <w:t xml:space="preserve">      tags:</w:t>
      </w:r>
    </w:p>
    <w:p w14:paraId="5CA5F09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650ADEBD" w14:textId="77777777" w:rsidR="00091209" w:rsidRPr="00D3062E" w:rsidRDefault="00091209" w:rsidP="00091209">
      <w:pPr>
        <w:pStyle w:val="PL"/>
        <w:rPr>
          <w:lang w:eastAsia="es-ES"/>
        </w:rPr>
      </w:pPr>
      <w:r w:rsidRPr="00D3062E">
        <w:rPr>
          <w:lang w:eastAsia="es-ES"/>
        </w:rPr>
        <w:t xml:space="preserve">      responses:</w:t>
      </w:r>
    </w:p>
    <w:p w14:paraId="6D0FE05C" w14:textId="77777777" w:rsidR="00091209" w:rsidRPr="00D3062E" w:rsidRDefault="00091209" w:rsidP="00091209">
      <w:pPr>
        <w:pStyle w:val="PL"/>
        <w:rPr>
          <w:lang w:eastAsia="es-ES"/>
        </w:rPr>
      </w:pPr>
      <w:r w:rsidRPr="00D3062E">
        <w:rPr>
          <w:lang w:eastAsia="es-ES"/>
        </w:rPr>
        <w:t xml:space="preserve">        '204':</w:t>
      </w:r>
    </w:p>
    <w:p w14:paraId="151F1240" w14:textId="77777777" w:rsidR="00091209" w:rsidRPr="00D3062E" w:rsidRDefault="00091209" w:rsidP="00091209">
      <w:pPr>
        <w:pStyle w:val="PL"/>
        <w:rPr>
          <w:lang w:eastAsia="zh-CN"/>
        </w:rPr>
      </w:pPr>
      <w:r w:rsidRPr="00D3062E">
        <w:rPr>
          <w:lang w:eastAsia="es-ES"/>
        </w:rPr>
        <w:t xml:space="preserve">          description: </w:t>
      </w:r>
      <w:r w:rsidRPr="00D3062E">
        <w:rPr>
          <w:lang w:eastAsia="zh-CN"/>
        </w:rPr>
        <w:t>&gt;</w:t>
      </w:r>
    </w:p>
    <w:p w14:paraId="640BD938" w14:textId="77777777" w:rsidR="00091209" w:rsidRPr="00D3062E" w:rsidRDefault="00091209" w:rsidP="00091209">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35992D7C" w14:textId="77777777" w:rsidR="00091209" w:rsidRPr="00D3062E" w:rsidRDefault="00091209" w:rsidP="00091209">
      <w:pPr>
        <w:pStyle w:val="PL"/>
      </w:pPr>
      <w:r w:rsidRPr="00D3062E">
        <w:t xml:space="preserve">            deleted.</w:t>
      </w:r>
    </w:p>
    <w:p w14:paraId="5072B65A" w14:textId="77777777" w:rsidR="00091209" w:rsidRPr="00D3062E" w:rsidRDefault="00091209" w:rsidP="00091209">
      <w:pPr>
        <w:pStyle w:val="PL"/>
      </w:pPr>
      <w:r w:rsidRPr="00D3062E">
        <w:t xml:space="preserve">        '307':</w:t>
      </w:r>
    </w:p>
    <w:p w14:paraId="5BCA7F66"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02864AB1" w14:textId="77777777" w:rsidR="00091209" w:rsidRPr="00D3062E" w:rsidRDefault="00091209" w:rsidP="00091209">
      <w:pPr>
        <w:pStyle w:val="PL"/>
      </w:pPr>
      <w:r w:rsidRPr="00D3062E">
        <w:t xml:space="preserve">        '308':</w:t>
      </w:r>
    </w:p>
    <w:p w14:paraId="74EC2B95"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2350F7AE" w14:textId="77777777" w:rsidR="00091209" w:rsidRPr="00D3062E" w:rsidRDefault="00091209" w:rsidP="00091209">
      <w:pPr>
        <w:pStyle w:val="PL"/>
        <w:rPr>
          <w:lang w:eastAsia="es-ES"/>
        </w:rPr>
      </w:pPr>
      <w:r w:rsidRPr="00D3062E">
        <w:rPr>
          <w:lang w:eastAsia="es-ES"/>
        </w:rPr>
        <w:t xml:space="preserve">        '400':</w:t>
      </w:r>
    </w:p>
    <w:p w14:paraId="743AA50D"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08DAD192" w14:textId="77777777" w:rsidR="00091209" w:rsidRPr="00D3062E" w:rsidRDefault="00091209" w:rsidP="00091209">
      <w:pPr>
        <w:pStyle w:val="PL"/>
        <w:rPr>
          <w:lang w:eastAsia="es-ES"/>
        </w:rPr>
      </w:pPr>
      <w:r w:rsidRPr="00D3062E">
        <w:rPr>
          <w:lang w:eastAsia="es-ES"/>
        </w:rPr>
        <w:t xml:space="preserve">        '401':</w:t>
      </w:r>
    </w:p>
    <w:p w14:paraId="4DA68C74"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096723BF" w14:textId="77777777" w:rsidR="00091209" w:rsidRPr="00D3062E" w:rsidRDefault="00091209" w:rsidP="00091209">
      <w:pPr>
        <w:pStyle w:val="PL"/>
        <w:rPr>
          <w:lang w:eastAsia="es-ES"/>
        </w:rPr>
      </w:pPr>
      <w:r w:rsidRPr="00D3062E">
        <w:rPr>
          <w:lang w:eastAsia="es-ES"/>
        </w:rPr>
        <w:t xml:space="preserve">        '403':</w:t>
      </w:r>
    </w:p>
    <w:p w14:paraId="54D3158D"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40EEA0C8" w14:textId="77777777" w:rsidR="00091209" w:rsidRPr="00D3062E" w:rsidRDefault="00091209" w:rsidP="00091209">
      <w:pPr>
        <w:pStyle w:val="PL"/>
        <w:rPr>
          <w:lang w:eastAsia="es-ES"/>
        </w:rPr>
      </w:pPr>
      <w:r w:rsidRPr="00D3062E">
        <w:rPr>
          <w:lang w:eastAsia="es-ES"/>
        </w:rPr>
        <w:t xml:space="preserve">        '404':</w:t>
      </w:r>
    </w:p>
    <w:p w14:paraId="1D9AFB57"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5DA8F48C" w14:textId="77777777" w:rsidR="00091209" w:rsidRPr="00D3062E" w:rsidRDefault="00091209" w:rsidP="00091209">
      <w:pPr>
        <w:pStyle w:val="PL"/>
        <w:rPr>
          <w:lang w:eastAsia="es-ES"/>
        </w:rPr>
      </w:pPr>
      <w:r w:rsidRPr="00D3062E">
        <w:rPr>
          <w:lang w:eastAsia="es-ES"/>
        </w:rPr>
        <w:t xml:space="preserve">        '406':</w:t>
      </w:r>
    </w:p>
    <w:p w14:paraId="35BA84B0"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4F812802" w14:textId="77777777" w:rsidR="00091209" w:rsidRPr="00D3062E" w:rsidRDefault="00091209" w:rsidP="00091209">
      <w:pPr>
        <w:pStyle w:val="PL"/>
        <w:rPr>
          <w:lang w:eastAsia="es-ES"/>
        </w:rPr>
      </w:pPr>
      <w:r w:rsidRPr="00D3062E">
        <w:rPr>
          <w:lang w:eastAsia="es-ES"/>
        </w:rPr>
        <w:t xml:space="preserve">        '429':</w:t>
      </w:r>
    </w:p>
    <w:p w14:paraId="28E8A6ED"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00588F8B" w14:textId="77777777" w:rsidR="00091209" w:rsidRPr="00D3062E" w:rsidRDefault="00091209" w:rsidP="00091209">
      <w:pPr>
        <w:pStyle w:val="PL"/>
        <w:rPr>
          <w:lang w:eastAsia="es-ES"/>
        </w:rPr>
      </w:pPr>
      <w:r w:rsidRPr="00D3062E">
        <w:rPr>
          <w:lang w:eastAsia="es-ES"/>
        </w:rPr>
        <w:t xml:space="preserve">        '500':</w:t>
      </w:r>
    </w:p>
    <w:p w14:paraId="608778DF"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4834F7C0" w14:textId="77777777" w:rsidR="00091209" w:rsidRPr="00D3062E" w:rsidRDefault="00091209" w:rsidP="00091209">
      <w:pPr>
        <w:pStyle w:val="PL"/>
        <w:rPr>
          <w:lang w:eastAsia="es-ES"/>
        </w:rPr>
      </w:pPr>
      <w:r w:rsidRPr="00D3062E">
        <w:rPr>
          <w:lang w:eastAsia="es-ES"/>
        </w:rPr>
        <w:t xml:space="preserve">        '503':</w:t>
      </w:r>
    </w:p>
    <w:p w14:paraId="331168D4"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3DEF4BF5" w14:textId="77777777" w:rsidR="00091209" w:rsidRPr="00D3062E" w:rsidRDefault="00091209" w:rsidP="00091209">
      <w:pPr>
        <w:pStyle w:val="PL"/>
        <w:rPr>
          <w:lang w:eastAsia="es-ES"/>
        </w:rPr>
      </w:pPr>
      <w:r w:rsidRPr="00D3062E">
        <w:rPr>
          <w:lang w:eastAsia="es-ES"/>
        </w:rPr>
        <w:t xml:space="preserve">        default:</w:t>
      </w:r>
    </w:p>
    <w:p w14:paraId="2041BFA9"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15627F14" w14:textId="77777777" w:rsidR="00091209" w:rsidRPr="00D3062E" w:rsidRDefault="00091209" w:rsidP="00091209">
      <w:pPr>
        <w:pStyle w:val="PL"/>
      </w:pPr>
    </w:p>
    <w:p w14:paraId="7EB1DD15" w14:textId="77777777" w:rsidR="00091209" w:rsidRPr="00D3062E" w:rsidRDefault="00091209" w:rsidP="00091209">
      <w:pPr>
        <w:pStyle w:val="PL"/>
      </w:pPr>
    </w:p>
    <w:p w14:paraId="087B5F06" w14:textId="77777777" w:rsidR="00091209" w:rsidRPr="00D3062E" w:rsidRDefault="00091209" w:rsidP="00091209">
      <w:pPr>
        <w:pStyle w:val="PL"/>
      </w:pPr>
      <w:r w:rsidRPr="00D3062E">
        <w:t>components:</w:t>
      </w:r>
    </w:p>
    <w:p w14:paraId="7FF92E56" w14:textId="77777777" w:rsidR="00091209" w:rsidRPr="00D3062E" w:rsidRDefault="00091209" w:rsidP="00091209">
      <w:pPr>
        <w:pStyle w:val="PL"/>
      </w:pPr>
      <w:r w:rsidRPr="00D3062E">
        <w:t xml:space="preserve">  securitySchemes:</w:t>
      </w:r>
    </w:p>
    <w:p w14:paraId="15738C2F" w14:textId="77777777" w:rsidR="00091209" w:rsidRPr="00D3062E" w:rsidRDefault="00091209" w:rsidP="00091209">
      <w:pPr>
        <w:pStyle w:val="PL"/>
      </w:pPr>
      <w:r w:rsidRPr="00D3062E">
        <w:t xml:space="preserve">    oAuth2ClientCredentials:</w:t>
      </w:r>
    </w:p>
    <w:p w14:paraId="0CD5B2FB" w14:textId="77777777" w:rsidR="00091209" w:rsidRPr="00D3062E" w:rsidRDefault="00091209" w:rsidP="00091209">
      <w:pPr>
        <w:pStyle w:val="PL"/>
      </w:pPr>
      <w:r w:rsidRPr="00D3062E">
        <w:t xml:space="preserve">      type: oauth2</w:t>
      </w:r>
    </w:p>
    <w:p w14:paraId="7D3FFABB" w14:textId="77777777" w:rsidR="00091209" w:rsidRPr="00D3062E" w:rsidRDefault="00091209" w:rsidP="00091209">
      <w:pPr>
        <w:pStyle w:val="PL"/>
      </w:pPr>
      <w:r w:rsidRPr="00D3062E">
        <w:t xml:space="preserve">      flows:</w:t>
      </w:r>
    </w:p>
    <w:p w14:paraId="1A82D6F1" w14:textId="77777777" w:rsidR="00091209" w:rsidRPr="00D3062E" w:rsidRDefault="00091209" w:rsidP="00091209">
      <w:pPr>
        <w:pStyle w:val="PL"/>
      </w:pPr>
      <w:r w:rsidRPr="00D3062E">
        <w:t xml:space="preserve">        clientCredentials:</w:t>
      </w:r>
    </w:p>
    <w:p w14:paraId="287C8A88" w14:textId="77777777" w:rsidR="00091209" w:rsidRPr="00D3062E" w:rsidRDefault="00091209" w:rsidP="00091209">
      <w:pPr>
        <w:pStyle w:val="PL"/>
      </w:pPr>
      <w:r w:rsidRPr="00D3062E">
        <w:t xml:space="preserve">          tokenUrl: '{tokenUrl}'</w:t>
      </w:r>
    </w:p>
    <w:p w14:paraId="4CDB58F9" w14:textId="77777777" w:rsidR="00091209" w:rsidRPr="00D3062E" w:rsidRDefault="00091209" w:rsidP="00091209">
      <w:pPr>
        <w:pStyle w:val="PL"/>
      </w:pPr>
      <w:r w:rsidRPr="00D3062E">
        <w:t xml:space="preserve">          scopes: {}</w:t>
      </w:r>
    </w:p>
    <w:p w14:paraId="15F132EF" w14:textId="77777777" w:rsidR="00091209" w:rsidRPr="00D3062E" w:rsidRDefault="00091209" w:rsidP="00091209">
      <w:pPr>
        <w:pStyle w:val="PL"/>
      </w:pPr>
    </w:p>
    <w:p w14:paraId="613BB292" w14:textId="77777777" w:rsidR="00091209" w:rsidRPr="00D3062E" w:rsidRDefault="00091209" w:rsidP="00091209">
      <w:pPr>
        <w:pStyle w:val="PL"/>
      </w:pPr>
      <w:r w:rsidRPr="00D3062E">
        <w:t xml:space="preserve">  schemas:</w:t>
      </w:r>
    </w:p>
    <w:p w14:paraId="4A3E6A46" w14:textId="77777777" w:rsidR="00091209" w:rsidRPr="00D3062E" w:rsidRDefault="00091209" w:rsidP="00091209">
      <w:pPr>
        <w:pStyle w:val="PL"/>
      </w:pPr>
    </w:p>
    <w:p w14:paraId="577FD419" w14:textId="77777777" w:rsidR="00091209" w:rsidRPr="00D3062E" w:rsidRDefault="00091209" w:rsidP="00091209">
      <w:pPr>
        <w:pStyle w:val="PL"/>
      </w:pPr>
      <w:r w:rsidRPr="00D3062E">
        <w:t>#</w:t>
      </w:r>
    </w:p>
    <w:p w14:paraId="5DF8A6A9" w14:textId="77777777" w:rsidR="00091209" w:rsidRPr="00D3062E" w:rsidRDefault="00091209" w:rsidP="00091209">
      <w:pPr>
        <w:pStyle w:val="PL"/>
      </w:pPr>
      <w:r w:rsidRPr="00D3062E">
        <w:t># STRUCTURED DATA TYPES</w:t>
      </w:r>
    </w:p>
    <w:p w14:paraId="271E8A98" w14:textId="77777777" w:rsidR="00091209" w:rsidRPr="00D3062E" w:rsidRDefault="00091209" w:rsidP="00091209">
      <w:pPr>
        <w:pStyle w:val="PL"/>
      </w:pPr>
      <w:r w:rsidRPr="00D3062E">
        <w:t>#</w:t>
      </w:r>
    </w:p>
    <w:p w14:paraId="59B7C3F5" w14:textId="77777777" w:rsidR="00091209" w:rsidRPr="00D3062E" w:rsidRDefault="00091209" w:rsidP="00091209">
      <w:pPr>
        <w:pStyle w:val="PL"/>
      </w:pPr>
    </w:p>
    <w:p w14:paraId="79E56691" w14:textId="77777777" w:rsidR="00091209" w:rsidRPr="00D3062E" w:rsidRDefault="00091209" w:rsidP="00091209">
      <w:pPr>
        <w:pStyle w:val="PL"/>
      </w:pPr>
      <w:r w:rsidRPr="00D3062E">
        <w:t xml:space="preserve">    SliceCommService:</w:t>
      </w:r>
    </w:p>
    <w:p w14:paraId="709CBD56" w14:textId="77777777" w:rsidR="00091209" w:rsidRPr="00D3062E" w:rsidRDefault="00091209" w:rsidP="00091209">
      <w:pPr>
        <w:pStyle w:val="PL"/>
        <w:rPr>
          <w:lang w:eastAsia="zh-CN"/>
        </w:rPr>
      </w:pPr>
      <w:r w:rsidRPr="00D3062E">
        <w:t xml:space="preserve">      description: </w:t>
      </w:r>
      <w:r w:rsidRPr="00D3062E">
        <w:rPr>
          <w:lang w:eastAsia="zh-CN"/>
        </w:rPr>
        <w:t>&gt;</w:t>
      </w:r>
    </w:p>
    <w:p w14:paraId="48188567" w14:textId="77777777" w:rsidR="00091209" w:rsidRPr="00D3062E" w:rsidRDefault="00091209" w:rsidP="00091209">
      <w:pPr>
        <w:pStyle w:val="PL"/>
        <w:rPr>
          <w:lang w:eastAsia="zh-CN"/>
        </w:rPr>
      </w:pPr>
      <w:r w:rsidRPr="00D3062E">
        <w:t xml:space="preserve">        Represents a Slice Related Communication Service.</w:t>
      </w:r>
    </w:p>
    <w:p w14:paraId="6FC28F51" w14:textId="77777777" w:rsidR="00091209" w:rsidRPr="00D3062E" w:rsidRDefault="00091209" w:rsidP="00091209">
      <w:pPr>
        <w:pStyle w:val="PL"/>
      </w:pPr>
      <w:r w:rsidRPr="00D3062E">
        <w:lastRenderedPageBreak/>
        <w:t xml:space="preserve">      type: object</w:t>
      </w:r>
    </w:p>
    <w:p w14:paraId="1600FA88" w14:textId="77777777" w:rsidR="00091209" w:rsidRPr="00D3062E" w:rsidRDefault="00091209" w:rsidP="00091209">
      <w:pPr>
        <w:pStyle w:val="PL"/>
      </w:pPr>
      <w:r w:rsidRPr="00D3062E">
        <w:t xml:space="preserve">      properties:</w:t>
      </w:r>
    </w:p>
    <w:p w14:paraId="3E9800A8" w14:textId="77777777" w:rsidR="00091209" w:rsidRPr="00D3062E" w:rsidRDefault="00091209" w:rsidP="00091209">
      <w:pPr>
        <w:pStyle w:val="PL"/>
      </w:pPr>
      <w:r w:rsidRPr="00D3062E">
        <w:t xml:space="preserve">        valServName:</w:t>
      </w:r>
    </w:p>
    <w:p w14:paraId="685E1148" w14:textId="77777777" w:rsidR="00091209" w:rsidRPr="00D3062E" w:rsidRDefault="00091209" w:rsidP="00091209">
      <w:pPr>
        <w:pStyle w:val="PL"/>
      </w:pPr>
      <w:r w:rsidRPr="00D3062E">
        <w:t xml:space="preserve">          type: string</w:t>
      </w:r>
    </w:p>
    <w:p w14:paraId="7BC9F8B4" w14:textId="77777777" w:rsidR="00091209" w:rsidRPr="00D3062E" w:rsidRDefault="00091209" w:rsidP="00091209">
      <w:pPr>
        <w:pStyle w:val="PL"/>
      </w:pPr>
      <w:r w:rsidRPr="00D3062E">
        <w:t xml:space="preserve">        valServId:</w:t>
      </w:r>
    </w:p>
    <w:p w14:paraId="0E5713C5" w14:textId="77777777" w:rsidR="00091209" w:rsidRPr="00D3062E" w:rsidRDefault="00091209" w:rsidP="00091209">
      <w:pPr>
        <w:pStyle w:val="PL"/>
      </w:pPr>
      <w:r w:rsidRPr="00D3062E">
        <w:t xml:space="preserve">          type: string</w:t>
      </w:r>
    </w:p>
    <w:p w14:paraId="3D9E2224" w14:textId="77777777" w:rsidR="00091209" w:rsidRPr="00D3062E" w:rsidRDefault="00091209" w:rsidP="00091209">
      <w:pPr>
        <w:pStyle w:val="PL"/>
      </w:pPr>
      <w:r w:rsidRPr="00D3062E">
        <w:t xml:space="preserve">        </w:t>
      </w:r>
      <w:r w:rsidRPr="00D3062E">
        <w:rPr>
          <w:lang w:eastAsia="zh-CN"/>
        </w:rPr>
        <w:t>areaOfInterest</w:t>
      </w:r>
      <w:r w:rsidRPr="00D3062E">
        <w:t>:</w:t>
      </w:r>
    </w:p>
    <w:p w14:paraId="7690940B" w14:textId="77777777" w:rsidR="00091209" w:rsidRPr="00D3062E" w:rsidRDefault="00091209" w:rsidP="00091209">
      <w:pPr>
        <w:pStyle w:val="PL"/>
      </w:pPr>
      <w:r w:rsidRPr="00D3062E">
        <w:t xml:space="preserve">          $ref: '</w:t>
      </w:r>
      <w:r w:rsidRPr="00D3062E">
        <w:rPr>
          <w:lang w:eastAsia="fr-FR"/>
        </w:rPr>
        <w:t>TS29435_NSCE_NSInfoDelivery.yaml</w:t>
      </w:r>
      <w:r w:rsidRPr="00D3062E">
        <w:t>#/components/schemas/ServArea'</w:t>
      </w:r>
    </w:p>
    <w:p w14:paraId="238C6974" w14:textId="77777777" w:rsidR="00091209" w:rsidRPr="00D3062E" w:rsidRDefault="00091209" w:rsidP="00091209">
      <w:pPr>
        <w:pStyle w:val="PL"/>
      </w:pPr>
      <w:r w:rsidRPr="00D3062E">
        <w:t xml:space="preserve">        </w:t>
      </w:r>
      <w:r w:rsidRPr="00D3062E">
        <w:rPr>
          <w:lang w:eastAsia="zh-CN"/>
        </w:rPr>
        <w:t>servProfile</w:t>
      </w:r>
      <w:r w:rsidRPr="00D3062E">
        <w:t>:</w:t>
      </w:r>
    </w:p>
    <w:p w14:paraId="5CB63991" w14:textId="77777777" w:rsidR="00091209" w:rsidRPr="00D3062E" w:rsidRDefault="00091209" w:rsidP="00091209">
      <w:pPr>
        <w:pStyle w:val="PL"/>
      </w:pPr>
      <w:r w:rsidRPr="00D3062E">
        <w:t xml:space="preserve">          type: object</w:t>
      </w:r>
    </w:p>
    <w:p w14:paraId="55CB52E1" w14:textId="77777777" w:rsidR="00091209" w:rsidRPr="00D3062E" w:rsidRDefault="00091209" w:rsidP="00091209">
      <w:pPr>
        <w:pStyle w:val="PL"/>
      </w:pPr>
      <w:r w:rsidRPr="00D3062E">
        <w:t xml:space="preserve">          additionalProperties:</w:t>
      </w:r>
    </w:p>
    <w:p w14:paraId="74376E75" w14:textId="77777777" w:rsidR="00091209" w:rsidRPr="00D3062E" w:rsidRDefault="00091209" w:rsidP="00091209">
      <w:pPr>
        <w:pStyle w:val="PL"/>
      </w:pPr>
      <w:r w:rsidRPr="00D3062E">
        <w:t xml:space="preserve">            $ref: '#/components/schemas/ServReq'</w:t>
      </w:r>
    </w:p>
    <w:p w14:paraId="0D956DDA" w14:textId="77777777" w:rsidR="00091209" w:rsidRPr="00D3062E" w:rsidRDefault="00091209" w:rsidP="00091209">
      <w:pPr>
        <w:pStyle w:val="PL"/>
      </w:pPr>
      <w:r w:rsidRPr="00D3062E">
        <w:t xml:space="preserve">          minProperties: 1</w:t>
      </w:r>
    </w:p>
    <w:p w14:paraId="38A3F486" w14:textId="77777777" w:rsidR="00091209" w:rsidRPr="00D3062E" w:rsidRDefault="00091209" w:rsidP="00091209">
      <w:pPr>
        <w:pStyle w:val="PL"/>
      </w:pPr>
      <w:r w:rsidRPr="00D3062E">
        <w:t xml:space="preserve">          description: &gt;</w:t>
      </w:r>
    </w:p>
    <w:p w14:paraId="04E89898" w14:textId="77777777" w:rsidR="00091209" w:rsidRPr="00D3062E" w:rsidRDefault="00091209" w:rsidP="00091209">
      <w:pPr>
        <w:pStyle w:val="PL"/>
        <w:rPr>
          <w:lang w:val="en-US"/>
        </w:rPr>
      </w:pPr>
      <w:r w:rsidRPr="00D3062E">
        <w:t xml:space="preserve">            </w:t>
      </w:r>
      <w:r w:rsidRPr="00D3062E">
        <w:rPr>
          <w:lang w:val="en-US"/>
        </w:rPr>
        <w:t>Represents the requested VAL service profile containing the application requirements of</w:t>
      </w:r>
    </w:p>
    <w:p w14:paraId="6A329F83" w14:textId="77777777" w:rsidR="00091209" w:rsidRPr="00D3062E" w:rsidRDefault="00091209" w:rsidP="00091209">
      <w:pPr>
        <w:pStyle w:val="PL"/>
      </w:pPr>
      <w:r w:rsidRPr="00D3062E">
        <w:rPr>
          <w:lang w:val="en-US"/>
        </w:rPr>
        <w:t xml:space="preserve">            the VAL service to be supported.</w:t>
      </w:r>
    </w:p>
    <w:p w14:paraId="331E4972" w14:textId="77777777" w:rsidR="00091209" w:rsidRPr="00D3062E" w:rsidRDefault="00091209" w:rsidP="00091209">
      <w:pPr>
        <w:pStyle w:val="PL"/>
      </w:pPr>
      <w:r w:rsidRPr="00D3062E">
        <w:t xml:space="preserve">            The key of the map shall be any unique string encoded value.</w:t>
      </w:r>
    </w:p>
    <w:p w14:paraId="2BF460A0" w14:textId="77777777" w:rsidR="00091209" w:rsidRPr="00D3062E" w:rsidRDefault="00091209" w:rsidP="00091209">
      <w:pPr>
        <w:pStyle w:val="PL"/>
      </w:pPr>
      <w:r w:rsidRPr="00D3062E">
        <w:t xml:space="preserve">        </w:t>
      </w:r>
      <w:r w:rsidRPr="00D3062E">
        <w:rPr>
          <w:lang w:eastAsia="zh-CN"/>
        </w:rPr>
        <w:t>sliceInfo</w:t>
      </w:r>
      <w:r w:rsidRPr="00D3062E">
        <w:t>:</w:t>
      </w:r>
    </w:p>
    <w:p w14:paraId="592B952B" w14:textId="77777777" w:rsidR="00091209" w:rsidRPr="00D3062E" w:rsidRDefault="00091209" w:rsidP="00091209">
      <w:pPr>
        <w:pStyle w:val="PL"/>
      </w:pPr>
      <w:r w:rsidRPr="00D3062E">
        <w:t xml:space="preserve">          $ref: '#/components/schemas/NetSliceInfo'</w:t>
      </w:r>
    </w:p>
    <w:p w14:paraId="7806718D" w14:textId="77777777" w:rsidR="00091209" w:rsidRPr="00D3062E" w:rsidRDefault="00091209" w:rsidP="00091209">
      <w:pPr>
        <w:pStyle w:val="PL"/>
      </w:pPr>
      <w:r w:rsidRPr="00D3062E">
        <w:t xml:space="preserve">        suppFeat:</w:t>
      </w:r>
    </w:p>
    <w:p w14:paraId="2A3F33BF" w14:textId="77777777" w:rsidR="00091209" w:rsidRPr="00D3062E" w:rsidRDefault="00091209" w:rsidP="00091209">
      <w:pPr>
        <w:pStyle w:val="PL"/>
      </w:pPr>
      <w:r w:rsidRPr="00D3062E">
        <w:t xml:space="preserve">          $ref: 'TS29571_CommonData.yaml#/components/schemas/SupportedFeatures'</w:t>
      </w:r>
    </w:p>
    <w:p w14:paraId="55B0F416" w14:textId="77777777" w:rsidR="00091209" w:rsidRPr="00D3062E" w:rsidRDefault="00091209" w:rsidP="00091209">
      <w:pPr>
        <w:pStyle w:val="PL"/>
      </w:pPr>
      <w:r w:rsidRPr="00D3062E">
        <w:t xml:space="preserve">      required:</w:t>
      </w:r>
    </w:p>
    <w:p w14:paraId="0090D7B2" w14:textId="77777777" w:rsidR="00091209" w:rsidRPr="00D3062E" w:rsidRDefault="00091209" w:rsidP="00091209">
      <w:pPr>
        <w:pStyle w:val="PL"/>
      </w:pPr>
      <w:r w:rsidRPr="00D3062E">
        <w:t xml:space="preserve">        - valServName</w:t>
      </w:r>
    </w:p>
    <w:p w14:paraId="4FAF8A20" w14:textId="77777777" w:rsidR="00091209" w:rsidRPr="00D3062E" w:rsidRDefault="00091209" w:rsidP="00091209">
      <w:pPr>
        <w:pStyle w:val="PL"/>
      </w:pPr>
      <w:r w:rsidRPr="00D3062E">
        <w:t xml:space="preserve">        - valServId</w:t>
      </w:r>
    </w:p>
    <w:p w14:paraId="1C52CBE3" w14:textId="77777777" w:rsidR="00091209" w:rsidRPr="00D3062E" w:rsidRDefault="00091209" w:rsidP="00091209">
      <w:pPr>
        <w:pStyle w:val="PL"/>
      </w:pPr>
      <w:r w:rsidRPr="00D3062E">
        <w:t xml:space="preserve">        - </w:t>
      </w:r>
      <w:r w:rsidRPr="00D3062E">
        <w:rPr>
          <w:lang w:eastAsia="zh-CN"/>
        </w:rPr>
        <w:t>areaOfInterest</w:t>
      </w:r>
    </w:p>
    <w:p w14:paraId="2F6495BD" w14:textId="77777777" w:rsidR="00091209" w:rsidRPr="00D3062E" w:rsidRDefault="00091209" w:rsidP="00091209">
      <w:pPr>
        <w:pStyle w:val="PL"/>
      </w:pPr>
      <w:r w:rsidRPr="00D3062E">
        <w:t xml:space="preserve">        - </w:t>
      </w:r>
      <w:r w:rsidRPr="00D3062E">
        <w:rPr>
          <w:lang w:eastAsia="zh-CN"/>
        </w:rPr>
        <w:t>servProfile</w:t>
      </w:r>
    </w:p>
    <w:p w14:paraId="40D13812" w14:textId="77777777" w:rsidR="00091209" w:rsidRPr="00D3062E" w:rsidRDefault="00091209" w:rsidP="00091209">
      <w:pPr>
        <w:pStyle w:val="PL"/>
      </w:pPr>
    </w:p>
    <w:p w14:paraId="3560DE29" w14:textId="77777777" w:rsidR="00091209" w:rsidRPr="00D3062E" w:rsidRDefault="00091209" w:rsidP="00091209">
      <w:pPr>
        <w:pStyle w:val="PL"/>
      </w:pPr>
      <w:r w:rsidRPr="00D3062E">
        <w:t xml:space="preserve">    SliceCommServicePatch:</w:t>
      </w:r>
    </w:p>
    <w:p w14:paraId="603799A4" w14:textId="77777777" w:rsidR="00091209" w:rsidRPr="00D3062E" w:rsidRDefault="00091209" w:rsidP="00091209">
      <w:pPr>
        <w:pStyle w:val="PL"/>
        <w:rPr>
          <w:lang w:eastAsia="zh-CN"/>
        </w:rPr>
      </w:pPr>
      <w:r w:rsidRPr="00D3062E">
        <w:t xml:space="preserve">      description: </w:t>
      </w:r>
      <w:r w:rsidRPr="00D3062E">
        <w:rPr>
          <w:lang w:eastAsia="zh-CN"/>
        </w:rPr>
        <w:t>&gt;</w:t>
      </w:r>
    </w:p>
    <w:p w14:paraId="500E251C" w14:textId="77777777" w:rsidR="00091209" w:rsidRPr="00D3062E" w:rsidRDefault="00091209" w:rsidP="00091209">
      <w:pPr>
        <w:pStyle w:val="PL"/>
        <w:rPr>
          <w:lang w:eastAsia="zh-CN"/>
        </w:rPr>
      </w:pPr>
      <w:r w:rsidRPr="00D3062E">
        <w:t xml:space="preserve">        Represents the requested modifications to a Slice Related Communication Service.</w:t>
      </w:r>
    </w:p>
    <w:p w14:paraId="49B278AA" w14:textId="77777777" w:rsidR="00091209" w:rsidRPr="00D3062E" w:rsidRDefault="00091209" w:rsidP="00091209">
      <w:pPr>
        <w:pStyle w:val="PL"/>
      </w:pPr>
      <w:r w:rsidRPr="00D3062E">
        <w:t xml:space="preserve">      type: object</w:t>
      </w:r>
    </w:p>
    <w:p w14:paraId="5ECBF543" w14:textId="77777777" w:rsidR="00091209" w:rsidRPr="00D3062E" w:rsidRDefault="00091209" w:rsidP="00091209">
      <w:pPr>
        <w:pStyle w:val="PL"/>
      </w:pPr>
      <w:r w:rsidRPr="00D3062E">
        <w:t xml:space="preserve">      properties:</w:t>
      </w:r>
    </w:p>
    <w:p w14:paraId="518CED92" w14:textId="77777777" w:rsidR="00091209" w:rsidRPr="00D3062E" w:rsidRDefault="00091209" w:rsidP="00091209">
      <w:pPr>
        <w:pStyle w:val="PL"/>
      </w:pPr>
      <w:r w:rsidRPr="00D3062E">
        <w:t xml:space="preserve">        </w:t>
      </w:r>
      <w:r w:rsidRPr="00D3062E">
        <w:rPr>
          <w:lang w:eastAsia="zh-CN"/>
        </w:rPr>
        <w:t>areaOfInterest</w:t>
      </w:r>
      <w:r w:rsidRPr="00D3062E">
        <w:t>:</w:t>
      </w:r>
    </w:p>
    <w:p w14:paraId="2682D8E6" w14:textId="77777777" w:rsidR="00091209" w:rsidRPr="00D3062E" w:rsidRDefault="00091209" w:rsidP="00091209">
      <w:pPr>
        <w:pStyle w:val="PL"/>
      </w:pPr>
      <w:r w:rsidRPr="00D3062E">
        <w:t xml:space="preserve">          $ref: '</w:t>
      </w:r>
      <w:r w:rsidRPr="00D3062E">
        <w:rPr>
          <w:lang w:eastAsia="fr-FR"/>
        </w:rPr>
        <w:t>TS29435_NSCE_NSInfoDelivery.yaml</w:t>
      </w:r>
      <w:r w:rsidRPr="00D3062E">
        <w:t>#/components/schemas/ServArea'</w:t>
      </w:r>
    </w:p>
    <w:p w14:paraId="04C7C7C0" w14:textId="77777777" w:rsidR="00091209" w:rsidRPr="00D3062E" w:rsidRDefault="00091209" w:rsidP="00091209">
      <w:pPr>
        <w:pStyle w:val="PL"/>
      </w:pPr>
      <w:r w:rsidRPr="00D3062E">
        <w:t xml:space="preserve">        </w:t>
      </w:r>
      <w:r w:rsidRPr="00D3062E">
        <w:rPr>
          <w:lang w:eastAsia="zh-CN"/>
        </w:rPr>
        <w:t>servProfile</w:t>
      </w:r>
      <w:r w:rsidRPr="00D3062E">
        <w:t>:</w:t>
      </w:r>
    </w:p>
    <w:p w14:paraId="7F46BC34" w14:textId="77777777" w:rsidR="00091209" w:rsidRPr="00D3062E" w:rsidRDefault="00091209" w:rsidP="00091209">
      <w:pPr>
        <w:pStyle w:val="PL"/>
      </w:pPr>
      <w:r w:rsidRPr="00D3062E">
        <w:t xml:space="preserve">          type: object</w:t>
      </w:r>
    </w:p>
    <w:p w14:paraId="57AF2494" w14:textId="77777777" w:rsidR="00091209" w:rsidRPr="00D3062E" w:rsidRDefault="00091209" w:rsidP="00091209">
      <w:pPr>
        <w:pStyle w:val="PL"/>
      </w:pPr>
      <w:r w:rsidRPr="00D3062E">
        <w:t xml:space="preserve">          additionalProperties:</w:t>
      </w:r>
    </w:p>
    <w:p w14:paraId="751B2E2F" w14:textId="77777777" w:rsidR="00091209" w:rsidRPr="00D3062E" w:rsidRDefault="00091209" w:rsidP="00091209">
      <w:pPr>
        <w:pStyle w:val="PL"/>
      </w:pPr>
      <w:r w:rsidRPr="00D3062E">
        <w:t xml:space="preserve">            $ref: '#/components/schemas/ServReq'</w:t>
      </w:r>
    </w:p>
    <w:p w14:paraId="2EC7BAE9" w14:textId="77777777" w:rsidR="00091209" w:rsidRPr="00D3062E" w:rsidRDefault="00091209" w:rsidP="00091209">
      <w:pPr>
        <w:pStyle w:val="PL"/>
      </w:pPr>
      <w:r w:rsidRPr="00D3062E">
        <w:t xml:space="preserve">          minProperties: 1</w:t>
      </w:r>
    </w:p>
    <w:p w14:paraId="3F5A3D75" w14:textId="77777777" w:rsidR="00091209" w:rsidRPr="00D3062E" w:rsidRDefault="00091209" w:rsidP="00091209">
      <w:pPr>
        <w:pStyle w:val="PL"/>
        <w:rPr>
          <w:lang w:eastAsia="es-ES"/>
        </w:rPr>
      </w:pPr>
      <w:r w:rsidRPr="00D3062E">
        <w:rPr>
          <w:lang w:eastAsia="es-ES"/>
        </w:rPr>
        <w:t xml:space="preserve">          nullable: true</w:t>
      </w:r>
    </w:p>
    <w:p w14:paraId="03F48FEB" w14:textId="77777777" w:rsidR="00091209" w:rsidRPr="00D3062E" w:rsidRDefault="00091209" w:rsidP="00091209">
      <w:pPr>
        <w:pStyle w:val="PL"/>
      </w:pPr>
      <w:r w:rsidRPr="00D3062E">
        <w:t xml:space="preserve">          description: &gt;</w:t>
      </w:r>
    </w:p>
    <w:p w14:paraId="5841D8C0" w14:textId="77777777" w:rsidR="00091209" w:rsidRPr="00D3062E" w:rsidRDefault="00091209" w:rsidP="00091209">
      <w:pPr>
        <w:pStyle w:val="PL"/>
        <w:rPr>
          <w:lang w:val="en-US"/>
        </w:rPr>
      </w:pPr>
      <w:r w:rsidRPr="00D3062E">
        <w:t xml:space="preserve">            </w:t>
      </w:r>
      <w:r w:rsidRPr="00D3062E">
        <w:rPr>
          <w:lang w:val="en-US"/>
        </w:rPr>
        <w:t>Represents the updated requested VAL service profile containing the application</w:t>
      </w:r>
    </w:p>
    <w:p w14:paraId="7125284C" w14:textId="77777777" w:rsidR="00091209" w:rsidRPr="00D3062E" w:rsidRDefault="00091209" w:rsidP="00091209">
      <w:pPr>
        <w:pStyle w:val="PL"/>
      </w:pPr>
      <w:r w:rsidRPr="00D3062E">
        <w:rPr>
          <w:lang w:val="en-US"/>
        </w:rPr>
        <w:t xml:space="preserve">            requirements of the VAL service to be supported.</w:t>
      </w:r>
    </w:p>
    <w:p w14:paraId="3987D0B0" w14:textId="77777777" w:rsidR="00091209" w:rsidRPr="00D3062E" w:rsidRDefault="00091209" w:rsidP="00091209">
      <w:pPr>
        <w:pStyle w:val="PL"/>
      </w:pPr>
      <w:r w:rsidRPr="00D3062E">
        <w:t xml:space="preserve">            The key of the map shall be any unique string encoded value and shall be set to the same</w:t>
      </w:r>
    </w:p>
    <w:p w14:paraId="2A5DCB20" w14:textId="77777777" w:rsidR="00091209" w:rsidRPr="00D3062E" w:rsidRDefault="00091209" w:rsidP="00091209">
      <w:pPr>
        <w:pStyle w:val="PL"/>
      </w:pPr>
      <w:r w:rsidRPr="00D3062E">
        <w:t xml:space="preserve">            value as the one provided during the creation of the corresponding Slice Related</w:t>
      </w:r>
    </w:p>
    <w:p w14:paraId="6B4666A2" w14:textId="77777777" w:rsidR="00091209" w:rsidRPr="00D3062E" w:rsidRDefault="00091209" w:rsidP="00091209">
      <w:pPr>
        <w:pStyle w:val="PL"/>
      </w:pPr>
      <w:r w:rsidRPr="00D3062E">
        <w:t xml:space="preserve">            Communication Service.</w:t>
      </w:r>
    </w:p>
    <w:p w14:paraId="06DC5728" w14:textId="77777777" w:rsidR="00091209" w:rsidRPr="00D3062E" w:rsidRDefault="00091209" w:rsidP="00091209">
      <w:pPr>
        <w:pStyle w:val="PL"/>
      </w:pPr>
    </w:p>
    <w:p w14:paraId="4E084836" w14:textId="77777777" w:rsidR="00091209" w:rsidRPr="00D3062E" w:rsidRDefault="00091209" w:rsidP="00091209">
      <w:pPr>
        <w:pStyle w:val="PL"/>
      </w:pPr>
      <w:r w:rsidRPr="00D3062E">
        <w:t xml:space="preserve">    ServReq:</w:t>
      </w:r>
    </w:p>
    <w:p w14:paraId="2EC71FAD" w14:textId="77777777" w:rsidR="00091209" w:rsidRPr="00D3062E" w:rsidRDefault="00091209" w:rsidP="00091209">
      <w:pPr>
        <w:pStyle w:val="PL"/>
        <w:rPr>
          <w:lang w:eastAsia="zh-CN"/>
        </w:rPr>
      </w:pPr>
      <w:r w:rsidRPr="00D3062E">
        <w:t xml:space="preserve">      description: </w:t>
      </w:r>
      <w:r w:rsidRPr="00D3062E">
        <w:rPr>
          <w:lang w:eastAsia="zh-CN"/>
        </w:rPr>
        <w:t>&gt;</w:t>
      </w:r>
    </w:p>
    <w:p w14:paraId="28170472" w14:textId="77777777" w:rsidR="00091209" w:rsidRPr="00D3062E" w:rsidRDefault="00091209" w:rsidP="00091209">
      <w:pPr>
        <w:pStyle w:val="PL"/>
        <w:rPr>
          <w:lang w:eastAsia="zh-CN"/>
        </w:rPr>
      </w:pPr>
      <w:r w:rsidRPr="00D3062E">
        <w:t xml:space="preserve">        Represents a set of application service requirements.</w:t>
      </w:r>
    </w:p>
    <w:p w14:paraId="16123FAA" w14:textId="77777777" w:rsidR="00091209" w:rsidRPr="00D3062E" w:rsidRDefault="00091209" w:rsidP="00091209">
      <w:pPr>
        <w:pStyle w:val="PL"/>
      </w:pPr>
      <w:r w:rsidRPr="00D3062E">
        <w:t xml:space="preserve">      type: object</w:t>
      </w:r>
    </w:p>
    <w:p w14:paraId="552123B7" w14:textId="77777777" w:rsidR="00091209" w:rsidRPr="00D3062E" w:rsidRDefault="00091209" w:rsidP="00091209">
      <w:pPr>
        <w:pStyle w:val="PL"/>
      </w:pPr>
      <w:r w:rsidRPr="00D3062E">
        <w:t xml:space="preserve">      properties:</w:t>
      </w:r>
    </w:p>
    <w:p w14:paraId="7363FDD7" w14:textId="77777777" w:rsidR="00091209" w:rsidRPr="00D3062E" w:rsidRDefault="00091209" w:rsidP="00091209">
      <w:pPr>
        <w:pStyle w:val="PL"/>
      </w:pPr>
      <w:r w:rsidRPr="00D3062E">
        <w:t xml:space="preserve">        reqName:</w:t>
      </w:r>
    </w:p>
    <w:p w14:paraId="5E0E238E" w14:textId="77777777" w:rsidR="00091209" w:rsidRPr="00D3062E" w:rsidRDefault="00091209" w:rsidP="00091209">
      <w:pPr>
        <w:pStyle w:val="PL"/>
      </w:pPr>
      <w:r w:rsidRPr="00D3062E">
        <w:t xml:space="preserve">          type: string</w:t>
      </w:r>
    </w:p>
    <w:p w14:paraId="5F76E191" w14:textId="77777777" w:rsidR="00091209" w:rsidRPr="00D3062E" w:rsidRDefault="00091209" w:rsidP="00091209">
      <w:pPr>
        <w:pStyle w:val="PL"/>
      </w:pPr>
      <w:r w:rsidRPr="00D3062E">
        <w:t xml:space="preserve">        reqValue:</w:t>
      </w:r>
    </w:p>
    <w:p w14:paraId="6EB84F7D" w14:textId="77777777" w:rsidR="00091209" w:rsidRPr="00D3062E" w:rsidRDefault="00091209" w:rsidP="00091209">
      <w:pPr>
        <w:pStyle w:val="PL"/>
      </w:pPr>
      <w:r w:rsidRPr="00D3062E">
        <w:t xml:space="preserve">          type: string</w:t>
      </w:r>
    </w:p>
    <w:p w14:paraId="2FCE6A1E" w14:textId="77777777" w:rsidR="00091209" w:rsidRPr="00D3062E" w:rsidRDefault="00091209" w:rsidP="00091209">
      <w:pPr>
        <w:pStyle w:val="PL"/>
      </w:pPr>
      <w:r w:rsidRPr="00D3062E">
        <w:t xml:space="preserve">      required:</w:t>
      </w:r>
    </w:p>
    <w:p w14:paraId="1CC9D68B" w14:textId="77777777" w:rsidR="00091209" w:rsidRPr="00D3062E" w:rsidRDefault="00091209" w:rsidP="00091209">
      <w:pPr>
        <w:pStyle w:val="PL"/>
      </w:pPr>
      <w:r w:rsidRPr="00D3062E">
        <w:t xml:space="preserve">        - reqName</w:t>
      </w:r>
    </w:p>
    <w:p w14:paraId="06385D94" w14:textId="77777777" w:rsidR="00091209" w:rsidRPr="00D3062E" w:rsidRDefault="00091209" w:rsidP="00091209">
      <w:pPr>
        <w:pStyle w:val="PL"/>
      </w:pPr>
      <w:r w:rsidRPr="00D3062E">
        <w:t xml:space="preserve">        - reqValue</w:t>
      </w:r>
    </w:p>
    <w:p w14:paraId="3B6AAA64" w14:textId="77777777" w:rsidR="00091209" w:rsidRPr="00D3062E" w:rsidRDefault="00091209" w:rsidP="00091209">
      <w:pPr>
        <w:pStyle w:val="PL"/>
      </w:pPr>
    </w:p>
    <w:p w14:paraId="06179DF1" w14:textId="77777777" w:rsidR="00091209" w:rsidRPr="00D3062E" w:rsidRDefault="00091209" w:rsidP="00091209">
      <w:pPr>
        <w:pStyle w:val="PL"/>
      </w:pPr>
      <w:r w:rsidRPr="00D3062E">
        <w:t xml:space="preserve">    NetSliceInfo:</w:t>
      </w:r>
    </w:p>
    <w:p w14:paraId="5312D156" w14:textId="77777777" w:rsidR="00091209" w:rsidRPr="00D3062E" w:rsidRDefault="00091209" w:rsidP="00091209">
      <w:pPr>
        <w:pStyle w:val="PL"/>
        <w:rPr>
          <w:lang w:eastAsia="zh-CN"/>
        </w:rPr>
      </w:pPr>
      <w:r w:rsidRPr="00D3062E">
        <w:t xml:space="preserve">      description: </w:t>
      </w:r>
      <w:r w:rsidRPr="00D3062E">
        <w:rPr>
          <w:lang w:eastAsia="zh-CN"/>
        </w:rPr>
        <w:t>&gt;</w:t>
      </w:r>
    </w:p>
    <w:p w14:paraId="13F59F38" w14:textId="77777777" w:rsidR="00091209" w:rsidRPr="00D3062E" w:rsidRDefault="00091209" w:rsidP="00091209">
      <w:pPr>
        <w:pStyle w:val="PL"/>
        <w:rPr>
          <w:lang w:eastAsia="zh-CN"/>
        </w:rPr>
      </w:pPr>
      <w:r w:rsidRPr="00D3062E">
        <w:t xml:space="preserve">        Represents network slice related information.</w:t>
      </w:r>
    </w:p>
    <w:p w14:paraId="50E9EC0D" w14:textId="77777777" w:rsidR="00091209" w:rsidRPr="00D3062E" w:rsidRDefault="00091209" w:rsidP="00091209">
      <w:pPr>
        <w:pStyle w:val="PL"/>
      </w:pPr>
      <w:r w:rsidRPr="00D3062E">
        <w:t xml:space="preserve">      type: object</w:t>
      </w:r>
    </w:p>
    <w:p w14:paraId="39119E37" w14:textId="77777777" w:rsidR="00091209" w:rsidRPr="00D3062E" w:rsidRDefault="00091209" w:rsidP="00091209">
      <w:pPr>
        <w:pStyle w:val="PL"/>
      </w:pPr>
      <w:r w:rsidRPr="00D3062E">
        <w:t xml:space="preserve">      properties:</w:t>
      </w:r>
    </w:p>
    <w:p w14:paraId="73EF889B" w14:textId="77777777" w:rsidR="00091209" w:rsidRPr="00D3062E" w:rsidRDefault="00091209" w:rsidP="00091209">
      <w:pPr>
        <w:pStyle w:val="PL"/>
      </w:pPr>
      <w:r w:rsidRPr="00D3062E">
        <w:t xml:space="preserve">        snssai:</w:t>
      </w:r>
    </w:p>
    <w:p w14:paraId="4758A056" w14:textId="77777777" w:rsidR="00091209" w:rsidRPr="00D3062E" w:rsidRDefault="00091209" w:rsidP="00091209">
      <w:pPr>
        <w:pStyle w:val="PL"/>
      </w:pPr>
      <w:r w:rsidRPr="00D3062E">
        <w:t xml:space="preserve">          $ref: 'TS29571_CommonData.yaml#/components/schemas/Snssai'</w:t>
      </w:r>
    </w:p>
    <w:p w14:paraId="2E0BF103" w14:textId="77777777" w:rsidR="00091209" w:rsidRPr="00D3062E" w:rsidRDefault="00091209" w:rsidP="00091209">
      <w:pPr>
        <w:pStyle w:val="PL"/>
      </w:pPr>
      <w:r w:rsidRPr="00D3062E">
        <w:t xml:space="preserve">        attributes:</w:t>
      </w:r>
    </w:p>
    <w:p w14:paraId="1B29DDE7" w14:textId="77777777" w:rsidR="00091209" w:rsidRPr="00D3062E" w:rsidRDefault="00091209" w:rsidP="00091209">
      <w:pPr>
        <w:pStyle w:val="PL"/>
      </w:pPr>
      <w:r w:rsidRPr="00D3062E">
        <w:t xml:space="preserve">          $ref: '</w:t>
      </w:r>
      <w:r w:rsidRPr="00D3062E">
        <w:rPr>
          <w:rFonts w:ascii="Courier" w:eastAsia="MS Mincho" w:hAnsi="Courier"/>
          <w:szCs w:val="16"/>
        </w:rPr>
        <w:t>TS28541_SliceNrm.yaml</w:t>
      </w:r>
      <w:r w:rsidRPr="00D3062E">
        <w:t>#/components/schemas/ServiceProfile'</w:t>
      </w:r>
    </w:p>
    <w:p w14:paraId="3032AA48" w14:textId="77777777" w:rsidR="00091209" w:rsidRPr="00D3062E" w:rsidRDefault="00091209" w:rsidP="00091209">
      <w:pPr>
        <w:pStyle w:val="PL"/>
        <w:rPr>
          <w:rFonts w:eastAsia="等线"/>
        </w:rPr>
      </w:pPr>
      <w:r w:rsidRPr="00D3062E">
        <w:rPr>
          <w:rFonts w:eastAsia="等线"/>
        </w:rPr>
        <w:t xml:space="preserve">      anyOf:</w:t>
      </w:r>
    </w:p>
    <w:p w14:paraId="22BB4AF3" w14:textId="77777777" w:rsidR="00091209" w:rsidRPr="00D3062E" w:rsidRDefault="00091209" w:rsidP="00091209">
      <w:pPr>
        <w:pStyle w:val="PL"/>
        <w:rPr>
          <w:rFonts w:eastAsia="等线"/>
        </w:rPr>
      </w:pPr>
      <w:r w:rsidRPr="00D3062E">
        <w:rPr>
          <w:rFonts w:eastAsia="等线"/>
        </w:rPr>
        <w:t xml:space="preserve">        - required: [</w:t>
      </w:r>
      <w:r w:rsidRPr="00D3062E">
        <w:t>snssai</w:t>
      </w:r>
      <w:r w:rsidRPr="00D3062E">
        <w:rPr>
          <w:rFonts w:eastAsia="等线"/>
        </w:rPr>
        <w:t>]</w:t>
      </w:r>
    </w:p>
    <w:p w14:paraId="06370800" w14:textId="77777777" w:rsidR="00091209" w:rsidRPr="00D3062E" w:rsidRDefault="00091209" w:rsidP="00091209">
      <w:pPr>
        <w:pStyle w:val="PL"/>
        <w:rPr>
          <w:rFonts w:eastAsia="等线"/>
        </w:rPr>
      </w:pPr>
      <w:r w:rsidRPr="00D3062E">
        <w:rPr>
          <w:rFonts w:eastAsia="等线"/>
        </w:rPr>
        <w:t xml:space="preserve">        - required: [</w:t>
      </w:r>
      <w:r w:rsidRPr="00D3062E">
        <w:t>attributes</w:t>
      </w:r>
      <w:r w:rsidRPr="00D3062E">
        <w:rPr>
          <w:rFonts w:eastAsia="等线"/>
        </w:rPr>
        <w:t>]</w:t>
      </w:r>
    </w:p>
    <w:p w14:paraId="083A9290" w14:textId="77777777" w:rsidR="00091209" w:rsidRPr="00D3062E" w:rsidRDefault="00091209" w:rsidP="00091209">
      <w:pPr>
        <w:pStyle w:val="PL"/>
      </w:pPr>
    </w:p>
    <w:p w14:paraId="4A155862" w14:textId="77777777" w:rsidR="00091209" w:rsidRPr="00D3062E" w:rsidRDefault="00091209" w:rsidP="00091209">
      <w:pPr>
        <w:pStyle w:val="PL"/>
      </w:pPr>
    </w:p>
    <w:p w14:paraId="2FEC78AD" w14:textId="77777777" w:rsidR="00091209" w:rsidRPr="00D3062E" w:rsidRDefault="00091209" w:rsidP="00091209">
      <w:pPr>
        <w:pStyle w:val="PL"/>
      </w:pPr>
      <w:r w:rsidRPr="00D3062E">
        <w:t># SIMPLE DATA TYPES</w:t>
      </w:r>
    </w:p>
    <w:p w14:paraId="1DDE4CDB" w14:textId="77777777" w:rsidR="00091209" w:rsidRPr="00D3062E" w:rsidRDefault="00091209" w:rsidP="00091209">
      <w:pPr>
        <w:pStyle w:val="PL"/>
      </w:pPr>
      <w:r w:rsidRPr="00D3062E">
        <w:t>#</w:t>
      </w:r>
    </w:p>
    <w:p w14:paraId="74373663" w14:textId="77777777" w:rsidR="00091209" w:rsidRPr="00D3062E" w:rsidRDefault="00091209" w:rsidP="00091209">
      <w:pPr>
        <w:pStyle w:val="PL"/>
      </w:pPr>
    </w:p>
    <w:p w14:paraId="052E6316" w14:textId="77777777" w:rsidR="00091209" w:rsidRPr="00D3062E" w:rsidRDefault="00091209" w:rsidP="00091209">
      <w:pPr>
        <w:pStyle w:val="PL"/>
      </w:pPr>
      <w:r w:rsidRPr="00D3062E">
        <w:t>#</w:t>
      </w:r>
    </w:p>
    <w:p w14:paraId="5F9C04DA" w14:textId="77777777" w:rsidR="00091209" w:rsidRPr="00D3062E" w:rsidRDefault="00091209" w:rsidP="00091209">
      <w:pPr>
        <w:pStyle w:val="PL"/>
      </w:pPr>
      <w:r w:rsidRPr="00D3062E">
        <w:lastRenderedPageBreak/>
        <w:t># ENUMERATIONS</w:t>
      </w:r>
    </w:p>
    <w:p w14:paraId="01813361" w14:textId="04444747" w:rsidR="00091209" w:rsidRPr="00D3062E" w:rsidRDefault="00091209" w:rsidP="00091209">
      <w:pPr>
        <w:pStyle w:val="PL"/>
      </w:pPr>
      <w:r w:rsidRPr="00D3062E">
        <w:t>#</w:t>
      </w:r>
    </w:p>
    <w:p w14:paraId="4917EB48" w14:textId="77777777" w:rsidR="00D3062E" w:rsidRPr="00D3062E" w:rsidRDefault="00D3062E" w:rsidP="00D3062E">
      <w:pPr>
        <w:pStyle w:val="1"/>
      </w:pPr>
      <w:bookmarkStart w:id="4895" w:name="_Toc85492934"/>
      <w:bookmarkStart w:id="4896" w:name="_Toc90661694"/>
      <w:bookmarkStart w:id="4897" w:name="_Toc138755414"/>
      <w:bookmarkStart w:id="4898" w:name="_Toc151886399"/>
      <w:bookmarkStart w:id="4899" w:name="_Toc152076464"/>
      <w:bookmarkStart w:id="4900" w:name="_Toc153794180"/>
      <w:bookmarkStart w:id="4901" w:name="_Toc157435162"/>
      <w:bookmarkStart w:id="4902" w:name="_Toc157436877"/>
      <w:bookmarkStart w:id="4903" w:name="_Toc157440717"/>
      <w:bookmarkStart w:id="4904" w:name="_Toc160650509"/>
      <w:bookmarkStart w:id="4905" w:name="_Toc160652385"/>
      <w:r w:rsidRPr="00D3062E">
        <w:t>A.13</w:t>
      </w:r>
      <w:r w:rsidRPr="00D3062E">
        <w:tab/>
        <w:t>NSCE_InterPLMNContinuity API</w:t>
      </w:r>
      <w:bookmarkEnd w:id="4904"/>
      <w:bookmarkEnd w:id="4905"/>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77777777" w:rsidR="00D3062E" w:rsidRPr="00D3062E" w:rsidRDefault="00D3062E" w:rsidP="00D3062E">
      <w:pPr>
        <w:pStyle w:val="PL"/>
      </w:pPr>
      <w:r w:rsidRPr="00D3062E">
        <w:t xml:space="preserve">  version: 1.0.0-alpha.1</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14064390" w14:textId="77777777" w:rsidR="00D3062E" w:rsidRPr="00D3062E" w:rsidRDefault="00D3062E" w:rsidP="00D3062E">
      <w:pPr>
        <w:pStyle w:val="PL"/>
      </w:pPr>
      <w:r w:rsidRPr="00D3062E">
        <w:t xml:space="preserve">    3GPP TS 29.435 V0.3.0; Service Enabler Architecture Layer for Verticals (SEAL);</w:t>
      </w:r>
    </w:p>
    <w:p w14:paraId="4F5AB664" w14:textId="77777777" w:rsidR="00D3062E" w:rsidRPr="00D3062E" w:rsidRDefault="00D3062E" w:rsidP="00D3062E">
      <w:pPr>
        <w:pStyle w:val="PL"/>
      </w:pPr>
      <w:r w:rsidRPr="00D3062E">
        <w:t xml:space="preserve">    Network Slice Capability Exposure (NSCE) Server Service(s); Stage 3.</w:t>
      </w:r>
    </w:p>
    <w:p w14:paraId="6613F451" w14:textId="77777777" w:rsidR="00D3062E" w:rsidRPr="00D3062E" w:rsidRDefault="00D3062E" w:rsidP="00D3062E">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3F93B939" w14:textId="77777777" w:rsidR="00D3062E" w:rsidRPr="00D3062E" w:rsidRDefault="00D3062E" w:rsidP="00D3062E">
      <w:pPr>
        <w:pStyle w:val="PL"/>
      </w:pPr>
      <w:r w:rsidRPr="00D3062E">
        <w:lastRenderedPageBreak/>
        <w:t xml:space="preserve">      callbacks:</w:t>
      </w:r>
    </w:p>
    <w:p w14:paraId="2135902F" w14:textId="77777777" w:rsidR="00D3062E" w:rsidRPr="00D3062E" w:rsidRDefault="00D3062E" w:rsidP="00D3062E">
      <w:pPr>
        <w:pStyle w:val="PL"/>
      </w:pPr>
      <w:r w:rsidRPr="00D3062E">
        <w:t xml:space="preserve">        MonitoringNotif: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36A9E6E4"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lastRenderedPageBreak/>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1FB96A2F" w14:textId="77777777" w:rsidR="00D3062E" w:rsidRPr="00D3062E" w:rsidRDefault="00D3062E" w:rsidP="00D3062E">
      <w:pPr>
        <w:pStyle w:val="PL"/>
      </w:pPr>
      <w:r w:rsidRPr="00D3062E">
        <w:t xml:space="preserve">    InterPlmnServContNotif:</w:t>
      </w:r>
    </w:p>
    <w:p w14:paraId="272B4665" w14:textId="77777777" w:rsidR="00D3062E" w:rsidRPr="00D3062E" w:rsidRDefault="00D3062E" w:rsidP="00D3062E">
      <w:pPr>
        <w:pStyle w:val="PL"/>
        <w:rPr>
          <w:lang w:eastAsia="zh-CN"/>
        </w:rPr>
      </w:pPr>
      <w:r w:rsidRPr="00D3062E">
        <w:t xml:space="preserve">      description: </w:t>
      </w:r>
      <w:r w:rsidRPr="00D3062E">
        <w:rPr>
          <w:lang w:eastAsia="zh-CN"/>
        </w:rPr>
        <w:t>&gt;</w:t>
      </w:r>
    </w:p>
    <w:p w14:paraId="423868CF" w14:textId="77777777" w:rsidR="00D3062E" w:rsidRPr="00D3062E" w:rsidRDefault="00D3062E" w:rsidP="00D3062E">
      <w:pPr>
        <w:pStyle w:val="PL"/>
        <w:rPr>
          <w:lang w:eastAsia="zh-CN"/>
        </w:rPr>
      </w:pPr>
      <w:r w:rsidRPr="00D3062E">
        <w:t xml:space="preserve">        </w:t>
      </w:r>
      <w:r w:rsidRPr="00D3062E">
        <w:rPr>
          <w:rFonts w:cs="Arial"/>
          <w:szCs w:val="18"/>
        </w:rPr>
        <w:t>Represents an Inter-PLMN Service Continuity Notification.</w:t>
      </w:r>
    </w:p>
    <w:p w14:paraId="0919980E" w14:textId="77777777" w:rsidR="00D3062E" w:rsidRPr="00D3062E" w:rsidRDefault="00D3062E" w:rsidP="00D3062E">
      <w:pPr>
        <w:pStyle w:val="PL"/>
      </w:pPr>
      <w:r w:rsidRPr="00D3062E">
        <w:t xml:space="preserve">      type: object</w:t>
      </w:r>
    </w:p>
    <w:p w14:paraId="35EB162C"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16BE5B98" w14:textId="77777777" w:rsidR="00D3062E" w:rsidRPr="00D3062E" w:rsidRDefault="00D3062E" w:rsidP="00D3062E">
      <w:pPr>
        <w:pStyle w:val="PL"/>
        <w:rPr>
          <w:lang w:val="en-US" w:eastAsia="es-ES"/>
        </w:rPr>
      </w:pPr>
      <w:r w:rsidRPr="00D3062E">
        <w:rPr>
          <w:lang w:val="en-US" w:eastAsia="es-ES"/>
        </w:rPr>
        <w:t xml:space="preserve">          type: string</w:t>
      </w:r>
    </w:p>
    <w:p w14:paraId="1FCCA63F" w14:textId="77777777" w:rsidR="00D3062E" w:rsidRPr="00D3062E" w:rsidRDefault="00D3062E" w:rsidP="00D3062E">
      <w:pPr>
        <w:pStyle w:val="PL"/>
        <w:rPr>
          <w:lang w:val="en-US" w:eastAsia="es-ES"/>
        </w:rPr>
      </w:pPr>
      <w:r w:rsidRPr="00D3062E">
        <w:rPr>
          <w:lang w:val="en-US" w:eastAsia="es-ES"/>
        </w:rPr>
        <w:t xml:space="preserve">        ueIds:</w:t>
      </w:r>
    </w:p>
    <w:p w14:paraId="09127211" w14:textId="77777777" w:rsidR="00D3062E" w:rsidRPr="00D3062E" w:rsidRDefault="00D3062E" w:rsidP="00D3062E">
      <w:pPr>
        <w:pStyle w:val="PL"/>
        <w:rPr>
          <w:lang w:val="en-US" w:eastAsia="es-ES"/>
        </w:rPr>
      </w:pPr>
      <w:r w:rsidRPr="00D3062E">
        <w:rPr>
          <w:lang w:val="en-US" w:eastAsia="es-ES"/>
        </w:rPr>
        <w:t xml:space="preserve">          type: array</w:t>
      </w:r>
    </w:p>
    <w:p w14:paraId="23AEABFA" w14:textId="77777777" w:rsidR="00D3062E" w:rsidRPr="00D3062E" w:rsidRDefault="00D3062E" w:rsidP="00D3062E">
      <w:pPr>
        <w:pStyle w:val="PL"/>
      </w:pPr>
      <w:r w:rsidRPr="00D3062E">
        <w:rPr>
          <w:lang w:val="en-US" w:eastAsia="es-ES"/>
        </w:rPr>
        <w:t xml:space="preserve">          items:</w:t>
      </w:r>
    </w:p>
    <w:p w14:paraId="7F085954" w14:textId="77777777" w:rsidR="00D3062E" w:rsidRPr="00D3062E" w:rsidRDefault="00D3062E" w:rsidP="00D3062E">
      <w:pPr>
        <w:pStyle w:val="PL"/>
      </w:pPr>
      <w:r w:rsidRPr="00D3062E">
        <w:t xml:space="preserve">            type: string</w:t>
      </w:r>
    </w:p>
    <w:p w14:paraId="7E57DE9A" w14:textId="77777777" w:rsidR="00D3062E" w:rsidRPr="00D3062E" w:rsidRDefault="00D3062E" w:rsidP="00D3062E">
      <w:pPr>
        <w:pStyle w:val="PL"/>
      </w:pPr>
      <w:r w:rsidRPr="00D3062E">
        <w:rPr>
          <w:lang w:val="en-US" w:eastAsia="es-ES"/>
        </w:rPr>
        <w:t xml:space="preserve">          minItems: 1</w:t>
      </w:r>
    </w:p>
    <w:p w14:paraId="0C03BA27" w14:textId="77777777" w:rsidR="00D3062E" w:rsidRPr="00D3062E" w:rsidRDefault="00D3062E" w:rsidP="00D3062E">
      <w:pPr>
        <w:pStyle w:val="PL"/>
      </w:pPr>
      <w:r w:rsidRPr="00D3062E">
        <w:t xml:space="preserve">        servContReq:</w:t>
      </w:r>
    </w:p>
    <w:p w14:paraId="0609158E" w14:textId="77777777" w:rsidR="00D3062E" w:rsidRPr="00D3062E" w:rsidRDefault="00D3062E" w:rsidP="00D3062E">
      <w:pPr>
        <w:pStyle w:val="PL"/>
      </w:pPr>
      <w:r w:rsidRPr="00D3062E">
        <w:t xml:space="preserve">          $ref: '#/components/schemas/ServContReq'</w:t>
      </w:r>
    </w:p>
    <w:p w14:paraId="258CA295" w14:textId="77777777" w:rsidR="00D3062E" w:rsidRPr="00D3062E" w:rsidRDefault="00D3062E" w:rsidP="00D3062E">
      <w:pPr>
        <w:pStyle w:val="PL"/>
      </w:pPr>
      <w:r w:rsidRPr="00D3062E">
        <w:t xml:space="preserve">        netSliceId:</w:t>
      </w:r>
    </w:p>
    <w:p w14:paraId="1F45F83C" w14:textId="77777777" w:rsidR="00D3062E" w:rsidRPr="00D3062E" w:rsidRDefault="00D3062E" w:rsidP="00D3062E">
      <w:pPr>
        <w:pStyle w:val="PL"/>
      </w:pPr>
      <w:r w:rsidRPr="00D3062E">
        <w:t xml:space="preserve">          $ref: 'TS29435_NSCE_PolicyManagement.yaml#/components/schemas/NetSliceId'</w:t>
      </w:r>
    </w:p>
    <w:p w14:paraId="5A50E1EC" w14:textId="77777777" w:rsidR="00D3062E" w:rsidRPr="00D3062E" w:rsidRDefault="00D3062E" w:rsidP="00D3062E">
      <w:pPr>
        <w:pStyle w:val="PL"/>
        <w:rPr>
          <w:lang w:val="en-US" w:eastAsia="es-ES"/>
        </w:rPr>
      </w:pPr>
      <w:r w:rsidRPr="00D3062E">
        <w:rPr>
          <w:lang w:val="en-US" w:eastAsia="es-ES"/>
        </w:rPr>
        <w:t xml:space="preserve">        </w:t>
      </w:r>
      <w:r w:rsidRPr="00D3062E">
        <w:t>tgtNsceServId</w:t>
      </w:r>
      <w:r w:rsidRPr="00D3062E">
        <w:rPr>
          <w:lang w:val="en-US" w:eastAsia="es-ES"/>
        </w:rPr>
        <w:t>:</w:t>
      </w:r>
    </w:p>
    <w:p w14:paraId="6BF8098D" w14:textId="77777777" w:rsidR="00D3062E" w:rsidRPr="00D3062E" w:rsidRDefault="00D3062E" w:rsidP="00D3062E">
      <w:pPr>
        <w:pStyle w:val="PL"/>
        <w:rPr>
          <w:lang w:val="en-US" w:eastAsia="es-ES"/>
        </w:rPr>
      </w:pPr>
      <w:r w:rsidRPr="00D3062E">
        <w:rPr>
          <w:lang w:val="en-US" w:eastAsia="es-ES"/>
        </w:rPr>
        <w:t xml:space="preserve">          type: string</w:t>
      </w:r>
    </w:p>
    <w:p w14:paraId="259358DD" w14:textId="77777777" w:rsidR="00D3062E" w:rsidRPr="00D3062E" w:rsidRDefault="00D3062E" w:rsidP="00D3062E">
      <w:pPr>
        <w:pStyle w:val="PL"/>
        <w:rPr>
          <w:lang w:val="en-US" w:eastAsia="es-ES"/>
        </w:rPr>
      </w:pPr>
      <w:r w:rsidRPr="00D3062E">
        <w:rPr>
          <w:lang w:val="en-US" w:eastAsia="es-ES"/>
        </w:rPr>
        <w:t xml:space="preserve">        </w:t>
      </w:r>
      <w:r w:rsidRPr="00D3062E">
        <w:t>tgtNsceAddr</w:t>
      </w:r>
      <w:r w:rsidRPr="00D3062E">
        <w:rPr>
          <w:lang w:val="en-US" w:eastAsia="es-ES"/>
        </w:rPr>
        <w:t>:</w:t>
      </w:r>
    </w:p>
    <w:p w14:paraId="20C4ECD4" w14:textId="77777777" w:rsidR="00D3062E" w:rsidRPr="00D3062E" w:rsidRDefault="00D3062E" w:rsidP="00D3062E">
      <w:pPr>
        <w:pStyle w:val="PL"/>
      </w:pPr>
      <w:r w:rsidRPr="00D3062E">
        <w:t xml:space="preserve">          $ref: 'TS29558_Eees_EASRegistration.yaml#/components/schemas/EndPoint'</w:t>
      </w:r>
      <w:r w:rsidRPr="00D3062E">
        <w:rPr>
          <w:rFonts w:cs="Arial"/>
          <w:szCs w:val="18"/>
          <w:lang w:eastAsia="zh-CN"/>
        </w:rPr>
        <w:t xml:space="preserve"> </w:t>
      </w:r>
    </w:p>
    <w:p w14:paraId="3DBE52FD" w14:textId="77777777" w:rsidR="00D3062E" w:rsidRPr="00D3062E" w:rsidRDefault="00D3062E" w:rsidP="00D3062E">
      <w:pPr>
        <w:pStyle w:val="PL"/>
      </w:pPr>
      <w:r w:rsidRPr="00D3062E">
        <w:t xml:space="preserve">        targetServArea:</w:t>
      </w:r>
    </w:p>
    <w:p w14:paraId="498282CF" w14:textId="77777777" w:rsidR="00D3062E" w:rsidRPr="00D3062E" w:rsidRDefault="00D3062E" w:rsidP="00D3062E">
      <w:pPr>
        <w:pStyle w:val="PL"/>
        <w:rPr>
          <w:lang w:eastAsia="es-ES"/>
        </w:rPr>
      </w:pPr>
      <w:r w:rsidRPr="00D3062E">
        <w:rPr>
          <w:lang w:eastAsia="es-ES"/>
        </w:rPr>
        <w:t xml:space="preserve">          type: array</w:t>
      </w:r>
    </w:p>
    <w:p w14:paraId="2EE1234E" w14:textId="77777777" w:rsidR="00D3062E" w:rsidRPr="00D3062E" w:rsidRDefault="00D3062E" w:rsidP="00D3062E">
      <w:pPr>
        <w:pStyle w:val="PL"/>
        <w:rPr>
          <w:lang w:eastAsia="es-ES"/>
        </w:rPr>
      </w:pPr>
      <w:r w:rsidRPr="00D3062E">
        <w:rPr>
          <w:lang w:eastAsia="es-ES"/>
        </w:rPr>
        <w:t xml:space="preserve">          items:</w:t>
      </w:r>
    </w:p>
    <w:p w14:paraId="0E143497"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383242BF" w14:textId="77777777" w:rsidR="00D3062E" w:rsidRPr="00D3062E" w:rsidRDefault="00D3062E" w:rsidP="00D3062E">
      <w:pPr>
        <w:pStyle w:val="PL"/>
        <w:rPr>
          <w:lang w:eastAsia="es-ES"/>
        </w:rPr>
      </w:pPr>
      <w:r w:rsidRPr="00D3062E">
        <w:rPr>
          <w:lang w:eastAsia="es-ES"/>
        </w:rPr>
        <w:t xml:space="preserve">          minItems: 1</w:t>
      </w:r>
    </w:p>
    <w:p w14:paraId="7B377492" w14:textId="77777777" w:rsidR="00D3062E" w:rsidRPr="00D3062E" w:rsidRDefault="00D3062E" w:rsidP="00D3062E">
      <w:pPr>
        <w:pStyle w:val="PL"/>
      </w:pPr>
      <w:r w:rsidRPr="00D3062E">
        <w:t xml:space="preserve">      required:</w:t>
      </w:r>
    </w:p>
    <w:p w14:paraId="1980076B" w14:textId="77777777" w:rsidR="00D3062E" w:rsidRPr="00D3062E" w:rsidRDefault="00D3062E" w:rsidP="00D3062E">
      <w:pPr>
        <w:pStyle w:val="PL"/>
      </w:pPr>
      <w:r w:rsidRPr="00D3062E">
        <w:t xml:space="preserve">        - valServId</w:t>
      </w:r>
    </w:p>
    <w:p w14:paraId="5FA94971" w14:textId="77777777" w:rsidR="00D3062E" w:rsidRPr="00D3062E" w:rsidRDefault="00D3062E" w:rsidP="00D3062E">
      <w:pPr>
        <w:pStyle w:val="PL"/>
      </w:pPr>
      <w:r w:rsidRPr="00D3062E">
        <w:t xml:space="preserve">        - servContReq</w:t>
      </w:r>
    </w:p>
    <w:p w14:paraId="7C736F61" w14:textId="77777777" w:rsidR="00D3062E" w:rsidRPr="00D3062E" w:rsidRDefault="00D3062E" w:rsidP="00D3062E">
      <w:pPr>
        <w:pStyle w:val="PL"/>
      </w:pPr>
      <w:r w:rsidRPr="00D3062E">
        <w:t xml:space="preserve">        - netSliceId</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lastRenderedPageBreak/>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4906" w:name="_Toc160650510"/>
      <w:bookmarkStart w:id="4907" w:name="_Toc160652386"/>
      <w:r w:rsidRPr="00D3062E">
        <w:t>A.14</w:t>
      </w:r>
      <w:r w:rsidRPr="00D3062E">
        <w:tab/>
        <w:t>NSCE_NSDiagnostics API</w:t>
      </w:r>
      <w:bookmarkEnd w:id="4895"/>
      <w:bookmarkEnd w:id="4896"/>
      <w:bookmarkEnd w:id="4897"/>
      <w:bookmarkEnd w:id="4898"/>
      <w:bookmarkEnd w:id="4899"/>
      <w:bookmarkEnd w:id="4900"/>
      <w:bookmarkEnd w:id="4901"/>
      <w:bookmarkEnd w:id="4902"/>
      <w:bookmarkEnd w:id="4903"/>
      <w:bookmarkEnd w:id="4906"/>
      <w:bookmarkEnd w:id="4907"/>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77777777" w:rsidR="002E2250" w:rsidRPr="00D3062E" w:rsidRDefault="002E2250" w:rsidP="002E2250">
      <w:pPr>
        <w:pStyle w:val="PL"/>
      </w:pPr>
      <w:r w:rsidRPr="00D3062E">
        <w:rPr>
          <w:rFonts w:eastAsia="等线"/>
        </w:rPr>
        <w:t xml:space="preserve">  version: 1.1.0</w:t>
      </w:r>
      <w:r w:rsidRPr="00D3062E">
        <w:t>-alpha.1</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D5F96CE" w14:textId="77777777" w:rsidR="002E2250" w:rsidRPr="00D3062E" w:rsidRDefault="002E2250" w:rsidP="002E2250">
      <w:pPr>
        <w:pStyle w:val="PL"/>
      </w:pPr>
      <w:r w:rsidRPr="00D3062E">
        <w:t xml:space="preserve">    3GPP TS 29.435 V0.2.0; Service Enabler Architecture Layer for Verticals (SEAL);</w:t>
      </w:r>
    </w:p>
    <w:p w14:paraId="07296176" w14:textId="77777777" w:rsidR="002E2250" w:rsidRPr="00D3062E" w:rsidRDefault="002E2250" w:rsidP="002E2250">
      <w:pPr>
        <w:pStyle w:val="PL"/>
      </w:pPr>
      <w:r w:rsidRPr="00D3062E">
        <w:t xml:space="preserve">    Network Slice Capability Exposure (NSCE) Server Service(s); Stage 3.</w:t>
      </w:r>
    </w:p>
    <w:p w14:paraId="598CB2D3" w14:textId="77777777" w:rsidR="002E2250" w:rsidRPr="00D3062E" w:rsidRDefault="002E2250" w:rsidP="002E2250">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lastRenderedPageBreak/>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lastRenderedPageBreak/>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4908" w:name="_Hlk156672181"/>
    </w:p>
    <w:p w14:paraId="5183A737" w14:textId="77777777" w:rsidR="002E2250" w:rsidRPr="00D3062E" w:rsidRDefault="002E2250" w:rsidP="002E2250">
      <w:pPr>
        <w:pStyle w:val="PL"/>
      </w:pPr>
      <w:r w:rsidRPr="00D3062E">
        <w:t xml:space="preserve">          $ref: </w:t>
      </w:r>
      <w:bookmarkStart w:id="4909" w:name="_Hlk156923176"/>
      <w:r w:rsidRPr="00D3062E">
        <w:t>'TS29435_NSCE_PolicyManagement.yaml#/components/schemas/NetSliceId'</w:t>
      </w:r>
      <w:bookmarkEnd w:id="4909"/>
    </w:p>
    <w:bookmarkEnd w:id="4908"/>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lastRenderedPageBreak/>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D3062E">
      <w:pPr>
        <w:keepNext/>
        <w:keepLines/>
        <w:pBdr>
          <w:top w:val="single" w:sz="12" w:space="3" w:color="auto"/>
        </w:pBdr>
        <w:spacing w:before="240"/>
        <w:ind w:left="1134" w:hanging="1134"/>
        <w:outlineLvl w:val="0"/>
        <w:rPr>
          <w:rFonts w:ascii="Arial" w:hAnsi="Arial"/>
          <w:sz w:val="36"/>
        </w:rPr>
      </w:pPr>
      <w:r w:rsidRPr="00D3062E">
        <w:br w:type="page"/>
      </w:r>
      <w:bookmarkStart w:id="4910" w:name="_Toc157435165"/>
      <w:bookmarkStart w:id="4911" w:name="_Toc157436880"/>
      <w:bookmarkStart w:id="4912" w:name="_Toc157440720"/>
      <w:bookmarkStart w:id="4913" w:name="_Toc157435164"/>
      <w:bookmarkStart w:id="4914" w:name="_Toc157436879"/>
      <w:bookmarkStart w:id="4915" w:name="_Toc157440719"/>
      <w:r w:rsidR="00D3062E" w:rsidRPr="00D3062E">
        <w:rPr>
          <w:rFonts w:ascii="Arial" w:hAnsi="Arial"/>
          <w:sz w:val="36"/>
        </w:rPr>
        <w:lastRenderedPageBreak/>
        <w:t>A.15</w:t>
      </w:r>
      <w:r w:rsidR="00D3062E" w:rsidRPr="00D3062E">
        <w:rPr>
          <w:rFonts w:ascii="Arial" w:hAnsi="Arial"/>
          <w:sz w:val="36"/>
        </w:rPr>
        <w:tab/>
        <w:t>NSCE_FaultDiagnosis API</w:t>
      </w:r>
    </w:p>
    <w:p w14:paraId="2C5909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6ED36DB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0249B2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5760543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258BE5A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1.0.0-alpha.1</w:t>
      </w:r>
    </w:p>
    <w:p w14:paraId="02F4F99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B175D1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1A59EE6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071CC49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5AEF99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4A9C31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0FAD8E6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03C47A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3GPP TS 29.435 V0.3.0; Service Enabler Architecture Layer for Verticals (SEAL);</w:t>
      </w:r>
    </w:p>
    <w:p w14:paraId="73969E4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Network Slice Capability Exposure (NSCE) Server Service(s); Stage 3.</w:t>
      </w:r>
    </w:p>
    <w:p w14:paraId="7442C8E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url: https://www.3gpp.org/ftp/Specs/archive/29_series/29.435/</w:t>
      </w:r>
    </w:p>
    <w:p w14:paraId="41215DD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819F5E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56FC190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2059078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12825B5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2DF6491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C5F75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526417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7AAFD9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35CECDD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59BB77F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7F6F84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8A0A88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366EBF0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1A343E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7F712FB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344052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2B55BB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228C3BC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8DDC88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6F64078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6B82210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7A3B13E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4776EAC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819526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E7BBE5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2C4115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57DEBA1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16956A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7D2F3CF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1843EC8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0D52A6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CC81F2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45F4F4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0770C8F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0CDAAB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3BF1824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3B1F832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2F86E0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FA2C99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331D13D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D8E81A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F10FB7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298C2B1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015E254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13C86A9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0AAEB2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6AFEBC3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4987AB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4D075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C26DEE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7A41BE2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4728923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7A7F37A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7D86E76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3B68E77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285646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126899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51C39FC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D6316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2C32CDA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'TS29122_CommonData.yaml#/components/responses/500'</w:t>
      </w:r>
    </w:p>
    <w:p w14:paraId="3409770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A2955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EB02B4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7787FE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4CED31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4D844E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7CFF29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2F99E50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3DF3AEB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488230F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59C699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C8A954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0B8C8D3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A12766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2156590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08A2B0E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646825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0A731B6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7CEE327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59125A4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301EB41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24F046E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0DBDBC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7D8AA04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4A32C45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18A318A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3F5400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32A5BDA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1B68C41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1D36C6A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5970900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E52F4D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88168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02D50FE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42CF3EF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23AEAEB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F70B8E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227278B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C8EF08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32AF682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0E3A8D1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743495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B60E82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7FB78C9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3F98738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5694448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15C40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0B0D802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1FFB3D6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04705AD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65598E3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7B1E9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3F507C4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0DBC7DF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133871B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776EB01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6C679C2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DDD9C6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9C592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4B97E0D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1C997F9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7C04B0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370BF5F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0E88A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40BD06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6447BB0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2EDE64F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24D5244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1FDCFCD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BDC06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42ED043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9C7712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134C770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77E1DA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C457E8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511373C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724D93B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52918C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'401':</w:t>
      </w:r>
    </w:p>
    <w:p w14:paraId="34A7FB1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B58335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71B65AD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7BC883F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567C414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77E0F57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0C35CAA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06ACE67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3211ABE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AFDC7B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4E393C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9A9A43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C0CD6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39378E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B91B3D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0FAC55D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1659E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278B19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B41F85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6CE0556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53934A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EA685D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4568B3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CB3DEB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7B74572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940DF0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08B97B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4EBDAA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5D3CE7D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0496A58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2258188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8B11A7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2D519FB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F6866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5336D9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A3867A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EC51F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5127AA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10F747E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798E6BD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7CB174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48DD6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763884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06EB7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0277D3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49F9045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7128D5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68F9FB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EE2A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61CF61D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6BE9C61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260DDF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592FE1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1CD8F8B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4ACADBF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365C89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2CCCFE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650873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A61237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6B99C90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5C1A14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55005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FA60B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5C5FE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1D83FE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3018DEC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4527724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1557DC8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6B496A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3904CD4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0842F3C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0B8E15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64D5AFD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4C7303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1891331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1561473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lastRenderedPageBreak/>
        <w:t xml:space="preserve">      responses:</w:t>
      </w:r>
    </w:p>
    <w:p w14:paraId="4FF6686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3B109D6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077230D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42C7533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73D0FD0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3389279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2FC122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1F4AD8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155C85E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198A391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66BC6A4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6546714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5A75575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62A4593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55FF0D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34B06AB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FB0F0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307D496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74D83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0A96B4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5291D7C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00EF90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197378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DEE175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3202D17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312A2F6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'406':</w:t>
      </w:r>
    </w:p>
    <w:p w14:paraId="3A6A2BB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'TS29122_CommonData.yaml#/components/responses/406'</w:t>
      </w:r>
    </w:p>
    <w:p w14:paraId="161C9B8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628811F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19251A5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3F70B35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619C860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CCF166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3F9A84E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25E9101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791C41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C0281E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173EBE8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5D21318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D7660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216CD1B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66B5741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5A33EC8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1504C94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73AAC6B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79973CF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3A0AB6C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4812010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5BE272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F0290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A62DE1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0DEFDFF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66EFF7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2B4C173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12319F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AA78D5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68E62B6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611CF93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F91C68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0679826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E8BA79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4EA847D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28D88E6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6DC891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585337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1447D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5F14638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C3C531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14CB10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2F8C2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92028E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21CF02D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DAD87F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2544F01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60BC278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D46541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7E13F61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 xml:space="preserve">          tokenUrl: '{tokenUrl}'</w:t>
      </w:r>
    </w:p>
    <w:p w14:paraId="5ED4384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0E80D6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FB13E3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4DABD44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FAEEE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5CACB2B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6852092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2E35E6C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E2157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F</w:t>
      </w:r>
      <w:r w:rsidRPr="00D3062E">
        <w:rPr>
          <w:rFonts w:ascii="Courier New" w:hAnsi="Courier New" w:hint="eastAsia"/>
          <w:noProof/>
          <w:sz w:val="16"/>
          <w:lang w:val="en-US" w:eastAsia="es-ES"/>
        </w:rPr>
        <w:t>au</w:t>
      </w:r>
      <w:r w:rsidRPr="00D3062E">
        <w:rPr>
          <w:rFonts w:ascii="Courier New" w:hAnsi="Courier New"/>
          <w:noProof/>
          <w:sz w:val="16"/>
          <w:lang w:val="en-US" w:eastAsia="es-ES"/>
        </w:rPr>
        <w:t>ltDiagSubsc:</w:t>
      </w:r>
    </w:p>
    <w:p w14:paraId="505E352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492AA2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w:t>
      </w:r>
      <w:r w:rsidRPr="00D3062E">
        <w:rPr>
          <w:rFonts w:ascii="Courier New" w:hAnsi="Courier New"/>
          <w:noProof/>
          <w:sz w:val="16"/>
          <w:lang w:eastAsia="zh-CN"/>
        </w:rPr>
        <w:t>Fault Diagnosis</w:t>
      </w:r>
      <w:r w:rsidRPr="00D3062E">
        <w:rPr>
          <w:rFonts w:ascii="Courier New" w:hAnsi="Courier New"/>
          <w:noProof/>
          <w:sz w:val="16"/>
          <w:lang w:val="en-US" w:eastAsia="es-ES"/>
        </w:rPr>
        <w:t xml:space="preserve"> subscription.</w:t>
      </w:r>
    </w:p>
    <w:p w14:paraId="03AE364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4D64632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F3CE5E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E4D7A4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valServId:</w:t>
      </w:r>
    </w:p>
    <w:p w14:paraId="7D58028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3466CDA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66EBCE2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Contains the identifier of the VAL Service to which the fault diagnosis is related.</w:t>
      </w:r>
    </w:p>
    <w:p w14:paraId="7F50127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valUeIds:</w:t>
      </w:r>
    </w:p>
    <w:p w14:paraId="3DE071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array</w:t>
      </w:r>
    </w:p>
    <w:p w14:paraId="6667D21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items:</w:t>
      </w:r>
    </w:p>
    <w:p w14:paraId="37F2C55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778A964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1AB396D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Contains the list of the identifier(s) of the VAL UE(s) to which the subscription</w:t>
      </w:r>
    </w:p>
    <w:p w14:paraId="76AF159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is related.</w:t>
      </w:r>
    </w:p>
    <w:p w14:paraId="35DD21D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minItems: 1</w:t>
      </w:r>
    </w:p>
    <w:p w14:paraId="7F6928F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netSliceIds:</w:t>
      </w:r>
    </w:p>
    <w:p w14:paraId="0055C4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array</w:t>
      </w:r>
    </w:p>
    <w:p w14:paraId="756BDF7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items:</w:t>
      </w:r>
    </w:p>
    <w:p w14:paraId="4669914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5AF75B5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Contains the identifier(s) of the network slice to be monitored.</w:t>
      </w:r>
    </w:p>
    <w:p w14:paraId="5E77C67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minItems: 1</w:t>
      </w:r>
    </w:p>
    <w:p w14:paraId="34057D0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5199449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7FE820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073F462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173B67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rPr>
        <w:t xml:space="preserve">        - </w:t>
      </w:r>
      <w:r w:rsidRPr="00D3062E">
        <w:rPr>
          <w:rFonts w:ascii="Courier New" w:hAnsi="Courier New"/>
          <w:noProof/>
          <w:sz w:val="16"/>
          <w:lang w:val="en-US" w:eastAsia="es-ES"/>
        </w:rPr>
        <w:t>valServId</w:t>
      </w:r>
    </w:p>
    <w:p w14:paraId="6F2BBAB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A6BCE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ltDiagSubscPatch:</w:t>
      </w:r>
    </w:p>
    <w:p w14:paraId="46A982D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object</w:t>
      </w:r>
    </w:p>
    <w:p w14:paraId="700E6B3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743424B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rPr>
        <w:t xml:space="preserve">        Represents the requested</w:t>
      </w:r>
      <w:r w:rsidRPr="00D3062E">
        <w:rPr>
          <w:rFonts w:ascii="Courier New" w:hAnsi="Courier New"/>
          <w:noProof/>
          <w:sz w:val="16"/>
          <w:lang w:val="en-US" w:eastAsia="es-ES"/>
        </w:rPr>
        <w:t xml:space="preserve"> modifications to a Network Slice Fault Diagnosis subscription.</w:t>
      </w:r>
    </w:p>
    <w:p w14:paraId="0F72B8B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3F23F0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60DA09D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27B96D3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valUeIds:</w:t>
      </w:r>
    </w:p>
    <w:p w14:paraId="0FA0334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array</w:t>
      </w:r>
    </w:p>
    <w:p w14:paraId="0FDBB8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items:</w:t>
      </w:r>
    </w:p>
    <w:p w14:paraId="7B4D8F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698330B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68F0D5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Contains the list of the identifier(s) of the VAL UE(s) to which the subscription</w:t>
      </w:r>
    </w:p>
    <w:p w14:paraId="7A40C3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is related.</w:t>
      </w:r>
    </w:p>
    <w:p w14:paraId="2195238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minItems: 1</w:t>
      </w:r>
    </w:p>
    <w:p w14:paraId="7181D00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netSliceIds:</w:t>
      </w:r>
    </w:p>
    <w:p w14:paraId="1C16ADC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array</w:t>
      </w:r>
    </w:p>
    <w:p w14:paraId="2D149FD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items:</w:t>
      </w:r>
    </w:p>
    <w:p w14:paraId="0B4546C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7BB8752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Contains the updated identifier(s) of the network slice to be monitored.</w:t>
      </w:r>
    </w:p>
    <w:p w14:paraId="6E72B8C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minItems: 1</w:t>
      </w:r>
    </w:p>
    <w:p w14:paraId="4228585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0D16FD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F</w:t>
      </w:r>
      <w:r w:rsidRPr="00D3062E">
        <w:rPr>
          <w:rFonts w:ascii="Courier New" w:hAnsi="Courier New" w:hint="eastAsia"/>
          <w:sz w:val="16"/>
        </w:rPr>
        <w:t>au</w:t>
      </w:r>
      <w:r w:rsidRPr="00D3062E">
        <w:rPr>
          <w:rFonts w:ascii="Courier New" w:hAnsi="Courier New"/>
          <w:sz w:val="16"/>
        </w:rPr>
        <w:t>ltDiagNotif:</w:t>
      </w:r>
    </w:p>
    <w:p w14:paraId="1DBCAF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type: object</w:t>
      </w:r>
    </w:p>
    <w:p w14:paraId="6AB1086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Fault Diagnosis notification.</w:t>
      </w:r>
    </w:p>
    <w:p w14:paraId="249BB1A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03FB3EE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58A887E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472389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3CF15E2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Contains the identifier of the subscription to which the Network Slice Fault</w:t>
      </w:r>
    </w:p>
    <w:p w14:paraId="12B6F17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Diagnosis Notification is related.</w:t>
      </w:r>
    </w:p>
    <w:p w14:paraId="0F5930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faultRep:</w:t>
      </w:r>
    </w:p>
    <w:p w14:paraId="6BAC3DC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'#/components/schemas/FaultReportInfo'</w:t>
      </w:r>
    </w:p>
    <w:p w14:paraId="49CABD3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01CA544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4A100B7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faultRep</w:t>
      </w:r>
    </w:p>
    <w:p w14:paraId="6494049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D80B5C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rPr>
        <w:t xml:space="preserve">    </w:t>
      </w:r>
      <w:r w:rsidRPr="00D3062E">
        <w:rPr>
          <w:rFonts w:ascii="Courier New" w:hAnsi="Courier New"/>
          <w:sz w:val="16"/>
          <w:lang w:val="en-US" w:eastAsia="zh-CN"/>
        </w:rPr>
        <w:t>FaultReportInfo:</w:t>
      </w:r>
    </w:p>
    <w:p w14:paraId="6DC9569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600D03B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 xml:space="preserve">      description: Represents the report of the fault diagnosis.</w:t>
      </w:r>
    </w:p>
    <w:p w14:paraId="6E54DB0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48644B7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corelAlarm:</w:t>
      </w:r>
    </w:p>
    <w:p w14:paraId="4AAF70C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array</w:t>
      </w:r>
    </w:p>
    <w:p w14:paraId="4786D27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items:</w:t>
      </w:r>
    </w:p>
    <w:p w14:paraId="1A4429D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'#/components/schemas/CorrelatedAlarm'</w:t>
      </w:r>
    </w:p>
    <w:p w14:paraId="44051EE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380486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Contains the list of the correlated alarms.</w:t>
      </w:r>
    </w:p>
    <w:p w14:paraId="3B67981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minItems: 1</w:t>
      </w:r>
    </w:p>
    <w:p w14:paraId="1042E5C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174DB7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corelAlarm</w:t>
      </w:r>
    </w:p>
    <w:p w14:paraId="2B13CFC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216C8A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CorrelatedAlarm:</w:t>
      </w:r>
    </w:p>
    <w:p w14:paraId="2F1C93D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65FC15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the correlated alarm information.</w:t>
      </w:r>
    </w:p>
    <w:p w14:paraId="528A2A6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198AC4C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alarmType:</w:t>
      </w:r>
    </w:p>
    <w:p w14:paraId="7BAB178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'#/components/schemas/AlarmType'</w:t>
      </w:r>
    </w:p>
    <w:p w14:paraId="6DB344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priority:</w:t>
      </w:r>
    </w:p>
    <w:p w14:paraId="114D545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'#/components/schemas/Priority'</w:t>
      </w:r>
    </w:p>
    <w:p w14:paraId="5EA95D6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rootCause:</w:t>
      </w:r>
    </w:p>
    <w:p w14:paraId="2271236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boolean</w:t>
      </w:r>
    </w:p>
    <w:p w14:paraId="6968820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w:t>
      </w:r>
      <w:r w:rsidRPr="00D3062E">
        <w:rPr>
          <w:rFonts w:ascii="Courier New" w:hAnsi="Courier New" w:hint="eastAsia"/>
          <w:sz w:val="16"/>
          <w:lang w:val="en-US" w:eastAsia="zh-CN"/>
        </w:rPr>
        <w:t>wh</w:t>
      </w:r>
      <w:r w:rsidRPr="00D3062E">
        <w:rPr>
          <w:rFonts w:ascii="Courier New" w:hAnsi="Courier New"/>
          <w:sz w:val="16"/>
          <w:lang w:val="en-US" w:eastAsia="zh-CN"/>
        </w:rPr>
        <w:t>ether the event is the root cause of the events.</w:t>
      </w:r>
    </w:p>
    <w:p w14:paraId="695155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04FE55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alarmType</w:t>
      </w:r>
    </w:p>
    <w:p w14:paraId="441D6C1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7C82DA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58D541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69DEBA3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209A7F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621F57C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7770C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5D203A8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872CC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2718401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685FA6C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88E9DE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524D615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7D9B408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4808898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0A903F3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5AD68FB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7453BAF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B396A8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74B7B49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4698345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581CB0A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5FB259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581C909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5AE4F32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C52409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1A84DDF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7644F36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4E3B5F2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56BD809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EFA96D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2E789CB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64216C6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714792C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1D7292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165261A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179557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6D1154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2E2AAE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366F467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5EF8E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323549A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415814B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6B1E8F8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0E754E5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454A414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4CB7486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2E61DB8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7B2ECB4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D38BC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14AA41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629F24A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0E4F4A5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12E362E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3A2D5028" w14:textId="77777777" w:rsidR="00D3062E" w:rsidRPr="00D50708" w:rsidRDefault="00D3062E" w:rsidP="00D3062E">
      <w:pPr>
        <w:keepNext/>
        <w:keepLines/>
        <w:pBdr>
          <w:top w:val="single" w:sz="12" w:space="3" w:color="auto"/>
        </w:pBdr>
        <w:spacing w:before="240"/>
        <w:ind w:left="1134" w:hanging="1134"/>
        <w:outlineLvl w:val="0"/>
        <w:rPr>
          <w:rFonts w:ascii="Arial" w:hAnsi="Arial"/>
          <w:sz w:val="36"/>
        </w:rPr>
      </w:pPr>
      <w:r w:rsidRPr="00D50708">
        <w:rPr>
          <w:rFonts w:ascii="Arial" w:hAnsi="Arial"/>
          <w:sz w:val="36"/>
        </w:rPr>
        <w:t>A.</w:t>
      </w:r>
      <w:r>
        <w:rPr>
          <w:rFonts w:ascii="Arial" w:hAnsi="Arial"/>
          <w:sz w:val="36"/>
        </w:rPr>
        <w:t>16</w:t>
      </w:r>
      <w:r w:rsidRPr="00D50708">
        <w:rPr>
          <w:rFonts w:ascii="Arial" w:hAnsi="Arial"/>
          <w:sz w:val="36"/>
        </w:rPr>
        <w:tab/>
        <w:t>NSCE_</w:t>
      </w:r>
      <w:r w:rsidRPr="00211ADC">
        <w:rPr>
          <w:rFonts w:ascii="Arial" w:hAnsi="Arial"/>
          <w:sz w:val="36"/>
        </w:rPr>
        <w:t>SliceReqVerifyAndAlign</w:t>
      </w:r>
      <w:r w:rsidRPr="00D50708">
        <w:rPr>
          <w:rFonts w:ascii="Arial" w:hAnsi="Arial"/>
          <w:sz w:val="36"/>
        </w:rPr>
        <w:t xml:space="preserve"> API</w:t>
      </w:r>
    </w:p>
    <w:p w14:paraId="7768EFD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0FC6C94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8237FA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4E611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693931E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1.0.0-alpha.1</w:t>
      </w:r>
    </w:p>
    <w:p w14:paraId="523D9C0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2096A7B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4EACA05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4F8F544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48A06C7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D6D570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76AFE2C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549B100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3GPP TS 29.435 V0.</w:t>
      </w:r>
      <w:r>
        <w:rPr>
          <w:rFonts w:ascii="Courier New" w:hAnsi="Courier New"/>
          <w:noProof/>
          <w:sz w:val="16"/>
        </w:rPr>
        <w:t>3</w:t>
      </w:r>
      <w:r w:rsidRPr="00D50708">
        <w:rPr>
          <w:rFonts w:ascii="Courier New" w:hAnsi="Courier New"/>
          <w:noProof/>
          <w:sz w:val="16"/>
        </w:rPr>
        <w:t>.</w:t>
      </w:r>
      <w:r>
        <w:rPr>
          <w:rFonts w:ascii="Courier New" w:hAnsi="Courier New"/>
          <w:noProof/>
          <w:sz w:val="16"/>
        </w:rPr>
        <w:t>0</w:t>
      </w:r>
      <w:r w:rsidRPr="00D50708">
        <w:rPr>
          <w:rFonts w:ascii="Courier New" w:hAnsi="Courier New"/>
          <w:noProof/>
          <w:sz w:val="16"/>
        </w:rPr>
        <w:t>; Service Enabler Architecture Layer for Verticals (SEAL);</w:t>
      </w:r>
    </w:p>
    <w:p w14:paraId="5BC3D25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Network Slice Capability Exposure (NSCE) Server Service(s); Stage 3.</w:t>
      </w:r>
    </w:p>
    <w:p w14:paraId="0269F52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url: https://www.3gpp.org/ftp/Specs/archive/29_series/29.435/</w:t>
      </w:r>
    </w:p>
    <w:p w14:paraId="35EDC76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E08BB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3021323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048FC57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1A963DA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10C7A24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55A8841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CE1009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EE143B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42F0155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0F70154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59ED411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DE7430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2C0379C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1C63821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30835C9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3A82EBD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4B9E3D5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10A33EB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61A8E63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2794A49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C7C3D0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53E2A8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CF1857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2899B73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2C1781E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1CDFD74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5252C6D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4CA3E0BB"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45F1349C"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517C13D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20132BA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A7D7C4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B14AF5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4398764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4AFD4B9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248DD1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7057301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5BDC05AB"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2D256F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7A5E7C5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15D5348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2F4D02E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3875F67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207C3DA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956A32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6BBF28A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F875BB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26D58B0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6942D9A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44A4437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CBD12B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2C847C5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71A3829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8D63C1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DCC18C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59E006C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$ref: 'TS29122_CommonData.yaml#/components/responses/415'</w:t>
      </w:r>
    </w:p>
    <w:p w14:paraId="0271C54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61A9463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35F6E8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5C41418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E7C7EA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1913FB5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2E9D888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6C8A7F2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183DB1A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11D5E28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55606D7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6F5399C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753F990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23DE4F5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2295FC6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6F006EF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7EAE672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03B91B0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6F4E310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25BCE6A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5AE9D5E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57C0106D"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7E431C0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6F984BF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0A6CE0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A3B665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3D127F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9F6EFD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115C056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247919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EA9138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75F6C2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2C3DD0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6F03CB8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A406C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52A41F1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7D4A5EE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29275C5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660E7E3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550C496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5368332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5F7F575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346FF0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45B24F2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6493CAC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14D65FC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7F250CF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B6F37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04C40A9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6FD69A8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F3AAF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1CF302A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1B88AB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0FAF73F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5900958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067480B6"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3E7A697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792D89B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63084EB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50C1002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172E9B3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204C99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CB7A74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6C99832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49044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0436BA2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428FCB7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217CC27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4A3DE25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43220963"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0BCF019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F7DDE6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3AC993E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623C864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46F8E8F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560E90B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07D2AAC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lastRenderedPageBreak/>
        <w:t xml:space="preserve">          </w:t>
      </w:r>
      <w:r w:rsidRPr="00D50708">
        <w:rPr>
          <w:rFonts w:ascii="Courier New" w:hAnsi="Courier New"/>
          <w:noProof/>
          <w:sz w:val="16"/>
          <w:lang w:eastAsia="es-ES"/>
        </w:rPr>
        <w:t>$ref: 'TS29122_CommonData.yaml#/components/responses/307'</w:t>
      </w:r>
    </w:p>
    <w:p w14:paraId="37EE562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4D6C096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44B1C28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7281B16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47EB06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3B41407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5154181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222CD69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D30329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2D11DAB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2100951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2E6481C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60D4654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F3DF31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16A2955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7647ECF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405BA39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169EBCA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2B9323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75C8E52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370C4D0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DF3FE8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44794E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7CC45D7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14433C9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278E92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2394D3F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1F943BB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14C4A46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56E45FC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3B5D5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0A798D3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42BDF1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521B045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71838A3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5E59B0A0"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31D9CBC2"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0B6A9EF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1460C97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601C9C8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44AD2AB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424CF2F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1D10EB6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D24B9A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74F3C5BC"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46F5BDB9"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5C7C48E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2706D3C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BF7B37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78ADAAB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97ADBF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955501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18EE9FD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1577670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0B95D6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240FFA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129D5FB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3A6E07D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2A2E8B9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56AE995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033E7FB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0FB778A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0C9BCC2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4FF4A55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777840B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5B57903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944387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93706B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F08AFD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7B4F528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D1EDDF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14351DA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54BE4A0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232A022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1DA03F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27AFC12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lastRenderedPageBreak/>
        <w:t xml:space="preserve">      requestBody:</w:t>
      </w:r>
    </w:p>
    <w:p w14:paraId="1C90BC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77AF4A5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1AC3E54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6840211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7F4388E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5CE84D0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56DEEAA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0DD6AA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09515BEB"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113FF248"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5D3E789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0A4264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745E005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55409F9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2B37398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00A5AE9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6F273DC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4F78F4B9"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6E5139E4"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3D26D41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15A4592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5CFC968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1280B8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584EA98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5CCBAE4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0CEA10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0A869F4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6999AF9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47F278F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C187E2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2AC0B1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6D31327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1368D36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'406':</w:t>
      </w:r>
    </w:p>
    <w:p w14:paraId="37839CE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'TS29122_CommonData.yaml#/components/responses/406'</w:t>
      </w:r>
    </w:p>
    <w:p w14:paraId="4F26BBA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1BFAEEC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04A7501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21B754C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113B028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1FDD829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0FE68FA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1B21BC2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783B1C3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0EB78A1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32382DF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3047AE9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49011B7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4A866FF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2281BC6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6626AB2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48156F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0F2A42A"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1790B61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25A6CAE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0AC3CAE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144AD8F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1672D45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4E4938E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6A18658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44FB0E8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6E695D3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5B2A9AD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C84090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4059EA0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54736AF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6ADAE1C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A13EED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9BEE22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AF704E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182F83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187A277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2148918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78043EE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5EDE4F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276C80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1E39F2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5CD43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0845F4E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7ED23C1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6257C18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5BA73D9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39F3A26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52A91DC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3CE76F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15C05F4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1014183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F28FC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0D82F1A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7C7EA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0A13023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1647D6A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5D02E87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9CD34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2613D0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276F1C45"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6C9C5E0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5D0200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5C68FB7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4283DF0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5810888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0D52939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33F4B497"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DC0C93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77F32973"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468A1A03"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3B14BB09"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255808DC"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3D58A96D"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0D689BB5"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012A31D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4AC5E835"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56A0576"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6F603464"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58C6C6D4"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5CC69F6F" w14:textId="77777777" w:rsidR="00D3062E" w:rsidRPr="00644644" w:rsidRDefault="00D3062E" w:rsidP="00D3062E">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4ADF5F28" w14:textId="77777777" w:rsidR="00D3062E" w:rsidRPr="00D64DBF"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765268B4" w14:textId="77777777" w:rsidR="00D3062E" w:rsidRPr="00D64DBF"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5287C62A" w14:textId="77777777" w:rsidR="00D3062E" w:rsidRPr="00D64DBF"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3DCA0E01" w14:textId="77777777" w:rsidR="00D3062E" w:rsidRPr="00644644"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0B88008D" w14:textId="77777777" w:rsidR="00D3062E" w:rsidRPr="00644644" w:rsidRDefault="00D3062E" w:rsidP="00D3062E">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B89DFE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360D54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64E3C00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104A3997"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0A900B0F"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5304F093"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7F8E2518"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0B3206E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194079A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5987E76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DC5AEFD"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33D705D0"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5B06D79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3089FD0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38BC8C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3479E6D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439A3FB1"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0F8A44DE"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4680AAC7"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51245BA0"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7ADBDFF7"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602BF493"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152905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2777DA0F"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3BF5285F"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471AA3D2"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640B8AED"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9DD858F"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32598229"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2EE3361D"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5D9FBA7E"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53C26A4F"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6475402C"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012BD246"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092E655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F20D33" w14:textId="77777777" w:rsidR="00D3062E" w:rsidRPr="004545A4"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07F14006" w14:textId="77777777" w:rsidR="00D3062E" w:rsidRPr="004545A4"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4D31E3EC"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0E01A1F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6FB024C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5380A7A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09ACDA7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47468397"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73308B3"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7BE1BAD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1DCA38E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71F5CB8F"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7D8F1E63"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68DBC77" w14:textId="77777777" w:rsidR="00D3062E" w:rsidRPr="004545A4"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36840EDA"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033A9126"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78DF0B02"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1FB65261"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30830704"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2DB0EBA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774C951E"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500195FC" w14:textId="77777777" w:rsidR="00D3062E" w:rsidRPr="00644644" w:rsidRDefault="00D3062E" w:rsidP="00D3062E">
      <w:pPr>
        <w:pStyle w:val="PL"/>
      </w:pPr>
    </w:p>
    <w:p w14:paraId="67E3C893" w14:textId="77777777" w:rsidR="00D3062E" w:rsidRPr="00644644" w:rsidRDefault="00D3062E" w:rsidP="00D3062E">
      <w:pPr>
        <w:pStyle w:val="PL"/>
      </w:pPr>
    </w:p>
    <w:p w14:paraId="28929C0D" w14:textId="77777777" w:rsidR="00D3062E" w:rsidRPr="00644644" w:rsidRDefault="00D3062E" w:rsidP="00D3062E">
      <w:pPr>
        <w:pStyle w:val="PL"/>
      </w:pPr>
      <w:r w:rsidRPr="00644644">
        <w:t>#</w:t>
      </w:r>
    </w:p>
    <w:p w14:paraId="1B7960BD" w14:textId="77777777" w:rsidR="00D3062E" w:rsidRPr="00644644" w:rsidRDefault="00D3062E" w:rsidP="00D3062E">
      <w:pPr>
        <w:pStyle w:val="PL"/>
      </w:pPr>
      <w:r w:rsidRPr="00644644">
        <w:t># ENUMERATIONS</w:t>
      </w:r>
    </w:p>
    <w:p w14:paraId="1A80E71D" w14:textId="77777777" w:rsidR="00D3062E" w:rsidRPr="00644644" w:rsidRDefault="00D3062E" w:rsidP="00D3062E">
      <w:pPr>
        <w:pStyle w:val="PL"/>
      </w:pPr>
      <w:r w:rsidRPr="00644644">
        <w:t>#</w:t>
      </w:r>
    </w:p>
    <w:p w14:paraId="5E2EFCB4" w14:textId="77777777" w:rsidR="00D3062E" w:rsidRPr="00644644" w:rsidRDefault="00D3062E" w:rsidP="00D3062E">
      <w:pPr>
        <w:pStyle w:val="PL"/>
      </w:pPr>
    </w:p>
    <w:p w14:paraId="4BA175EF" w14:textId="77777777" w:rsidR="00D3062E" w:rsidRPr="00644644" w:rsidRDefault="00D3062E" w:rsidP="00D3062E">
      <w:pPr>
        <w:pStyle w:val="PL"/>
      </w:pPr>
      <w:r w:rsidRPr="00644644">
        <w:t>#</w:t>
      </w:r>
    </w:p>
    <w:p w14:paraId="0C3624EC" w14:textId="77777777" w:rsidR="00D3062E" w:rsidRPr="00644644" w:rsidRDefault="00D3062E" w:rsidP="00D3062E">
      <w:pPr>
        <w:pStyle w:val="PL"/>
      </w:pPr>
      <w:r w:rsidRPr="00644644">
        <w:t># ENUMERATIONS</w:t>
      </w:r>
    </w:p>
    <w:p w14:paraId="14333612" w14:textId="77777777" w:rsidR="00D3062E" w:rsidRPr="00644644" w:rsidRDefault="00D3062E" w:rsidP="00D3062E">
      <w:pPr>
        <w:pStyle w:val="PL"/>
      </w:pPr>
      <w:r w:rsidRPr="00644644">
        <w:t>#</w:t>
      </w:r>
    </w:p>
    <w:p w14:paraId="0BAE1D32" w14:textId="77777777" w:rsidR="00D3062E" w:rsidRPr="00644644" w:rsidRDefault="00D3062E" w:rsidP="00D3062E">
      <w:pPr>
        <w:pStyle w:val="PL"/>
      </w:pPr>
    </w:p>
    <w:p w14:paraId="1891CD0C" w14:textId="77777777" w:rsidR="00AC0B17" w:rsidRPr="00644644" w:rsidRDefault="00AC0B17" w:rsidP="00AC0B17">
      <w:pPr>
        <w:pStyle w:val="1"/>
      </w:pPr>
      <w:bookmarkStart w:id="4916" w:name="_Toc160650511"/>
      <w:bookmarkStart w:id="4917" w:name="_Toc157435163"/>
      <w:bookmarkStart w:id="4918" w:name="_Toc157436878"/>
      <w:bookmarkStart w:id="4919" w:name="_Toc157440718"/>
      <w:bookmarkStart w:id="4920" w:name="_Toc160652387"/>
      <w:r w:rsidRPr="00644644">
        <w:t>A.</w:t>
      </w:r>
      <w:r w:rsidRPr="00B13605">
        <w:t>17</w:t>
      </w:r>
      <w:r w:rsidRPr="00644644">
        <w:tab/>
      </w:r>
      <w:r w:rsidRPr="00644644">
        <w:rPr>
          <w:lang w:val="en-US"/>
        </w:rPr>
        <w:t>NSCE_NSInfoDelivery</w:t>
      </w:r>
      <w:r w:rsidRPr="00644644">
        <w:t xml:space="preserve"> API</w:t>
      </w:r>
      <w:bookmarkEnd w:id="4917"/>
      <w:bookmarkEnd w:id="4918"/>
      <w:bookmarkEnd w:id="4919"/>
      <w:bookmarkEnd w:id="4920"/>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7777777" w:rsidR="00AC0B17" w:rsidRPr="00644644" w:rsidRDefault="00AC0B17" w:rsidP="00AC0B17">
      <w:pPr>
        <w:pStyle w:val="PL"/>
      </w:pPr>
      <w:r w:rsidRPr="00644644">
        <w:t xml:space="preserve">  version: 1.0.0-alpha.1</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23A7C3CB" w14:textId="77777777" w:rsidR="00AC0B17" w:rsidRPr="00644644" w:rsidRDefault="00AC0B17" w:rsidP="00AC0B17">
      <w:pPr>
        <w:pStyle w:val="PL"/>
      </w:pPr>
      <w:r w:rsidRPr="00644644">
        <w:t xml:space="preserve">    3GPP TS 29.435 V0.1.1; Service Enabler Architecture Layer for Verticals (SEAL);</w:t>
      </w:r>
    </w:p>
    <w:p w14:paraId="760EF88B" w14:textId="77777777" w:rsidR="00AC0B17" w:rsidRPr="00644644" w:rsidRDefault="00AC0B17" w:rsidP="00AC0B17">
      <w:pPr>
        <w:pStyle w:val="PL"/>
      </w:pPr>
      <w:r w:rsidRPr="00644644">
        <w:t xml:space="preserve">    Network Slice Capability Exposure (NSCE) Server Service(s); Stage 3.</w:t>
      </w:r>
    </w:p>
    <w:p w14:paraId="3761D65F" w14:textId="77777777" w:rsidR="00AC0B17" w:rsidRPr="00644644" w:rsidRDefault="00AC0B17" w:rsidP="00AC0B17">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lastRenderedPageBreak/>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lastRenderedPageBreak/>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lastRenderedPageBreak/>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4921" w:name="_Toc160652388"/>
      <w:r w:rsidRPr="00D3062E">
        <w:t>A.18</w:t>
      </w:r>
      <w:r w:rsidRPr="00D3062E">
        <w:tab/>
        <w:t>NSCE_NSAllocation API</w:t>
      </w:r>
      <w:bookmarkEnd w:id="4913"/>
      <w:bookmarkEnd w:id="4914"/>
      <w:bookmarkEnd w:id="4915"/>
      <w:bookmarkEnd w:id="4916"/>
      <w:bookmarkEnd w:id="4921"/>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77777777" w:rsidR="002E2250" w:rsidRPr="00D3062E" w:rsidRDefault="002E2250" w:rsidP="002E2250">
      <w:pPr>
        <w:pStyle w:val="PL"/>
      </w:pPr>
      <w:r w:rsidRPr="00D3062E">
        <w:rPr>
          <w:rFonts w:eastAsia="等线"/>
        </w:rPr>
        <w:t xml:space="preserve">  version: 1.1.0</w:t>
      </w:r>
      <w:r w:rsidRPr="00D3062E">
        <w:t>-alpha.1</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D25545F" w14:textId="77777777" w:rsidR="002E2250" w:rsidRPr="00D3062E" w:rsidRDefault="002E2250" w:rsidP="002E2250">
      <w:pPr>
        <w:pStyle w:val="PL"/>
      </w:pPr>
      <w:r w:rsidRPr="00D3062E">
        <w:t xml:space="preserve">    3GPP TS 29.435 V0.2.0; Service Enabler Architecture Layer for Verticals (SEAL);</w:t>
      </w:r>
    </w:p>
    <w:p w14:paraId="1C22B747" w14:textId="77777777" w:rsidR="002E2250" w:rsidRPr="00D3062E" w:rsidRDefault="002E2250" w:rsidP="002E2250">
      <w:pPr>
        <w:pStyle w:val="PL"/>
      </w:pPr>
      <w:r w:rsidRPr="00D3062E">
        <w:t xml:space="preserve">    Network Slice Capability Exposure (NSCE) Server Service(s); Stage 3.</w:t>
      </w:r>
    </w:p>
    <w:p w14:paraId="7ADDCE85" w14:textId="77777777" w:rsidR="002E2250" w:rsidRPr="00D3062E" w:rsidRDefault="002E2250" w:rsidP="002E2250">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lastRenderedPageBreak/>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lastRenderedPageBreak/>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4922" w:name="_Toc160650512"/>
      <w:bookmarkStart w:id="4923" w:name="_Toc160652389"/>
      <w:r w:rsidRPr="00D3062E">
        <w:t>Annex B (informative):</w:t>
      </w:r>
      <w:r w:rsidRPr="00D3062E">
        <w:br/>
        <w:t>Withdrawn API versions</w:t>
      </w:r>
      <w:bookmarkEnd w:id="4910"/>
      <w:bookmarkEnd w:id="4911"/>
      <w:bookmarkEnd w:id="4912"/>
      <w:bookmarkEnd w:id="4922"/>
      <w:bookmarkEnd w:id="4923"/>
    </w:p>
    <w:p w14:paraId="6DD512E2" w14:textId="77777777" w:rsidR="002E2250" w:rsidRPr="00D3062E" w:rsidRDefault="002E2250" w:rsidP="002E2250">
      <w:pPr>
        <w:pStyle w:val="1"/>
      </w:pPr>
      <w:bookmarkStart w:id="4924" w:name="historyclause"/>
      <w:bookmarkStart w:id="4925" w:name="_Toc160650513"/>
      <w:bookmarkStart w:id="4926" w:name="_Toc160652390"/>
      <w:r w:rsidRPr="00D3062E">
        <w:t>B.1</w:t>
      </w:r>
      <w:r w:rsidRPr="00D3062E">
        <w:tab/>
        <w:t>General</w:t>
      </w:r>
      <w:bookmarkEnd w:id="4925"/>
      <w:bookmarkEnd w:id="4926"/>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4927" w:name="_Toc160650514"/>
      <w:bookmarkStart w:id="4928" w:name="_Toc160652391"/>
      <w:r w:rsidRPr="00D3062E">
        <w:t>B.2</w:t>
      </w:r>
      <w:r w:rsidRPr="00D3062E">
        <w:tab/>
        <w:t>NSCE_SliceApiManagement API</w:t>
      </w:r>
      <w:bookmarkEnd w:id="4927"/>
      <w:bookmarkEnd w:id="4928"/>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4929" w:name="_Toc157435168"/>
      <w:bookmarkStart w:id="4930" w:name="_Toc157436883"/>
      <w:bookmarkStart w:id="4931" w:name="_Toc157440723"/>
      <w:bookmarkStart w:id="4932" w:name="_Toc160650515"/>
      <w:bookmarkStart w:id="4933" w:name="_Toc160652392"/>
      <w:r w:rsidRPr="00D3062E">
        <w:t>B.3</w:t>
      </w:r>
      <w:r w:rsidRPr="00D3062E">
        <w:tab/>
        <w:t>NSCE_NetSliceLifeCycleMngt API</w:t>
      </w:r>
      <w:bookmarkEnd w:id="4929"/>
      <w:bookmarkEnd w:id="4930"/>
      <w:bookmarkEnd w:id="4931"/>
      <w:bookmarkEnd w:id="4932"/>
      <w:bookmarkEnd w:id="4933"/>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4934" w:name="_Toc160650516"/>
      <w:bookmarkStart w:id="4935" w:name="_Toc160652393"/>
      <w:r w:rsidRPr="00D3062E">
        <w:lastRenderedPageBreak/>
        <w:t>B.4</w:t>
      </w:r>
      <w:r w:rsidRPr="00D3062E">
        <w:tab/>
        <w:t>NSCE_PolicyManagement API</w:t>
      </w:r>
      <w:bookmarkEnd w:id="4934"/>
      <w:bookmarkEnd w:id="4935"/>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4936" w:name="_Toc160650517"/>
      <w:bookmarkStart w:id="4937" w:name="_Toc160652394"/>
      <w:r w:rsidRPr="00D3062E">
        <w:t>B.5</w:t>
      </w:r>
      <w:r w:rsidRPr="00D3062E">
        <w:tab/>
        <w:t>NSCE_NSOptimization API</w:t>
      </w:r>
      <w:bookmarkEnd w:id="4936"/>
      <w:bookmarkEnd w:id="4937"/>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4938" w:name="_Toc160650518"/>
      <w:bookmarkStart w:id="4939" w:name="_Toc160652395"/>
      <w:r w:rsidRPr="00D3062E">
        <w:t>B.6</w:t>
      </w:r>
      <w:r w:rsidRPr="00D3062E">
        <w:tab/>
        <w:t>NSCE_ManagementServiceDiscovery API</w:t>
      </w:r>
      <w:bookmarkEnd w:id="4938"/>
      <w:bookmarkEnd w:id="4939"/>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4940" w:name="_Toc160650519"/>
      <w:bookmarkStart w:id="4941" w:name="_Toc160652396"/>
      <w:r w:rsidRPr="00D3062E">
        <w:t>B.7</w:t>
      </w:r>
      <w:r w:rsidRPr="00D3062E">
        <w:tab/>
        <w:t>NSCE_PerfMonitoring API</w:t>
      </w:r>
      <w:bookmarkEnd w:id="4940"/>
      <w:bookmarkEnd w:id="4941"/>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4942" w:name="_Toc160650520"/>
      <w:bookmarkStart w:id="4943" w:name="_Toc160652397"/>
      <w:r w:rsidRPr="00D3062E">
        <w:t>B.8</w:t>
      </w:r>
      <w:r w:rsidRPr="00D3062E">
        <w:tab/>
        <w:t>NSCE_InfoCollection API</w:t>
      </w:r>
      <w:bookmarkEnd w:id="4942"/>
      <w:bookmarkEnd w:id="4943"/>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4944" w:name="_Toc160650521"/>
      <w:bookmarkStart w:id="4945" w:name="_Toc160652398"/>
      <w:r w:rsidRPr="00D3062E">
        <w:t>B.9</w:t>
      </w:r>
      <w:r w:rsidRPr="00D3062E">
        <w:tab/>
        <w:t>NSCE_ServiceContinuity API</w:t>
      </w:r>
      <w:bookmarkEnd w:id="4944"/>
      <w:bookmarkEnd w:id="4945"/>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lastRenderedPageBreak/>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4946" w:name="_Toc160650522"/>
      <w:bookmarkStart w:id="4947" w:name="_Toc160652399"/>
      <w:r w:rsidRPr="00D3062E">
        <w:t>B.10</w:t>
      </w:r>
      <w:r w:rsidRPr="00D3062E">
        <w:tab/>
        <w:t>NSCE_MultiSlicesOptimization API</w:t>
      </w:r>
      <w:bookmarkEnd w:id="4946"/>
      <w:bookmarkEnd w:id="4947"/>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4948" w:name="_Toc160650523"/>
      <w:bookmarkStart w:id="4949" w:name="_Toc160652400"/>
      <w:r w:rsidRPr="00D3062E">
        <w:t>B.11</w:t>
      </w:r>
      <w:r w:rsidRPr="00D3062E">
        <w:tab/>
        <w:t>NSCE_NetworkSliceAdaptation API</w:t>
      </w:r>
      <w:bookmarkEnd w:id="4948"/>
      <w:bookmarkEnd w:id="4949"/>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4950" w:name="_Toc160650524"/>
      <w:bookmarkStart w:id="4951" w:name="_Toc160652401"/>
      <w:r w:rsidRPr="00D3062E">
        <w:t>B.12</w:t>
      </w:r>
      <w:r w:rsidRPr="00D3062E">
        <w:tab/>
        <w:t>NSCE_SliceCommService API</w:t>
      </w:r>
      <w:bookmarkEnd w:id="4950"/>
      <w:bookmarkEnd w:id="4951"/>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4952" w:name="_Toc160650525"/>
      <w:bookmarkStart w:id="4953" w:name="_Toc160652402"/>
      <w:r w:rsidRPr="00D3062E">
        <w:t>B.13</w:t>
      </w:r>
      <w:r w:rsidRPr="00D3062E">
        <w:tab/>
        <w:t>NSCE_InterPLMNContinuity API</w:t>
      </w:r>
      <w:bookmarkEnd w:id="4952"/>
      <w:bookmarkEnd w:id="4953"/>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4954" w:name="_Toc160650526"/>
      <w:bookmarkStart w:id="4955" w:name="_Toc160652403"/>
      <w:r w:rsidRPr="00D3062E">
        <w:t>B.14</w:t>
      </w:r>
      <w:r w:rsidRPr="00D3062E">
        <w:tab/>
        <w:t>NSCE_NSDiagnostics API</w:t>
      </w:r>
      <w:bookmarkEnd w:id="4954"/>
      <w:bookmarkEnd w:id="4955"/>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lastRenderedPageBreak/>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4956" w:name="_Toc160650527"/>
      <w:bookmarkStart w:id="4957" w:name="_Toc160652404"/>
      <w:r w:rsidRPr="00D3062E">
        <w:t>B.15</w:t>
      </w:r>
      <w:r w:rsidRPr="00D3062E">
        <w:tab/>
        <w:t>NSCE_FaultDiagnosis API</w:t>
      </w:r>
      <w:bookmarkEnd w:id="4956"/>
      <w:bookmarkEnd w:id="4957"/>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4958" w:name="_Toc160650528"/>
      <w:bookmarkStart w:id="4959" w:name="_Toc160652405"/>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4958"/>
      <w:bookmarkEnd w:id="4959"/>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4960" w:name="_Toc160650529"/>
      <w:bookmarkStart w:id="4961" w:name="_Toc160652406"/>
      <w:r w:rsidRPr="00D3062E">
        <w:t>B.17</w:t>
      </w:r>
      <w:r w:rsidRPr="00D3062E">
        <w:tab/>
        <w:t>NSCE_NSInfoDelivery API</w:t>
      </w:r>
      <w:bookmarkEnd w:id="4960"/>
      <w:bookmarkEnd w:id="4961"/>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4962" w:name="_Toc160650530"/>
      <w:bookmarkStart w:id="4963" w:name="_Toc160652407"/>
      <w:r w:rsidRPr="00D3062E">
        <w:t>B.18</w:t>
      </w:r>
      <w:r w:rsidRPr="00D3062E">
        <w:tab/>
        <w:t>NSCE_</w:t>
      </w:r>
      <w:r w:rsidRPr="00D3062E">
        <w:rPr>
          <w:lang w:eastAsia="zh-CN"/>
        </w:rPr>
        <w:t>NSAllocation</w:t>
      </w:r>
      <w:r w:rsidRPr="00D3062E">
        <w:t xml:space="preserve"> API</w:t>
      </w:r>
      <w:bookmarkEnd w:id="4962"/>
      <w:bookmarkEnd w:id="4963"/>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4964" w:name="_Toc2086459"/>
      <w:bookmarkStart w:id="4965" w:name="_Toc157435169"/>
      <w:bookmarkStart w:id="4966" w:name="_Toc157436884"/>
      <w:bookmarkStart w:id="4967" w:name="_Toc157440724"/>
      <w:bookmarkStart w:id="4968" w:name="_Toc160650531"/>
      <w:bookmarkStart w:id="4969" w:name="_Toc160652408"/>
      <w:bookmarkEnd w:id="4924"/>
      <w:r w:rsidR="002E2250" w:rsidRPr="00D3062E">
        <w:lastRenderedPageBreak/>
        <w:t>Annex C (informative):</w:t>
      </w:r>
      <w:r w:rsidR="002E2250" w:rsidRPr="00D3062E">
        <w:br/>
        <w:t>Change history</w:t>
      </w:r>
      <w:bookmarkEnd w:id="4964"/>
      <w:bookmarkEnd w:id="4965"/>
      <w:bookmarkEnd w:id="4966"/>
      <w:bookmarkEnd w:id="4967"/>
      <w:bookmarkEnd w:id="4968"/>
      <w:bookmarkEnd w:id="4969"/>
    </w:p>
    <w:p w14:paraId="568B5ACC" w14:textId="77777777" w:rsidR="002E2250" w:rsidRPr="00D3062E" w:rsidRDefault="002E2250" w:rsidP="002E225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2E2250" w:rsidRPr="00D3062E" w14:paraId="65F42D9D" w14:textId="77777777" w:rsidTr="003C3912">
        <w:trPr>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3C3912">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41"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25"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3C3912">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25"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3C3912">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25"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3C3912">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41"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25"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3C3912">
        <w:tc>
          <w:tcPr>
            <w:tcW w:w="800" w:type="dxa"/>
            <w:shd w:val="solid" w:color="FFFFFF" w:fill="auto"/>
          </w:tcPr>
          <w:p w14:paraId="235CF4A3" w14:textId="15BB2FA8" w:rsidR="002E2250" w:rsidRPr="00D3062E" w:rsidRDefault="002E2250" w:rsidP="002E2250">
            <w:pPr>
              <w:pStyle w:val="TAC"/>
              <w:rPr>
                <w:rFonts w:eastAsiaTheme="minorEastAsia" w:hint="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w:t>
            </w:r>
            <w:r w:rsidRPr="00D3062E">
              <w:rPr>
                <w:rFonts w:eastAsiaTheme="minorEastAsia"/>
                <w:sz w:val="16"/>
                <w:szCs w:val="16"/>
                <w:lang w:eastAsia="zh-CN"/>
              </w:rPr>
              <w:t>3</w:t>
            </w:r>
          </w:p>
        </w:tc>
        <w:tc>
          <w:tcPr>
            <w:tcW w:w="853" w:type="dxa"/>
            <w:shd w:val="solid" w:color="FFFFFF" w:fill="auto"/>
          </w:tcPr>
          <w:p w14:paraId="4021D387" w14:textId="0DEF440D" w:rsidR="002E2250" w:rsidRPr="00D3062E" w:rsidRDefault="002E2250" w:rsidP="002E2250">
            <w:pPr>
              <w:pStyle w:val="TAC"/>
              <w:rPr>
                <w:rFonts w:hint="eastAsia"/>
                <w:sz w:val="16"/>
                <w:szCs w:val="16"/>
                <w:lang w:eastAsia="zh-CN"/>
              </w:rPr>
            </w:pPr>
            <w:r w:rsidRPr="00D3062E">
              <w:rPr>
                <w:rFonts w:hint="eastAsia"/>
                <w:sz w:val="16"/>
                <w:szCs w:val="16"/>
                <w:lang w:eastAsia="zh-CN"/>
              </w:rPr>
              <w:t>CT</w:t>
            </w:r>
            <w:r w:rsidRPr="00D3062E">
              <w:rPr>
                <w:sz w:val="16"/>
                <w:szCs w:val="16"/>
                <w:lang w:val="en-US" w:eastAsia="zh-CN"/>
              </w:rPr>
              <w:t>3#13</w:t>
            </w:r>
            <w:r w:rsidRPr="00D3062E">
              <w:rPr>
                <w:sz w:val="16"/>
                <w:szCs w:val="16"/>
                <w:lang w:val="en-US" w:eastAsia="zh-CN"/>
              </w:rPr>
              <w:t>3</w:t>
            </w:r>
          </w:p>
        </w:tc>
        <w:tc>
          <w:tcPr>
            <w:tcW w:w="1041" w:type="dxa"/>
            <w:shd w:val="solid" w:color="FFFFFF" w:fill="auto"/>
          </w:tcPr>
          <w:p w14:paraId="6CBCB25D" w14:textId="75CB7FA8" w:rsidR="002E2250" w:rsidRPr="00D3062E" w:rsidRDefault="002E2250" w:rsidP="002E2250">
            <w:pPr>
              <w:pStyle w:val="TAC"/>
              <w:rPr>
                <w:rFonts w:hint="eastAsia"/>
                <w:sz w:val="16"/>
                <w:szCs w:val="16"/>
              </w:rPr>
            </w:pPr>
            <w:r w:rsidRPr="00D3062E">
              <w:rPr>
                <w:rFonts w:hint="eastAsia"/>
                <w:sz w:val="16"/>
                <w:szCs w:val="16"/>
              </w:rPr>
              <w:t>C</w:t>
            </w:r>
            <w:r w:rsidRPr="00D3062E">
              <w:rPr>
                <w:sz w:val="16"/>
                <w:szCs w:val="16"/>
              </w:rPr>
              <w:t>3-24</w:t>
            </w:r>
            <w:r w:rsidRPr="00D3062E">
              <w:rPr>
                <w:sz w:val="16"/>
                <w:szCs w:val="16"/>
              </w:rPr>
              <w:t>1656</w:t>
            </w:r>
          </w:p>
        </w:tc>
        <w:tc>
          <w:tcPr>
            <w:tcW w:w="425"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w:t>
            </w:r>
            <w:r w:rsidR="00041E46" w:rsidRPr="00D3062E">
              <w:rPr>
                <w:sz w:val="16"/>
                <w:szCs w:val="16"/>
              </w:rPr>
              <w:t>C3-24</w:t>
            </w:r>
            <w:r w:rsidR="00041E46" w:rsidRPr="00D3062E">
              <w:rPr>
                <w:sz w:val="16"/>
                <w:szCs w:val="16"/>
              </w:rPr>
              <w:t>12</w:t>
            </w:r>
            <w:r w:rsidR="00041E46" w:rsidRPr="00D3062E">
              <w:rPr>
                <w:sz w:val="16"/>
                <w:szCs w:val="16"/>
              </w:rPr>
              <w:t xml:space="preserve">30, </w:t>
            </w:r>
            <w:r w:rsidR="00041E46" w:rsidRPr="00D3062E">
              <w:rPr>
                <w:sz w:val="16"/>
                <w:szCs w:val="16"/>
              </w:rPr>
              <w:t>C3-24</w:t>
            </w:r>
            <w:r w:rsidR="00041E46" w:rsidRPr="00D3062E">
              <w:rPr>
                <w:sz w:val="16"/>
                <w:szCs w:val="16"/>
              </w:rPr>
              <w:t>12</w:t>
            </w:r>
            <w:r w:rsidR="00041E46" w:rsidRPr="00D3062E">
              <w:rPr>
                <w:sz w:val="16"/>
                <w:szCs w:val="16"/>
              </w:rPr>
              <w:t xml:space="preserve">31, </w:t>
            </w:r>
            <w:r w:rsidR="00041E46" w:rsidRPr="00D3062E">
              <w:rPr>
                <w:sz w:val="16"/>
                <w:szCs w:val="16"/>
              </w:rPr>
              <w:t>C3-24</w:t>
            </w:r>
            <w:r w:rsidR="00041E46" w:rsidRPr="00D3062E">
              <w:rPr>
                <w:sz w:val="16"/>
                <w:szCs w:val="16"/>
              </w:rPr>
              <w:t>12</w:t>
            </w:r>
            <w:r w:rsidR="00041E46" w:rsidRPr="00D3062E">
              <w:rPr>
                <w:sz w:val="16"/>
                <w:szCs w:val="16"/>
              </w:rPr>
              <w:t xml:space="preserve">32, </w:t>
            </w:r>
            <w:r w:rsidR="00041E46" w:rsidRPr="00D3062E">
              <w:rPr>
                <w:sz w:val="16"/>
                <w:szCs w:val="16"/>
              </w:rPr>
              <w:br/>
            </w:r>
            <w:r w:rsidR="00041E46" w:rsidRPr="00D3062E">
              <w:rPr>
                <w:sz w:val="16"/>
                <w:szCs w:val="16"/>
              </w:rPr>
              <w:t>C3-24</w:t>
            </w:r>
            <w:r w:rsidR="00041E46" w:rsidRPr="00D3062E">
              <w:rPr>
                <w:sz w:val="16"/>
                <w:szCs w:val="16"/>
              </w:rPr>
              <w:t>1325</w:t>
            </w:r>
            <w:r w:rsidR="00041E46" w:rsidRPr="00D3062E">
              <w:rPr>
                <w:sz w:val="16"/>
                <w:szCs w:val="16"/>
              </w:rPr>
              <w:t xml:space="preserve">, </w:t>
            </w:r>
            <w:r w:rsidR="00041E46" w:rsidRPr="00D3062E">
              <w:rPr>
                <w:sz w:val="16"/>
                <w:szCs w:val="16"/>
              </w:rPr>
              <w:t>C3-24</w:t>
            </w:r>
            <w:r w:rsidR="00041E46" w:rsidRPr="00D3062E">
              <w:rPr>
                <w:sz w:val="16"/>
                <w:szCs w:val="16"/>
              </w:rPr>
              <w:t>132</w:t>
            </w:r>
            <w:r w:rsidR="00041E46" w:rsidRPr="00D3062E">
              <w:rPr>
                <w:sz w:val="16"/>
                <w:szCs w:val="16"/>
              </w:rPr>
              <w:t xml:space="preserve">7, </w:t>
            </w:r>
            <w:r w:rsidR="00041E46" w:rsidRPr="00D3062E">
              <w:rPr>
                <w:sz w:val="16"/>
                <w:szCs w:val="16"/>
              </w:rPr>
              <w:t>C3-24</w:t>
            </w:r>
            <w:r w:rsidR="00041E46" w:rsidRPr="00D3062E">
              <w:rPr>
                <w:sz w:val="16"/>
                <w:szCs w:val="16"/>
              </w:rPr>
              <w:t>132</w:t>
            </w:r>
            <w:r w:rsidR="00041E46" w:rsidRPr="00D3062E">
              <w:rPr>
                <w:sz w:val="16"/>
                <w:szCs w:val="16"/>
              </w:rPr>
              <w:t xml:space="preserve">9, </w:t>
            </w:r>
            <w:r w:rsidR="00041E46" w:rsidRPr="00D3062E">
              <w:rPr>
                <w:sz w:val="16"/>
                <w:szCs w:val="16"/>
              </w:rPr>
              <w:t>C3-24</w:t>
            </w:r>
            <w:r w:rsidR="00041E46" w:rsidRPr="00D3062E">
              <w:rPr>
                <w:sz w:val="16"/>
                <w:szCs w:val="16"/>
              </w:rPr>
              <w:t>1</w:t>
            </w:r>
            <w:r w:rsidR="00041E46" w:rsidRPr="00D3062E">
              <w:rPr>
                <w:sz w:val="16"/>
                <w:szCs w:val="16"/>
              </w:rPr>
              <w:t xml:space="preserve">535, </w:t>
            </w:r>
            <w:r w:rsidR="00041E46" w:rsidRPr="00D3062E">
              <w:rPr>
                <w:sz w:val="16"/>
                <w:szCs w:val="16"/>
              </w:rPr>
              <w:t>C3-24</w:t>
            </w:r>
            <w:r w:rsidR="00041E46" w:rsidRPr="00D3062E">
              <w:rPr>
                <w:sz w:val="16"/>
                <w:szCs w:val="16"/>
              </w:rPr>
              <w:t>153</w:t>
            </w:r>
            <w:r w:rsidR="00041E46" w:rsidRPr="00D3062E">
              <w:rPr>
                <w:sz w:val="16"/>
                <w:szCs w:val="16"/>
              </w:rPr>
              <w:t xml:space="preserve">6, </w:t>
            </w:r>
            <w:r w:rsidR="00041E46" w:rsidRPr="00D3062E">
              <w:rPr>
                <w:sz w:val="16"/>
                <w:szCs w:val="16"/>
              </w:rPr>
              <w:br/>
            </w:r>
            <w:r w:rsidR="00041E46" w:rsidRPr="00D3062E">
              <w:rPr>
                <w:sz w:val="16"/>
                <w:szCs w:val="16"/>
              </w:rPr>
              <w:t>C3-24</w:t>
            </w:r>
            <w:r w:rsidR="00041E46" w:rsidRPr="00D3062E">
              <w:rPr>
                <w:sz w:val="16"/>
                <w:szCs w:val="16"/>
              </w:rPr>
              <w:t>1</w:t>
            </w:r>
            <w:r w:rsidR="00041E46" w:rsidRPr="00D3062E">
              <w:rPr>
                <w:sz w:val="16"/>
                <w:szCs w:val="16"/>
              </w:rPr>
              <w:t xml:space="preserve">693, </w:t>
            </w:r>
            <w:r w:rsidR="00041E46" w:rsidRPr="00D3062E">
              <w:rPr>
                <w:sz w:val="16"/>
                <w:szCs w:val="16"/>
              </w:rPr>
              <w:t>C3-24</w:t>
            </w:r>
            <w:r w:rsidR="00041E46" w:rsidRPr="00D3062E">
              <w:rPr>
                <w:sz w:val="16"/>
                <w:szCs w:val="16"/>
              </w:rPr>
              <w:t>1</w:t>
            </w:r>
            <w:r w:rsidR="00041E46" w:rsidRPr="00D3062E">
              <w:rPr>
                <w:sz w:val="16"/>
                <w:szCs w:val="16"/>
              </w:rPr>
              <w:t xml:space="preserve">694, </w:t>
            </w:r>
            <w:r w:rsidR="00041E46" w:rsidRPr="00D3062E">
              <w:rPr>
                <w:sz w:val="16"/>
                <w:szCs w:val="16"/>
              </w:rPr>
              <w:t>C3-24</w:t>
            </w:r>
            <w:r w:rsidR="00041E46" w:rsidRPr="00D3062E">
              <w:rPr>
                <w:sz w:val="16"/>
                <w:szCs w:val="16"/>
              </w:rPr>
              <w:t>1</w:t>
            </w:r>
            <w:r w:rsidR="00041E46" w:rsidRPr="00D3062E">
              <w:rPr>
                <w:sz w:val="16"/>
                <w:szCs w:val="16"/>
              </w:rPr>
              <w:t>722</w:t>
            </w:r>
            <w:r w:rsidRPr="00D3062E">
              <w:rPr>
                <w:sz w:val="16"/>
                <w:szCs w:val="16"/>
              </w:rPr>
              <w:t>.</w:t>
            </w:r>
          </w:p>
        </w:tc>
        <w:tc>
          <w:tcPr>
            <w:tcW w:w="708" w:type="dxa"/>
            <w:shd w:val="solid" w:color="FFFFFF" w:fill="auto"/>
          </w:tcPr>
          <w:p w14:paraId="5042BC0F" w14:textId="5002B406" w:rsidR="002E2250" w:rsidRPr="00644644" w:rsidRDefault="002E2250" w:rsidP="002E2250">
            <w:pPr>
              <w:pStyle w:val="TAC"/>
              <w:rPr>
                <w:rFonts w:hint="eastAsia"/>
                <w:sz w:val="16"/>
                <w:szCs w:val="16"/>
              </w:rPr>
            </w:pPr>
            <w:r w:rsidRPr="00D3062E">
              <w:rPr>
                <w:rFonts w:hint="eastAsia"/>
                <w:sz w:val="16"/>
                <w:szCs w:val="16"/>
              </w:rPr>
              <w:t>0</w:t>
            </w:r>
            <w:r w:rsidRPr="00D3062E">
              <w:rPr>
                <w:sz w:val="16"/>
                <w:szCs w:val="16"/>
              </w:rPr>
              <w:t>.</w:t>
            </w:r>
            <w:r w:rsidRPr="00D3062E">
              <w:rPr>
                <w:sz w:val="16"/>
                <w:szCs w:val="16"/>
              </w:rPr>
              <w:t>3</w:t>
            </w:r>
            <w:r w:rsidRPr="00D3062E">
              <w:rPr>
                <w:sz w:val="16"/>
                <w:szCs w:val="16"/>
              </w:rPr>
              <w:t>.0</w:t>
            </w:r>
          </w:p>
        </w:tc>
      </w:tr>
    </w:tbl>
    <w:p w14:paraId="62C24BDE" w14:textId="77777777" w:rsidR="002E2250" w:rsidRDefault="002E2250" w:rsidP="002E2250"/>
    <w:sectPr w:rsidR="002E2250" w:rsidSect="003E3B18">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052292" w14:textId="77777777" w:rsidR="001B41FF" w:rsidRDefault="001B41FF">
      <w:r>
        <w:separator/>
      </w:r>
    </w:p>
  </w:endnote>
  <w:endnote w:type="continuationSeparator" w:id="0">
    <w:p w14:paraId="76C06AF3" w14:textId="77777777" w:rsidR="001B41FF" w:rsidRDefault="001B41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E66F09" w14:textId="77777777" w:rsidR="001B41FF" w:rsidRDefault="001B41FF">
      <w:r>
        <w:separator/>
      </w:r>
    </w:p>
  </w:footnote>
  <w:footnote w:type="continuationSeparator" w:id="0">
    <w:p w14:paraId="4CB4FF7F" w14:textId="77777777" w:rsidR="001B41FF" w:rsidRDefault="001B41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C789A01"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0B17">
      <w:rPr>
        <w:rFonts w:ascii="Arial" w:hAnsi="Arial" w:cs="Arial"/>
        <w:b/>
        <w:noProof/>
        <w:sz w:val="18"/>
        <w:szCs w:val="18"/>
      </w:rPr>
      <w:t>3GPP TS 29.435 V0.3.0 (2024-03)</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7A38BAA5"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0B17">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2"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1"/>
  </w:num>
  <w:num w:numId="13">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C10"/>
    <w:rsid w:val="00033397"/>
    <w:rsid w:val="000368D9"/>
    <w:rsid w:val="00040095"/>
    <w:rsid w:val="00041E46"/>
    <w:rsid w:val="000468F3"/>
    <w:rsid w:val="00046ACF"/>
    <w:rsid w:val="00051834"/>
    <w:rsid w:val="00054A22"/>
    <w:rsid w:val="00055E79"/>
    <w:rsid w:val="000602BD"/>
    <w:rsid w:val="000602EE"/>
    <w:rsid w:val="00062023"/>
    <w:rsid w:val="000655A6"/>
    <w:rsid w:val="000743FD"/>
    <w:rsid w:val="00075651"/>
    <w:rsid w:val="00080512"/>
    <w:rsid w:val="00091209"/>
    <w:rsid w:val="00097727"/>
    <w:rsid w:val="000A0449"/>
    <w:rsid w:val="000A573D"/>
    <w:rsid w:val="000B6888"/>
    <w:rsid w:val="000B7712"/>
    <w:rsid w:val="000C3579"/>
    <w:rsid w:val="000C47C3"/>
    <w:rsid w:val="000C7405"/>
    <w:rsid w:val="000D0141"/>
    <w:rsid w:val="000D070A"/>
    <w:rsid w:val="000D50DB"/>
    <w:rsid w:val="000D5857"/>
    <w:rsid w:val="000D58AB"/>
    <w:rsid w:val="000D6D21"/>
    <w:rsid w:val="000D79BC"/>
    <w:rsid w:val="000E50F1"/>
    <w:rsid w:val="000E7488"/>
    <w:rsid w:val="001128AD"/>
    <w:rsid w:val="00120127"/>
    <w:rsid w:val="00120F61"/>
    <w:rsid w:val="001253E1"/>
    <w:rsid w:val="00127679"/>
    <w:rsid w:val="00133525"/>
    <w:rsid w:val="00136A2D"/>
    <w:rsid w:val="001379D6"/>
    <w:rsid w:val="00137CE6"/>
    <w:rsid w:val="001404C2"/>
    <w:rsid w:val="00155B8C"/>
    <w:rsid w:val="0016361A"/>
    <w:rsid w:val="00177951"/>
    <w:rsid w:val="0018367C"/>
    <w:rsid w:val="00184E5B"/>
    <w:rsid w:val="001854A7"/>
    <w:rsid w:val="00186054"/>
    <w:rsid w:val="001940BE"/>
    <w:rsid w:val="001968A5"/>
    <w:rsid w:val="001A39A2"/>
    <w:rsid w:val="001A3E1C"/>
    <w:rsid w:val="001A429A"/>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82FE5"/>
    <w:rsid w:val="00297F9E"/>
    <w:rsid w:val="002A22BC"/>
    <w:rsid w:val="002A4C5D"/>
    <w:rsid w:val="002B6339"/>
    <w:rsid w:val="002D02AF"/>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82A0A"/>
    <w:rsid w:val="00382E38"/>
    <w:rsid w:val="0038612E"/>
    <w:rsid w:val="00386919"/>
    <w:rsid w:val="003C2A5F"/>
    <w:rsid w:val="003C3971"/>
    <w:rsid w:val="003C4A89"/>
    <w:rsid w:val="003E3B18"/>
    <w:rsid w:val="003E58FE"/>
    <w:rsid w:val="003E7626"/>
    <w:rsid w:val="0040106F"/>
    <w:rsid w:val="00402AA2"/>
    <w:rsid w:val="00423334"/>
    <w:rsid w:val="004323C2"/>
    <w:rsid w:val="0043332F"/>
    <w:rsid w:val="004345EC"/>
    <w:rsid w:val="00437C11"/>
    <w:rsid w:val="004428E3"/>
    <w:rsid w:val="004441D1"/>
    <w:rsid w:val="004454EF"/>
    <w:rsid w:val="004506F2"/>
    <w:rsid w:val="00457FE9"/>
    <w:rsid w:val="00461EB1"/>
    <w:rsid w:val="00462961"/>
    <w:rsid w:val="00465515"/>
    <w:rsid w:val="004677D3"/>
    <w:rsid w:val="004859EC"/>
    <w:rsid w:val="004932AD"/>
    <w:rsid w:val="00497FF1"/>
    <w:rsid w:val="004B0AE5"/>
    <w:rsid w:val="004B2A46"/>
    <w:rsid w:val="004B2B97"/>
    <w:rsid w:val="004C533C"/>
    <w:rsid w:val="004C6C11"/>
    <w:rsid w:val="004C6C5F"/>
    <w:rsid w:val="004D3578"/>
    <w:rsid w:val="004E213A"/>
    <w:rsid w:val="004E53CF"/>
    <w:rsid w:val="004F098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C7AA0"/>
    <w:rsid w:val="005D2E01"/>
    <w:rsid w:val="005D3D4F"/>
    <w:rsid w:val="005D4FD5"/>
    <w:rsid w:val="005D6809"/>
    <w:rsid w:val="005D7526"/>
    <w:rsid w:val="005E187D"/>
    <w:rsid w:val="005E4BB2"/>
    <w:rsid w:val="005F2BF0"/>
    <w:rsid w:val="00600A97"/>
    <w:rsid w:val="00602AEA"/>
    <w:rsid w:val="00614FDF"/>
    <w:rsid w:val="006152FD"/>
    <w:rsid w:val="00615815"/>
    <w:rsid w:val="006169EE"/>
    <w:rsid w:val="00620E0A"/>
    <w:rsid w:val="00631736"/>
    <w:rsid w:val="00631990"/>
    <w:rsid w:val="0063543D"/>
    <w:rsid w:val="0064376F"/>
    <w:rsid w:val="00644644"/>
    <w:rsid w:val="00647114"/>
    <w:rsid w:val="006518E5"/>
    <w:rsid w:val="00662390"/>
    <w:rsid w:val="0066329E"/>
    <w:rsid w:val="00670171"/>
    <w:rsid w:val="00670CC2"/>
    <w:rsid w:val="006753BA"/>
    <w:rsid w:val="00676A04"/>
    <w:rsid w:val="00677F36"/>
    <w:rsid w:val="00683E31"/>
    <w:rsid w:val="006856A1"/>
    <w:rsid w:val="006857B7"/>
    <w:rsid w:val="006A323F"/>
    <w:rsid w:val="006A6DEB"/>
    <w:rsid w:val="006B30D0"/>
    <w:rsid w:val="006C041A"/>
    <w:rsid w:val="006C3D95"/>
    <w:rsid w:val="006D4AE8"/>
    <w:rsid w:val="006D6009"/>
    <w:rsid w:val="006E186B"/>
    <w:rsid w:val="006E5985"/>
    <w:rsid w:val="006E5C86"/>
    <w:rsid w:val="006E6565"/>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D331B"/>
    <w:rsid w:val="007D560E"/>
    <w:rsid w:val="007F0F4A"/>
    <w:rsid w:val="007F558F"/>
    <w:rsid w:val="008028A4"/>
    <w:rsid w:val="008049C2"/>
    <w:rsid w:val="00806BBD"/>
    <w:rsid w:val="00814305"/>
    <w:rsid w:val="00830747"/>
    <w:rsid w:val="0084527C"/>
    <w:rsid w:val="008524D2"/>
    <w:rsid w:val="00853D75"/>
    <w:rsid w:val="00855FDA"/>
    <w:rsid w:val="00860C2E"/>
    <w:rsid w:val="00865D94"/>
    <w:rsid w:val="008675AD"/>
    <w:rsid w:val="008738B1"/>
    <w:rsid w:val="008768CA"/>
    <w:rsid w:val="00884E62"/>
    <w:rsid w:val="008865C9"/>
    <w:rsid w:val="00886A82"/>
    <w:rsid w:val="008A5539"/>
    <w:rsid w:val="008A6BAC"/>
    <w:rsid w:val="008A6D4A"/>
    <w:rsid w:val="008C2AC0"/>
    <w:rsid w:val="008C384C"/>
    <w:rsid w:val="008D0507"/>
    <w:rsid w:val="008D135B"/>
    <w:rsid w:val="008D24E0"/>
    <w:rsid w:val="008D6F97"/>
    <w:rsid w:val="008D7297"/>
    <w:rsid w:val="008F33C7"/>
    <w:rsid w:val="0090271F"/>
    <w:rsid w:val="00902E23"/>
    <w:rsid w:val="009065B9"/>
    <w:rsid w:val="009114D7"/>
    <w:rsid w:val="0091348E"/>
    <w:rsid w:val="0091477C"/>
    <w:rsid w:val="00917CCB"/>
    <w:rsid w:val="009259E1"/>
    <w:rsid w:val="009269D0"/>
    <w:rsid w:val="00934D8D"/>
    <w:rsid w:val="00942EC2"/>
    <w:rsid w:val="0094391E"/>
    <w:rsid w:val="00950925"/>
    <w:rsid w:val="00957B2E"/>
    <w:rsid w:val="00962451"/>
    <w:rsid w:val="00966111"/>
    <w:rsid w:val="00967238"/>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197"/>
    <w:rsid w:val="00A164B4"/>
    <w:rsid w:val="00A16FBA"/>
    <w:rsid w:val="00A22900"/>
    <w:rsid w:val="00A26956"/>
    <w:rsid w:val="00A27486"/>
    <w:rsid w:val="00A34846"/>
    <w:rsid w:val="00A35695"/>
    <w:rsid w:val="00A37387"/>
    <w:rsid w:val="00A406BF"/>
    <w:rsid w:val="00A4541C"/>
    <w:rsid w:val="00A46BA4"/>
    <w:rsid w:val="00A53724"/>
    <w:rsid w:val="00A56066"/>
    <w:rsid w:val="00A56231"/>
    <w:rsid w:val="00A628AF"/>
    <w:rsid w:val="00A73129"/>
    <w:rsid w:val="00A7682A"/>
    <w:rsid w:val="00A777B1"/>
    <w:rsid w:val="00A806D3"/>
    <w:rsid w:val="00A80910"/>
    <w:rsid w:val="00A82346"/>
    <w:rsid w:val="00A82EA7"/>
    <w:rsid w:val="00A87885"/>
    <w:rsid w:val="00A92BA1"/>
    <w:rsid w:val="00AA5B53"/>
    <w:rsid w:val="00AC0B17"/>
    <w:rsid w:val="00AC2304"/>
    <w:rsid w:val="00AC6BC6"/>
    <w:rsid w:val="00AD7D8D"/>
    <w:rsid w:val="00AE65E2"/>
    <w:rsid w:val="00AF3FA1"/>
    <w:rsid w:val="00B00B60"/>
    <w:rsid w:val="00B06319"/>
    <w:rsid w:val="00B13605"/>
    <w:rsid w:val="00B15449"/>
    <w:rsid w:val="00B24F88"/>
    <w:rsid w:val="00B254AB"/>
    <w:rsid w:val="00B266FB"/>
    <w:rsid w:val="00B54FF5"/>
    <w:rsid w:val="00B5526A"/>
    <w:rsid w:val="00B61E49"/>
    <w:rsid w:val="00B62FF6"/>
    <w:rsid w:val="00B646D7"/>
    <w:rsid w:val="00B655DA"/>
    <w:rsid w:val="00B66155"/>
    <w:rsid w:val="00B7406E"/>
    <w:rsid w:val="00B76FE1"/>
    <w:rsid w:val="00B770CB"/>
    <w:rsid w:val="00B93086"/>
    <w:rsid w:val="00B93EDE"/>
    <w:rsid w:val="00BA19ED"/>
    <w:rsid w:val="00BA4B8D"/>
    <w:rsid w:val="00BA66A0"/>
    <w:rsid w:val="00BA6F8A"/>
    <w:rsid w:val="00BB2AE8"/>
    <w:rsid w:val="00BB30E1"/>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495B"/>
    <w:rsid w:val="00C45231"/>
    <w:rsid w:val="00C5193B"/>
    <w:rsid w:val="00C539FB"/>
    <w:rsid w:val="00C53A73"/>
    <w:rsid w:val="00C607E3"/>
    <w:rsid w:val="00C63B78"/>
    <w:rsid w:val="00C72833"/>
    <w:rsid w:val="00C80F1D"/>
    <w:rsid w:val="00C835D2"/>
    <w:rsid w:val="00C93F40"/>
    <w:rsid w:val="00C96BB8"/>
    <w:rsid w:val="00CA1157"/>
    <w:rsid w:val="00CA3D0C"/>
    <w:rsid w:val="00CB2AD6"/>
    <w:rsid w:val="00CC4850"/>
    <w:rsid w:val="00CC4DEB"/>
    <w:rsid w:val="00CD7427"/>
    <w:rsid w:val="00CE13DD"/>
    <w:rsid w:val="00CF6ED5"/>
    <w:rsid w:val="00D03567"/>
    <w:rsid w:val="00D04C2B"/>
    <w:rsid w:val="00D125CA"/>
    <w:rsid w:val="00D13B89"/>
    <w:rsid w:val="00D153BD"/>
    <w:rsid w:val="00D21645"/>
    <w:rsid w:val="00D3062E"/>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4DA2"/>
    <w:rsid w:val="00DD0EAE"/>
    <w:rsid w:val="00DD442B"/>
    <w:rsid w:val="00DD4C17"/>
    <w:rsid w:val="00DD74A5"/>
    <w:rsid w:val="00DD7A42"/>
    <w:rsid w:val="00DF0855"/>
    <w:rsid w:val="00DF1B75"/>
    <w:rsid w:val="00DF2B1F"/>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463F6"/>
    <w:rsid w:val="00F653B8"/>
    <w:rsid w:val="00F659B6"/>
    <w:rsid w:val="00F73DB8"/>
    <w:rsid w:val="00F76C63"/>
    <w:rsid w:val="00F8020A"/>
    <w:rsid w:val="00F9008D"/>
    <w:rsid w:val="00F931ED"/>
    <w:rsid w:val="00FA1266"/>
    <w:rsid w:val="00FA3620"/>
    <w:rsid w:val="00FB4846"/>
    <w:rsid w:val="00FB6FC0"/>
    <w:rsid w:val="00FC1192"/>
    <w:rsid w:val="00FC29E8"/>
    <w:rsid w:val="00FC5BE3"/>
    <w:rsid w:val="00FD0318"/>
    <w:rsid w:val="00FD122F"/>
    <w:rsid w:val="00FE5A2A"/>
    <w:rsid w:val="00FE6C6D"/>
    <w:rsid w:val="00FF0335"/>
    <w:rsid w:val="00FF287B"/>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semiHidden/>
    <w:rsid w:val="007A4424"/>
    <w:rPr>
      <w:rFonts w:eastAsia="Times New Roman"/>
    </w:rPr>
  </w:style>
  <w:style w:type="character" w:customStyle="1" w:styleId="BodyText2Char">
    <w:name w:val="Body Text 2 Char"/>
    <w:basedOn w:val="a2"/>
    <w:semiHidden/>
    <w:rsid w:val="007A4424"/>
    <w:rPr>
      <w:rFonts w:eastAsia="Times New Roman"/>
    </w:rPr>
  </w:style>
  <w:style w:type="character" w:customStyle="1" w:styleId="FooterChar">
    <w:name w:val="Footer Char"/>
    <w:basedOn w:val="a2"/>
    <w:semiHidden/>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semiHidden/>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semiHidden/>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semiHidden/>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semiHidden/>
    <w:rsid w:val="007A4424"/>
    <w:rPr>
      <w:rFonts w:eastAsia="Times New Roman"/>
    </w:rPr>
  </w:style>
  <w:style w:type="character" w:customStyle="1" w:styleId="BodyTextIndent2Char">
    <w:name w:val="Body Text Indent 2 Char"/>
    <w:basedOn w:val="a2"/>
    <w:semiHidden/>
    <w:rsid w:val="007A4424"/>
    <w:rPr>
      <w:rFonts w:eastAsia="Times New Roman"/>
    </w:rPr>
  </w:style>
  <w:style w:type="character" w:customStyle="1" w:styleId="HeaderChar">
    <w:name w:val="Header Char"/>
    <w:basedOn w:val="a2"/>
    <w:semiHidden/>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semiHidden/>
    <w:rsid w:val="007A4424"/>
    <w:rPr>
      <w:rFonts w:eastAsia="Times New Roman"/>
    </w:rPr>
  </w:style>
  <w:style w:type="character" w:customStyle="1" w:styleId="BodyTextIndent3Char">
    <w:name w:val="Body Text Indent 3 Char"/>
    <w:basedOn w:val="a2"/>
    <w:semiHidden/>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semiHidden/>
    <w:rsid w:val="007A4424"/>
    <w:rPr>
      <w:rFonts w:eastAsia="Times New Roman"/>
    </w:rPr>
  </w:style>
  <w:style w:type="character" w:customStyle="1" w:styleId="CommentTextChar">
    <w:name w:val="Comment Text Char"/>
    <w:basedOn w:val="a2"/>
    <w:semiHidden/>
    <w:rsid w:val="007A4424"/>
    <w:rPr>
      <w:rFonts w:eastAsia="Times New Roman"/>
    </w:rPr>
  </w:style>
  <w:style w:type="character" w:customStyle="1" w:styleId="DateChar">
    <w:name w:val="Date Char"/>
    <w:basedOn w:val="a2"/>
    <w:semiHidden/>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semiHidden/>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contextualSpacing/>
    </w:pPr>
  </w:style>
  <w:style w:type="paragraph" w:styleId="30">
    <w:name w:val="List Bullet 3"/>
    <w:basedOn w:val="a1"/>
    <w:unhideWhenUsed/>
    <w:qFormat/>
    <w:rsid w:val="00D81A09"/>
    <w:pPr>
      <w:numPr>
        <w:numId w:val="3"/>
      </w:numPr>
      <w:contextualSpacing/>
    </w:pPr>
  </w:style>
  <w:style w:type="paragraph" w:styleId="40">
    <w:name w:val="List Bullet 4"/>
    <w:basedOn w:val="a1"/>
    <w:unhideWhenUsed/>
    <w:qFormat/>
    <w:rsid w:val="00D81A09"/>
    <w:pPr>
      <w:numPr>
        <w:numId w:val="4"/>
      </w:numPr>
      <w:contextualSpacing/>
    </w:pPr>
  </w:style>
  <w:style w:type="paragraph" w:styleId="50">
    <w:name w:val="List Bullet 5"/>
    <w:basedOn w:val="a1"/>
    <w:unhideWhenUsed/>
    <w:qFormat/>
    <w:rsid w:val="00D81A09"/>
    <w:pPr>
      <w:numPr>
        <w:numId w:val="5"/>
      </w:numPr>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ind w:left="0" w:firstLine="0"/>
      <w:contextualSpacing/>
    </w:pPr>
  </w:style>
  <w:style w:type="paragraph" w:styleId="2">
    <w:name w:val="List Number 2"/>
    <w:basedOn w:val="a1"/>
    <w:unhideWhenUsed/>
    <w:qFormat/>
    <w:rsid w:val="00D81A09"/>
    <w:pPr>
      <w:numPr>
        <w:numId w:val="7"/>
      </w:numPr>
      <w:contextualSpacing/>
    </w:pPr>
  </w:style>
  <w:style w:type="paragraph" w:styleId="3">
    <w:name w:val="List Number 3"/>
    <w:basedOn w:val="a1"/>
    <w:unhideWhenUsed/>
    <w:qFormat/>
    <w:rsid w:val="00D81A09"/>
    <w:pPr>
      <w:numPr>
        <w:numId w:val="8"/>
      </w:numPr>
      <w:contextualSpacing/>
    </w:pPr>
  </w:style>
  <w:style w:type="paragraph" w:styleId="4">
    <w:name w:val="List Number 4"/>
    <w:basedOn w:val="a1"/>
    <w:unhideWhenUsed/>
    <w:qFormat/>
    <w:rsid w:val="00D81A09"/>
    <w:pPr>
      <w:numPr>
        <w:numId w:val="9"/>
      </w:numPr>
      <w:contextualSpacing/>
    </w:pPr>
  </w:style>
  <w:style w:type="paragraph" w:styleId="5">
    <w:name w:val="List Number 5"/>
    <w:basedOn w:val="a1"/>
    <w:unhideWhenUsed/>
    <w:qFormat/>
    <w:rsid w:val="00D81A09"/>
    <w:pPr>
      <w:numPr>
        <w:numId w:val="10"/>
      </w:numPr>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D81A09"/>
    <w:pPr>
      <w:spacing w:after="100"/>
      <w:ind w:left="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3.doc"/><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image" Target="media/image27.emf"/><Relationship Id="rId84" Type="http://schemas.openxmlformats.org/officeDocument/2006/relationships/image" Target="media/image37.emf"/><Relationship Id="rId138" Type="http://schemas.openxmlformats.org/officeDocument/2006/relationships/image" Target="media/image63.emf"/><Relationship Id="rId107" Type="http://schemas.openxmlformats.org/officeDocument/2006/relationships/oleObject" Target="embeddings/Microsoft_Word_97_-_2003_Document48.doc"/><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image" Target="media/image58.emf"/><Relationship Id="rId149" Type="http://schemas.openxmlformats.org/officeDocument/2006/relationships/theme" Target="theme/theme1.xml"/><Relationship Id="rId5" Type="http://schemas.openxmlformats.org/officeDocument/2006/relationships/settings" Target="settings.xml"/><Relationship Id="rId95" Type="http://schemas.openxmlformats.org/officeDocument/2006/relationships/oleObject" Target="embeddings/Microsoft_Word_97_-_2003_Document41.doc"/><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oleObject" Target="embeddings/Microsoft_Word_97_-_2003_Document14.doc"/><Relationship Id="rId48" Type="http://schemas.openxmlformats.org/officeDocument/2006/relationships/image" Target="media/image20.emf"/><Relationship Id="rId64" Type="http://schemas.openxmlformats.org/officeDocument/2006/relationships/oleObject" Target="embeddings/Microsoft_Word_97_-_2003_Document25.doc"/><Relationship Id="rId69" Type="http://schemas.openxmlformats.org/officeDocument/2006/relationships/image" Target="media/image30.emf"/><Relationship Id="rId113" Type="http://schemas.openxmlformats.org/officeDocument/2006/relationships/oleObject" Target="embeddings/Microsoft_Word_97_-_2003_Document51.doc"/><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package" Target="embeddings/Microsoft_Visio_Drawing1.vsdx"/><Relationship Id="rId80" Type="http://schemas.openxmlformats.org/officeDocument/2006/relationships/image" Target="media/image35.emf"/><Relationship Id="rId85" Type="http://schemas.openxmlformats.org/officeDocument/2006/relationships/oleObject" Target="embeddings/Microsoft_Word_97_-_2003_Document36.doc"/><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image" Target="media/image25.emf"/><Relationship Id="rId103" Type="http://schemas.openxmlformats.org/officeDocument/2006/relationships/image" Target="media/image46.emf"/><Relationship Id="rId108" Type="http://schemas.openxmlformats.org/officeDocument/2006/relationships/image" Target="media/image48.emf"/><Relationship Id="rId124" Type="http://schemas.openxmlformats.org/officeDocument/2006/relationships/image" Target="media/image56.emf"/><Relationship Id="rId129" Type="http://schemas.openxmlformats.org/officeDocument/2006/relationships/oleObject" Target="embeddings/Microsoft_Word_97_-_2003_Document58.doc"/><Relationship Id="rId54" Type="http://schemas.openxmlformats.org/officeDocument/2006/relationships/image" Target="media/image23.emf"/><Relationship Id="rId70" Type="http://schemas.openxmlformats.org/officeDocument/2006/relationships/oleObject" Target="embeddings/Microsoft_Word_97_-_2003_Document28.doc"/><Relationship Id="rId75" Type="http://schemas.openxmlformats.org/officeDocument/2006/relationships/image" Target="media/image33.emf"/><Relationship Id="rId91" Type="http://schemas.openxmlformats.org/officeDocument/2006/relationships/oleObject" Target="embeddings/Microsoft_Word_97_-_2003_Document39.doc"/><Relationship Id="rId96" Type="http://schemas.openxmlformats.org/officeDocument/2006/relationships/image" Target="media/image43.emf"/><Relationship Id="rId140" Type="http://schemas.openxmlformats.org/officeDocument/2006/relationships/image" Target="media/image64.emf"/><Relationship Id="rId145" Type="http://schemas.openxmlformats.org/officeDocument/2006/relationships/oleObject" Target="embeddings/Microsoft_Word_97_-_2003_Document64.doc"/><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oleObject" Target="embeddings/Microsoft_Word_97_-_2003_Document17.doc"/><Relationship Id="rId114" Type="http://schemas.openxmlformats.org/officeDocument/2006/relationships/image" Target="media/image51.emf"/><Relationship Id="rId119" Type="http://schemas.openxmlformats.org/officeDocument/2006/relationships/package" Target="embeddings/Microsoft_Visio_Drawing.vsdx"/><Relationship Id="rId44" Type="http://schemas.openxmlformats.org/officeDocument/2006/relationships/image" Target="media/image18.emf"/><Relationship Id="rId60" Type="http://schemas.openxmlformats.org/officeDocument/2006/relationships/oleObject" Target="embeddings/Microsoft_Word_97_-_2003_Document23.doc"/><Relationship Id="rId65" Type="http://schemas.openxmlformats.org/officeDocument/2006/relationships/image" Target="media/image28.emf"/><Relationship Id="rId81" Type="http://schemas.openxmlformats.org/officeDocument/2006/relationships/oleObject" Target="embeddings/Microsoft_Word_97_-_2003_Document34.doc"/><Relationship Id="rId86" Type="http://schemas.openxmlformats.org/officeDocument/2006/relationships/image" Target="media/image38.emf"/><Relationship Id="rId130" Type="http://schemas.openxmlformats.org/officeDocument/2006/relationships/image" Target="media/image59.emf"/><Relationship Id="rId135" Type="http://schemas.openxmlformats.org/officeDocument/2006/relationships/oleObject" Target="embeddings/Microsoft_Word_97_-_2003_Document61.doc"/><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oleObject" Target="embeddings/Microsoft_Word_97_-_2003_Document49.doc"/><Relationship Id="rId34" Type="http://schemas.openxmlformats.org/officeDocument/2006/relationships/oleObject" Target="embeddings/Microsoft_Word_97_-_2003_Document9.doc"/><Relationship Id="rId50" Type="http://schemas.openxmlformats.org/officeDocument/2006/relationships/image" Target="media/image21.emf"/><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oleObject" Target="embeddings/Microsoft_Word_97_-_2003_Document42.doc"/><Relationship Id="rId104" Type="http://schemas.openxmlformats.org/officeDocument/2006/relationships/oleObject" Target="embeddings/Microsoft_Word_97_-_2003_Document46.doc"/><Relationship Id="rId120" Type="http://schemas.openxmlformats.org/officeDocument/2006/relationships/image" Target="media/image54.emf"/><Relationship Id="rId125" Type="http://schemas.openxmlformats.org/officeDocument/2006/relationships/oleObject" Target="embeddings/Microsoft_Word_97_-_2003_Document56.doc"/><Relationship Id="rId141" Type="http://schemas.openxmlformats.org/officeDocument/2006/relationships/package" Target="embeddings/Microsoft_Visio_Drawing2.vsdx"/><Relationship Id="rId14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oleObject" Target="embeddings/Microsoft_Word_97_-_2003_Document15.doc"/><Relationship Id="rId66" Type="http://schemas.openxmlformats.org/officeDocument/2006/relationships/oleObject" Target="embeddings/Microsoft_Word_97_-_2003_Document26.doc"/><Relationship Id="rId87" Type="http://schemas.openxmlformats.org/officeDocument/2006/relationships/oleObject" Target="embeddings/Microsoft_Word_97_-_2003_Document37.doc"/><Relationship Id="rId110" Type="http://schemas.openxmlformats.org/officeDocument/2006/relationships/image" Target="media/image49.emf"/><Relationship Id="rId115" Type="http://schemas.openxmlformats.org/officeDocument/2006/relationships/oleObject" Target="embeddings/Microsoft_Word_97_-_2003_Document52.doc"/><Relationship Id="rId131" Type="http://schemas.openxmlformats.org/officeDocument/2006/relationships/oleObject" Target="embeddings/Microsoft_Word_97_-_2003_Document59.doc"/><Relationship Id="rId136" Type="http://schemas.openxmlformats.org/officeDocument/2006/relationships/image" Target="media/image62.emf"/><Relationship Id="rId61" Type="http://schemas.openxmlformats.org/officeDocument/2006/relationships/image" Target="media/image26.emf"/><Relationship Id="rId82" Type="http://schemas.openxmlformats.org/officeDocument/2006/relationships/image" Target="media/image36.emf"/><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1.doc"/><Relationship Id="rId77" Type="http://schemas.openxmlformats.org/officeDocument/2006/relationships/image" Target="media/image34.emf"/><Relationship Id="rId100" Type="http://schemas.openxmlformats.org/officeDocument/2006/relationships/oleObject" Target="embeddings/Microsoft_Word_97_-_2003_Document44.doc"/><Relationship Id="rId105" Type="http://schemas.openxmlformats.org/officeDocument/2006/relationships/oleObject" Target="embeddings/Microsoft_Word_97_-_2003_Document47.doc"/><Relationship Id="rId126" Type="http://schemas.openxmlformats.org/officeDocument/2006/relationships/image" Target="media/image57.wmf"/><Relationship Id="rId14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oleObject" Target="embeddings/Microsoft_Word_97_-_2003_Document29.doc"/><Relationship Id="rId93" Type="http://schemas.openxmlformats.org/officeDocument/2006/relationships/oleObject" Target="embeddings/Microsoft_Word_97_-_2003_Document40.doc"/><Relationship Id="rId98" Type="http://schemas.openxmlformats.org/officeDocument/2006/relationships/oleObject" Target="embeddings/Microsoft_Word_97_-_2003_Document43.doc"/><Relationship Id="rId121" Type="http://schemas.openxmlformats.org/officeDocument/2006/relationships/oleObject" Target="embeddings/Microsoft_Word_97_-_2003_Document54.doc"/><Relationship Id="rId142" Type="http://schemas.openxmlformats.org/officeDocument/2006/relationships/image" Target="media/image6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image" Target="media/image29.emf"/><Relationship Id="rId116" Type="http://schemas.openxmlformats.org/officeDocument/2006/relationships/image" Target="media/image52.emf"/><Relationship Id="rId137" Type="http://schemas.openxmlformats.org/officeDocument/2006/relationships/oleObject" Target="embeddings/Microsoft_Word_97_-_2003_Document62.doc"/><Relationship Id="rId20" Type="http://schemas.openxmlformats.org/officeDocument/2006/relationships/oleObject" Target="embeddings/Microsoft_Word_97_-_2003_Document2.doc"/><Relationship Id="rId41" Type="http://schemas.openxmlformats.org/officeDocument/2006/relationships/oleObject" Target="embeddings/Microsoft_Word_97_-_2003_Document13.doc"/><Relationship Id="rId62" Type="http://schemas.openxmlformats.org/officeDocument/2006/relationships/oleObject" Target="embeddings/Microsoft_Word_97_-_2003_Document24.doc"/><Relationship Id="rId83" Type="http://schemas.openxmlformats.org/officeDocument/2006/relationships/oleObject" Target="embeddings/Microsoft_Word_97_-_2003_Document35.doc"/><Relationship Id="rId88" Type="http://schemas.openxmlformats.org/officeDocument/2006/relationships/image" Target="media/image39.emf"/><Relationship Id="rId111" Type="http://schemas.openxmlformats.org/officeDocument/2006/relationships/oleObject" Target="embeddings/Microsoft_Word_97_-_2003_Document50.doc"/><Relationship Id="rId132" Type="http://schemas.openxmlformats.org/officeDocument/2006/relationships/image" Target="media/image60.emf"/><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image" Target="media/image24.emf"/><Relationship Id="rId106" Type="http://schemas.openxmlformats.org/officeDocument/2006/relationships/image" Target="media/image47.emf"/><Relationship Id="rId127" Type="http://schemas.openxmlformats.org/officeDocument/2006/relationships/oleObject" Target="embeddings/Microsoft_Word_97_-_2003_Document57.doc"/><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image" Target="media/image55.emf"/><Relationship Id="rId143" Type="http://schemas.openxmlformats.org/officeDocument/2006/relationships/oleObject" Target="embeddings/Microsoft_Word_97_-_2003_Document63.doc"/><Relationship Id="rId14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oleObject" Target="embeddings/Microsoft_Word_97_-_2003_Document16.doc"/><Relationship Id="rId68" Type="http://schemas.openxmlformats.org/officeDocument/2006/relationships/oleObject" Target="embeddings/Microsoft_Word_97_-_2003_Document27.doc"/><Relationship Id="rId89" Type="http://schemas.openxmlformats.org/officeDocument/2006/relationships/oleObject" Target="embeddings/Microsoft_Word_97_-_2003_Document38.doc"/><Relationship Id="rId112" Type="http://schemas.openxmlformats.org/officeDocument/2006/relationships/image" Target="media/image50.emf"/><Relationship Id="rId133" Type="http://schemas.openxmlformats.org/officeDocument/2006/relationships/oleObject" Target="embeddings/Microsoft_Word_97_-_2003_Document6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oleObject" Target="embeddings/Microsoft_Word_97_-_2003_Document22.doc"/><Relationship Id="rId79" Type="http://schemas.openxmlformats.org/officeDocument/2006/relationships/oleObject" Target="embeddings/Microsoft_Word_97_-_2003_Document33.doc"/><Relationship Id="rId102" Type="http://schemas.openxmlformats.org/officeDocument/2006/relationships/oleObject" Target="embeddings/Microsoft_Word_97_-_2003_Document45.doc"/><Relationship Id="rId123" Type="http://schemas.openxmlformats.org/officeDocument/2006/relationships/oleObject" Target="embeddings/Microsoft_Word_97_-_2003_Document55.doc"/><Relationship Id="rId144" Type="http://schemas.openxmlformats.org/officeDocument/2006/relationships/image" Target="media/image66.emf"/><Relationship Id="rId90"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290</Pages>
  <Words>107173</Words>
  <Characters>610892</Characters>
  <Application>Microsoft Office Word</Application>
  <DocSecurity>0</DocSecurity>
  <Lines>5090</Lines>
  <Paragraphs>1433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716632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2024-03-06T12:49:00Z</dcterms:created>
  <dcterms:modified xsi:type="dcterms:W3CDTF">2024-03-06T12:51:00Z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