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A2F45F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273F1E">
        <w:rPr>
          <w:b/>
          <w:noProof/>
          <w:sz w:val="24"/>
        </w:rPr>
        <w:t>735</w:t>
      </w:r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56838" w:rsidRPr="00BA2A4C">
        <w:rPr>
          <w:rFonts w:ascii="Arial" w:hAnsi="Arial" w:cs="Arial"/>
          <w:b/>
        </w:rPr>
        <w:t>OpenAPI</w:t>
      </w:r>
      <w:proofErr w:type="spellEnd"/>
      <w:r w:rsidR="00956838" w:rsidRPr="00BA2A4C">
        <w:rPr>
          <w:rFonts w:ascii="Arial" w:hAnsi="Arial" w:cs="Arial"/>
          <w:b/>
        </w:rPr>
        <w:t xml:space="preserve"> update of </w:t>
      </w:r>
      <w:proofErr w:type="spellStart"/>
      <w:r w:rsidR="00956838" w:rsidRPr="00BA2A4C">
        <w:rPr>
          <w:rFonts w:ascii="Arial" w:hAnsi="Arial" w:cs="Arial"/>
          <w:b/>
        </w:rPr>
        <w:t>Nudr_DataRepository</w:t>
      </w:r>
      <w:proofErr w:type="spellEnd"/>
      <w:r w:rsidR="00956838" w:rsidRPr="00BA2A4C">
        <w:rPr>
          <w:rFonts w:ascii="Arial" w:hAnsi="Arial" w:cs="Arial"/>
          <w:b/>
        </w:rPr>
        <w:t xml:space="preserve"> API</w:t>
      </w:r>
    </w:p>
    <w:p w14:paraId="7A32AF7A" w14:textId="578011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956838">
        <w:rPr>
          <w:rFonts w:ascii="Arial" w:hAnsi="Arial" w:cs="Arial"/>
          <w:b/>
          <w:bCs/>
          <w:lang w:val="en-US"/>
        </w:rPr>
        <w:t>51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4219"/>
        <w:gridCol w:w="1131"/>
        <w:gridCol w:w="1739"/>
        <w:gridCol w:w="1639"/>
      </w:tblGrid>
      <w:tr w:rsidR="009E5B28" w:rsidRPr="005E76A8" w14:paraId="2C805285" w14:textId="77777777" w:rsidTr="00F247EA">
        <w:trPr>
          <w:trHeight w:val="275"/>
        </w:trPr>
        <w:tc>
          <w:tcPr>
            <w:tcW w:w="909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4255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32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689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49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9E5B28" w:rsidRPr="005E76A8" w14:paraId="276F7070" w14:textId="77777777" w:rsidTr="00F247EA">
        <w:tc>
          <w:tcPr>
            <w:tcW w:w="909" w:type="dxa"/>
            <w:shd w:val="clear" w:color="auto" w:fill="auto"/>
          </w:tcPr>
          <w:p w14:paraId="51EA78E7" w14:textId="1F3E15EF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FB34F9">
              <w:rPr>
                <w:rFonts w:ascii="Arial" w:hAnsi="Arial" w:cs="Arial"/>
                <w:szCs w:val="22"/>
                <w:lang w:eastAsia="zh-CN"/>
              </w:rPr>
              <w:t>78</w:t>
            </w:r>
          </w:p>
        </w:tc>
        <w:tc>
          <w:tcPr>
            <w:tcW w:w="4255" w:type="dxa"/>
            <w:shd w:val="clear" w:color="auto" w:fill="auto"/>
          </w:tcPr>
          <w:p w14:paraId="2B2D25CA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7E0F7120" w14:textId="38C63EAE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FB34F9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3173C20D" w14:textId="7C662D50" w:rsidR="009E5B28" w:rsidRPr="009A5E2E" w:rsidRDefault="00FB34F9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40E83614" w14:textId="03292FFA" w:rsidR="009E5B28" w:rsidRPr="009A5E2E" w:rsidRDefault="00FB34F9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5B28" w:rsidRPr="005E76A8" w14:paraId="31518BE1" w14:textId="77777777" w:rsidTr="00F247EA">
        <w:tc>
          <w:tcPr>
            <w:tcW w:w="909" w:type="dxa"/>
            <w:shd w:val="clear" w:color="auto" w:fill="auto"/>
          </w:tcPr>
          <w:p w14:paraId="793943FD" w14:textId="0475D984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4</w:t>
            </w:r>
            <w:r w:rsidR="0005412C">
              <w:rPr>
                <w:rFonts w:ascii="Arial" w:hAnsi="Arial" w:cs="Arial"/>
                <w:szCs w:val="22"/>
                <w:lang w:eastAsia="zh-CN"/>
              </w:rPr>
              <w:t>86</w:t>
            </w:r>
          </w:p>
        </w:tc>
        <w:tc>
          <w:tcPr>
            <w:tcW w:w="4255" w:type="dxa"/>
            <w:shd w:val="clear" w:color="auto" w:fill="auto"/>
          </w:tcPr>
          <w:p w14:paraId="24F22FCE" w14:textId="6E83BE00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 w:rsidR="00AF534C">
              <w:rPr>
                <w:rFonts w:ascii="Arial" w:hAnsi="Arial" w:cs="Arial"/>
                <w:szCs w:val="22"/>
                <w:lang w:eastAsia="zh-CN"/>
              </w:rPr>
              <w:t xml:space="preserve"> a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backwards compatible </w:t>
            </w:r>
            <w:r w:rsidR="00AF534C"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7A20C514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63588E6" w14:textId="0AC20EB8" w:rsidR="009E5B28" w:rsidRPr="009A5E2E" w:rsidRDefault="00291865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B593C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9B593C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9B593C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9B593C">
              <w:rPr>
                <w:rFonts w:ascii="Arial" w:hAnsi="Arial" w:cs="Arial"/>
                <w:szCs w:val="22"/>
                <w:lang w:eastAsia="zh-CN"/>
              </w:rPr>
              <w:t>TEI18_SLAMUP</w:t>
            </w:r>
            <w:r w:rsidRPr="009B593C">
              <w:rPr>
                <w:rFonts w:ascii="Arial" w:hAnsi="Arial" w:cs="Arial"/>
                <w:szCs w:val="22"/>
                <w:lang w:eastAsia="zh-CN"/>
              </w:rPr>
              <w:fldChar w:fldCharType="end"/>
            </w:r>
            <w:r w:rsidRPr="009B593C">
              <w:rPr>
                <w:rFonts w:ascii="Arial" w:hAnsi="Arial" w:cs="Arial"/>
                <w:szCs w:val="22"/>
                <w:lang w:eastAsia="zh-CN"/>
              </w:rPr>
              <w:t>, SMPC18</w:t>
            </w:r>
          </w:p>
        </w:tc>
        <w:tc>
          <w:tcPr>
            <w:tcW w:w="1649" w:type="dxa"/>
          </w:tcPr>
          <w:p w14:paraId="5ED1CA7A" w14:textId="2E0E8830" w:rsidR="009E5B28" w:rsidRPr="009A5E2E" w:rsidRDefault="00291865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5B28" w:rsidRPr="005E76A8" w14:paraId="16430875" w14:textId="77777777" w:rsidTr="00F247EA">
        <w:tc>
          <w:tcPr>
            <w:tcW w:w="909" w:type="dxa"/>
            <w:shd w:val="clear" w:color="auto" w:fill="auto"/>
          </w:tcPr>
          <w:p w14:paraId="206FFD40" w14:textId="04E0CE3D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>88</w:t>
            </w:r>
          </w:p>
        </w:tc>
        <w:tc>
          <w:tcPr>
            <w:tcW w:w="4255" w:type="dxa"/>
            <w:shd w:val="clear" w:color="auto" w:fill="auto"/>
          </w:tcPr>
          <w:p w14:paraId="035330CF" w14:textId="161B1D6A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 xml:space="preserve"> and 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AA6E13"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29841D4A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C645A2E" w14:textId="77777777" w:rsidR="009E5B28" w:rsidRPr="008F031A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40E46D54" w14:textId="77777777" w:rsidR="009E5B28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5B28" w:rsidRPr="005E76A8" w14:paraId="6B49C026" w14:textId="77777777" w:rsidTr="00F247EA">
        <w:tc>
          <w:tcPr>
            <w:tcW w:w="909" w:type="dxa"/>
            <w:shd w:val="clear" w:color="auto" w:fill="auto"/>
          </w:tcPr>
          <w:p w14:paraId="24A83B49" w14:textId="1C0AD7D1" w:rsidR="009E5B28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>89</w:t>
            </w:r>
          </w:p>
        </w:tc>
        <w:tc>
          <w:tcPr>
            <w:tcW w:w="4255" w:type="dxa"/>
            <w:shd w:val="clear" w:color="auto" w:fill="auto"/>
          </w:tcPr>
          <w:p w14:paraId="64F71DA2" w14:textId="5B26F599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7738BFF1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7287690" w14:textId="77777777" w:rsidR="009E5B28" w:rsidRPr="0038204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49" w:type="dxa"/>
          </w:tcPr>
          <w:p w14:paraId="46594F73" w14:textId="77777777" w:rsidR="009E5B28" w:rsidRDefault="009E5B28" w:rsidP="00280326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5B28" w:rsidRPr="005E76A8" w14:paraId="6D960597" w14:textId="77777777" w:rsidTr="00F247EA">
        <w:tc>
          <w:tcPr>
            <w:tcW w:w="909" w:type="dxa"/>
            <w:shd w:val="clear" w:color="auto" w:fill="auto"/>
          </w:tcPr>
          <w:p w14:paraId="075D55B0" w14:textId="3AA4D753" w:rsidR="009E5B28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>90</w:t>
            </w:r>
          </w:p>
        </w:tc>
        <w:tc>
          <w:tcPr>
            <w:tcW w:w="4255" w:type="dxa"/>
            <w:shd w:val="clear" w:color="auto" w:fill="auto"/>
          </w:tcPr>
          <w:p w14:paraId="22ACF95C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60E70FA4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1B5002E3" w14:textId="57734023" w:rsidR="009E5B28" w:rsidRPr="0038204E" w:rsidRDefault="00AA6E13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B593C">
              <w:rPr>
                <w:rFonts w:ascii="Arial" w:hAnsi="Arial" w:cs="Arial"/>
                <w:szCs w:val="22"/>
                <w:lang w:eastAsia="zh-CN"/>
              </w:rPr>
              <w:t>Ranging_SL</w:t>
            </w:r>
          </w:p>
        </w:tc>
        <w:tc>
          <w:tcPr>
            <w:tcW w:w="1649" w:type="dxa"/>
          </w:tcPr>
          <w:p w14:paraId="678B7F0D" w14:textId="77777777" w:rsidR="009E5B28" w:rsidRDefault="009E5B28" w:rsidP="00280326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5B28" w:rsidRPr="005E76A8" w14:paraId="41C11AB8" w14:textId="77777777" w:rsidTr="00F247EA">
        <w:tc>
          <w:tcPr>
            <w:tcW w:w="909" w:type="dxa"/>
            <w:shd w:val="clear" w:color="auto" w:fill="auto"/>
          </w:tcPr>
          <w:p w14:paraId="2F6152F7" w14:textId="43CC5F86" w:rsidR="009E5B28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AA6E13">
              <w:rPr>
                <w:rFonts w:ascii="Arial" w:hAnsi="Arial" w:cs="Arial"/>
                <w:szCs w:val="22"/>
                <w:lang w:eastAsia="zh-CN"/>
              </w:rPr>
              <w:t>91</w:t>
            </w:r>
          </w:p>
        </w:tc>
        <w:tc>
          <w:tcPr>
            <w:tcW w:w="4255" w:type="dxa"/>
            <w:shd w:val="clear" w:color="auto" w:fill="auto"/>
          </w:tcPr>
          <w:p w14:paraId="43B890CB" w14:textId="702D8C02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F247EA"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1A978507" w14:textId="7777777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1D729BF" w14:textId="08C2AFEE" w:rsidR="009E5B28" w:rsidRPr="0038204E" w:rsidRDefault="00F247EA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B593C">
              <w:rPr>
                <w:rFonts w:ascii="Arial" w:hAnsi="Arial" w:cs="Arial"/>
                <w:szCs w:val="22"/>
                <w:lang w:eastAsia="zh-CN"/>
              </w:rPr>
              <w:t xml:space="preserve">5WWC_Ph2, TEI18, </w:t>
            </w:r>
            <w:proofErr w:type="spellStart"/>
            <w:r w:rsidRPr="009B593C">
              <w:rPr>
                <w:rFonts w:ascii="Arial" w:hAnsi="Arial" w:cs="Arial"/>
                <w:szCs w:val="22"/>
                <w:lang w:eastAsia="zh-CN"/>
              </w:rPr>
              <w:t>PfdManEnh</w:t>
            </w:r>
            <w:proofErr w:type="spellEnd"/>
          </w:p>
        </w:tc>
        <w:tc>
          <w:tcPr>
            <w:tcW w:w="1649" w:type="dxa"/>
          </w:tcPr>
          <w:p w14:paraId="766953CF" w14:textId="77777777" w:rsidR="009E5B28" w:rsidRDefault="009E5B28" w:rsidP="00280326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247EA" w:rsidRPr="005E76A8" w14:paraId="028C2CC3" w14:textId="77777777" w:rsidTr="00F247EA">
        <w:tc>
          <w:tcPr>
            <w:tcW w:w="909" w:type="dxa"/>
            <w:shd w:val="clear" w:color="auto" w:fill="auto"/>
          </w:tcPr>
          <w:p w14:paraId="282ADBB0" w14:textId="2832A753" w:rsidR="00F247EA" w:rsidRDefault="00F247EA" w:rsidP="00F247E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>
              <w:rPr>
                <w:rFonts w:ascii="Arial" w:hAnsi="Arial" w:cs="Arial"/>
                <w:szCs w:val="22"/>
                <w:lang w:eastAsia="zh-CN"/>
              </w:rPr>
              <w:t>92</w:t>
            </w:r>
          </w:p>
        </w:tc>
        <w:tc>
          <w:tcPr>
            <w:tcW w:w="4255" w:type="dxa"/>
            <w:shd w:val="clear" w:color="auto" w:fill="auto"/>
          </w:tcPr>
          <w:p w14:paraId="0F3AB66C" w14:textId="35D1D0A4" w:rsidR="00F247EA" w:rsidRPr="009A5E2E" w:rsidRDefault="00F247EA" w:rsidP="00F247E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5A750BA6" w14:textId="59FCB3E9" w:rsidR="00F247EA" w:rsidRPr="009A5E2E" w:rsidRDefault="00F247EA" w:rsidP="00F247E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74CC4E8" w14:textId="58129ADB" w:rsidR="00F247EA" w:rsidRPr="0038204E" w:rsidRDefault="00F247EA" w:rsidP="00F247E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372ADDCF" w14:textId="0A2E660F" w:rsidR="00F247EA" w:rsidRDefault="00F247EA" w:rsidP="00F247EA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310DFDEE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18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F3FFD" w14:textId="77777777" w:rsidR="00174DD0" w:rsidRDefault="00174DD0">
      <w:r>
        <w:separator/>
      </w:r>
    </w:p>
  </w:endnote>
  <w:endnote w:type="continuationSeparator" w:id="0">
    <w:p w14:paraId="62EC09FA" w14:textId="77777777" w:rsidR="00174DD0" w:rsidRDefault="0017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540E4" w14:textId="77777777" w:rsidR="00174DD0" w:rsidRDefault="00174DD0">
      <w:r>
        <w:separator/>
      </w:r>
    </w:p>
  </w:footnote>
  <w:footnote w:type="continuationSeparator" w:id="0">
    <w:p w14:paraId="0C06ECC8" w14:textId="77777777" w:rsidR="00174DD0" w:rsidRDefault="0017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12C"/>
    <w:rsid w:val="00087420"/>
    <w:rsid w:val="000B59EB"/>
    <w:rsid w:val="0010504F"/>
    <w:rsid w:val="001604A8"/>
    <w:rsid w:val="00174DD0"/>
    <w:rsid w:val="001B093A"/>
    <w:rsid w:val="001C5CF1"/>
    <w:rsid w:val="00214DF0"/>
    <w:rsid w:val="00266561"/>
    <w:rsid w:val="00273F1E"/>
    <w:rsid w:val="00291865"/>
    <w:rsid w:val="0044235F"/>
    <w:rsid w:val="004721C0"/>
    <w:rsid w:val="004E2F92"/>
    <w:rsid w:val="00511543"/>
    <w:rsid w:val="0051513A"/>
    <w:rsid w:val="0069541A"/>
    <w:rsid w:val="00780A06"/>
    <w:rsid w:val="00785301"/>
    <w:rsid w:val="00793D77"/>
    <w:rsid w:val="0082707E"/>
    <w:rsid w:val="008B4AAF"/>
    <w:rsid w:val="009158D2"/>
    <w:rsid w:val="009255E7"/>
    <w:rsid w:val="00956838"/>
    <w:rsid w:val="00982BA7"/>
    <w:rsid w:val="009A21B0"/>
    <w:rsid w:val="009B593C"/>
    <w:rsid w:val="009E5B28"/>
    <w:rsid w:val="00A34787"/>
    <w:rsid w:val="00AA3DBE"/>
    <w:rsid w:val="00AA6E13"/>
    <w:rsid w:val="00AF534C"/>
    <w:rsid w:val="00B41104"/>
    <w:rsid w:val="00BA4BE2"/>
    <w:rsid w:val="00BD1620"/>
    <w:rsid w:val="00BF3721"/>
    <w:rsid w:val="00C93D83"/>
    <w:rsid w:val="00CC4471"/>
    <w:rsid w:val="00CF30DF"/>
    <w:rsid w:val="00D07287"/>
    <w:rsid w:val="00E1464D"/>
    <w:rsid w:val="00E178DF"/>
    <w:rsid w:val="00F21090"/>
    <w:rsid w:val="00F247EA"/>
    <w:rsid w:val="00F30FD1"/>
    <w:rsid w:val="00F431B2"/>
    <w:rsid w:val="00F57C87"/>
    <w:rsid w:val="00F97EA6"/>
    <w:rsid w:val="00FB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2024-03-05T08:11:00Z</dcterms:created>
  <dcterms:modified xsi:type="dcterms:W3CDTF">2024-03-05T08:11:00Z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(3)N4PamBcO1/UVd0pmCEnBjjfvXu6oykMgqFOFC+YQzo1K6v+av+7kjWH8ns5HCUBYqCHZuCVz
1TxnxtA3o01iV7jcbN5f9cXkhe65bo3Efy0lH6LfscspI7JE0RXzOjJnTIYcMwSa+VMBKKi5
vofNILhn6RAwUv9xREF+jw/cZQ+UCj1U/LaQlaMudW5ca50cRBDcmZtVt0Lgn0SaYFteshfR
g1VK5QLpmg+Rdmow0n</vt:lpwstr>
  </property>
  <property fmtid="{D5CDD505-2E9C-101B-9397-08002B2CF9AE}" pid="4" name="_2015_ms_pID_7253431">
    <vt:lpwstr>tzo2h/7volIK83siVxjzdhSUrk9jlG281zDLoEWvT7cz9Xd62Zig1+
/tavjZvPXQXhNkACbmRZpwLC1RXR3Xkma4bjilgfL13n3e0q18S4mKPuNENMmA1Dqmaclw2F
NHS3tLPM56ilYcgfzivt/bi3ejGI4OGJUnIzx+97OtfTn+jQDvPpkPAMCjFUJ+f9UutUW3qq
c32hJRlrC2YsKSW1zysrwzLOIPhFr1ZR/oxT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1709605323</vt:lpwstr>
  </property>
</Properties>
</file>