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2AD61A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5A1280">
        <w:rPr>
          <w:b/>
          <w:noProof/>
          <w:sz w:val="24"/>
        </w:rPr>
        <w:t xml:space="preserve"> CT WG3 </w:t>
      </w:r>
      <w:r>
        <w:rPr>
          <w:b/>
          <w:noProof/>
          <w:sz w:val="24"/>
        </w:rPr>
        <w:t>Meeting #</w:t>
      </w:r>
      <w:r w:rsidR="005A1280">
        <w:rPr>
          <w:b/>
          <w:noProof/>
          <w:sz w:val="24"/>
        </w:rPr>
        <w:t>132e</w:t>
      </w:r>
      <w:r>
        <w:rPr>
          <w:b/>
          <w:i/>
          <w:noProof/>
          <w:sz w:val="28"/>
        </w:rPr>
        <w:tab/>
      </w:r>
      <w:r w:rsidR="005A1280">
        <w:rPr>
          <w:b/>
          <w:i/>
          <w:noProof/>
          <w:sz w:val="28"/>
        </w:rPr>
        <w:t>C3-240xyz</w:t>
      </w:r>
    </w:p>
    <w:p w14:paraId="7CB45193" w14:textId="20DFC69E" w:rsidR="001E41F3" w:rsidRDefault="005A128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22 - 24 January,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&lt;Source_if_TSG&gt;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A1363E" w14:textId="77777777" w:rsidR="00895AAC" w:rsidRDefault="00895AAC">
      <w:r>
        <w:separator/>
      </w:r>
    </w:p>
  </w:endnote>
  <w:endnote w:type="continuationSeparator" w:id="0">
    <w:p w14:paraId="6EB5BE0A" w14:textId="77777777" w:rsidR="00895AAC" w:rsidRDefault="00895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FDE45" w14:textId="77777777" w:rsidR="00895AAC" w:rsidRDefault="00895AAC">
      <w:r>
        <w:separator/>
      </w:r>
    </w:p>
  </w:footnote>
  <w:footnote w:type="continuationSeparator" w:id="0">
    <w:p w14:paraId="0EEA4EC9" w14:textId="77777777" w:rsidR="00895AAC" w:rsidRDefault="00895A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A1280"/>
    <w:rsid w:val="005E2C44"/>
    <w:rsid w:val="005E74CE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AAC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300</Words>
  <Characters>1712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10</cp:revision>
  <cp:lastPrinted>1899-12-31T23:00:00Z</cp:lastPrinted>
  <dcterms:created xsi:type="dcterms:W3CDTF">2020-02-03T08:32:00Z</dcterms:created>
  <dcterms:modified xsi:type="dcterms:W3CDTF">2023-12-18T21:43:00Z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