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899D7" w14:textId="61532C29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1944E6">
        <w:rPr>
          <w:b/>
          <w:noProof/>
          <w:sz w:val="24"/>
        </w:rPr>
        <w:t>3</w:t>
      </w:r>
      <w:r w:rsidR="001643B0">
        <w:rPr>
          <w:b/>
          <w:noProof/>
          <w:sz w:val="24"/>
        </w:rPr>
        <w:t>2e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1643B0">
        <w:rPr>
          <w:b/>
          <w:i/>
          <w:noProof/>
          <w:sz w:val="28"/>
          <w:lang w:eastAsia="ko-KR"/>
        </w:rPr>
        <w:t>40</w:t>
      </w:r>
      <w:r>
        <w:rPr>
          <w:b/>
          <w:i/>
          <w:noProof/>
          <w:sz w:val="28"/>
        </w:rPr>
        <w:t>01</w:t>
      </w:r>
      <w:r w:rsidR="00897A6C">
        <w:rPr>
          <w:b/>
          <w:i/>
          <w:noProof/>
          <w:sz w:val="28"/>
        </w:rPr>
        <w:t>5</w:t>
      </w:r>
    </w:p>
    <w:p w14:paraId="2912C4EB" w14:textId="10AAE0F7" w:rsidR="00652705" w:rsidRDefault="001643B0" w:rsidP="00652705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Electronic</w:t>
      </w:r>
      <w:r w:rsidR="006527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CF6A35" w:rsidRPr="00CF6A35">
        <w:rPr>
          <w:b/>
          <w:noProof/>
          <w:sz w:val="24"/>
        </w:rPr>
        <w:t xml:space="preserve"> </w:t>
      </w:r>
      <w:r w:rsidR="0065270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 w:rsidR="006527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January </w:t>
      </w:r>
      <w:r w:rsidR="00652705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3901E602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333E5">
        <w:rPr>
          <w:rFonts w:ascii="Arial" w:hAnsi="Arial" w:cs="Arial"/>
          <w:b/>
        </w:rPr>
        <w:t>1</w:t>
      </w:r>
      <w:r w:rsidR="00F43146">
        <w:rPr>
          <w:rFonts w:ascii="Arial" w:hAnsi="Arial" w:cs="Arial"/>
          <w:b/>
        </w:rPr>
        <w:t>9</w:t>
      </w:r>
      <w:r w:rsidR="007333E5">
        <w:rPr>
          <w:rFonts w:ascii="Arial" w:hAnsi="Arial" w:cs="Arial"/>
          <w:b/>
        </w:rPr>
        <w:t>.4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6"/>
        <w:gridCol w:w="1560"/>
        <w:gridCol w:w="709"/>
        <w:gridCol w:w="1983"/>
        <w:gridCol w:w="1279"/>
        <w:gridCol w:w="841"/>
      </w:tblGrid>
      <w:tr w:rsidR="00C55A4D" w14:paraId="5A0DF7F6" w14:textId="77777777" w:rsidTr="006455AB">
        <w:tc>
          <w:tcPr>
            <w:tcW w:w="1691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810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368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1030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664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437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4563BF" w14:paraId="7DF4A9AA" w14:textId="77777777" w:rsidTr="006455AB">
        <w:tc>
          <w:tcPr>
            <w:tcW w:w="1691" w:type="pct"/>
            <w:vAlign w:val="center"/>
          </w:tcPr>
          <w:p w14:paraId="1CCCBD17" w14:textId="1BF3AD35" w:rsidR="004563BF" w:rsidRDefault="00CC22A8" w:rsidP="004563BF">
            <w:pPr>
              <w:pStyle w:val="TAL"/>
              <w:spacing w:before="60" w:after="60"/>
            </w:pPr>
            <w:hyperlink r:id="rId8" w:anchor="/meeting?MtgId=60391" w:history="1">
              <w:r w:rsidR="004563BF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4563BF">
                <w:rPr>
                  <w:rStyle w:val="Hyperlink"/>
                  <w:sz w:val="20"/>
                  <w:szCs w:val="21"/>
                </w:rPr>
                <w:t>33</w:t>
              </w:r>
            </w:hyperlink>
          </w:p>
        </w:tc>
        <w:tc>
          <w:tcPr>
            <w:tcW w:w="810" w:type="pct"/>
            <w:vAlign w:val="center"/>
          </w:tcPr>
          <w:p w14:paraId="757EC9CF" w14:textId="71733A7B" w:rsidR="004563BF" w:rsidRDefault="004563BF" w:rsidP="004563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Feb 2024</w:t>
            </w:r>
          </w:p>
        </w:tc>
        <w:tc>
          <w:tcPr>
            <w:tcW w:w="368" w:type="pct"/>
            <w:vAlign w:val="center"/>
          </w:tcPr>
          <w:p w14:paraId="1C10FBB8" w14:textId="35B120D5" w:rsidR="004563BF" w:rsidRDefault="004563BF" w:rsidP="004563BF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52957C83" w14:textId="5BAA3534" w:rsidR="004563BF" w:rsidRDefault="004563BF" w:rsidP="004563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26 Feb - 1 March</w:t>
            </w:r>
          </w:p>
        </w:tc>
        <w:tc>
          <w:tcPr>
            <w:tcW w:w="664" w:type="pct"/>
            <w:vAlign w:val="center"/>
          </w:tcPr>
          <w:p w14:paraId="4BD6900C" w14:textId="5E83BCE5" w:rsidR="004563BF" w:rsidRDefault="00927D93" w:rsidP="004563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Athens</w:t>
            </w:r>
          </w:p>
        </w:tc>
        <w:tc>
          <w:tcPr>
            <w:tcW w:w="437" w:type="pct"/>
            <w:vAlign w:val="center"/>
          </w:tcPr>
          <w:p w14:paraId="0160E9C4" w14:textId="14BF67FE" w:rsidR="004563BF" w:rsidRDefault="00927D93" w:rsidP="004563BF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GR</w:t>
            </w:r>
          </w:p>
        </w:tc>
      </w:tr>
      <w:tr w:rsidR="00DE2DC1" w14:paraId="1FEECA06" w14:textId="77777777" w:rsidTr="006455AB">
        <w:tc>
          <w:tcPr>
            <w:tcW w:w="1691" w:type="pct"/>
            <w:vAlign w:val="center"/>
          </w:tcPr>
          <w:p w14:paraId="1DDA120E" w14:textId="3C93A482" w:rsidR="00DE2DC1" w:rsidRDefault="00CC22A8" w:rsidP="00DE2DC1">
            <w:pPr>
              <w:pStyle w:val="TAL"/>
              <w:spacing w:before="60" w:after="60"/>
            </w:pPr>
            <w:hyperlink r:id="rId9" w:anchor="/meeting?MtgId=60403" w:history="1">
              <w:r w:rsidR="00DE2DC1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DE2DC1">
                <w:rPr>
                  <w:rStyle w:val="Hyperlink"/>
                  <w:sz w:val="20"/>
                  <w:szCs w:val="21"/>
                </w:rPr>
                <w:t>34</w:t>
              </w:r>
            </w:hyperlink>
          </w:p>
        </w:tc>
        <w:tc>
          <w:tcPr>
            <w:tcW w:w="810" w:type="pct"/>
            <w:vAlign w:val="center"/>
          </w:tcPr>
          <w:p w14:paraId="51F35FC7" w14:textId="3132623F" w:rsidR="00DE2DC1" w:rsidRDefault="00DE2DC1" w:rsidP="00DE2DC1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Apr 2024</w:t>
            </w:r>
          </w:p>
        </w:tc>
        <w:tc>
          <w:tcPr>
            <w:tcW w:w="368" w:type="pct"/>
            <w:vAlign w:val="center"/>
          </w:tcPr>
          <w:p w14:paraId="00AE3415" w14:textId="2E211070" w:rsidR="00DE2DC1" w:rsidRDefault="00DE2DC1" w:rsidP="00DE2DC1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3610B47D" w14:textId="01E5D932" w:rsidR="00DE2DC1" w:rsidRDefault="00DE2DC1" w:rsidP="00DE2DC1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15 - 19 April</w:t>
            </w:r>
          </w:p>
        </w:tc>
        <w:tc>
          <w:tcPr>
            <w:tcW w:w="664" w:type="pct"/>
            <w:vAlign w:val="center"/>
          </w:tcPr>
          <w:p w14:paraId="39E8F55B" w14:textId="4BAFF1B8" w:rsidR="00DE2DC1" w:rsidRDefault="00CC22A8" w:rsidP="00DE2DC1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Changsha</w:t>
            </w:r>
          </w:p>
        </w:tc>
        <w:tc>
          <w:tcPr>
            <w:tcW w:w="437" w:type="pct"/>
            <w:vAlign w:val="center"/>
          </w:tcPr>
          <w:p w14:paraId="3919701D" w14:textId="04F4293F" w:rsidR="00DE2DC1" w:rsidRDefault="00DE2DC1" w:rsidP="00DE2DC1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CN</w:t>
            </w:r>
          </w:p>
        </w:tc>
      </w:tr>
      <w:tr w:rsidR="005339CC" w14:paraId="2DF8CA8C" w14:textId="77777777" w:rsidTr="006455AB">
        <w:tc>
          <w:tcPr>
            <w:tcW w:w="1691" w:type="pct"/>
            <w:vAlign w:val="center"/>
          </w:tcPr>
          <w:p w14:paraId="3B1DE4B3" w14:textId="7D2C1309" w:rsidR="005339CC" w:rsidRDefault="00CC22A8" w:rsidP="005339CC">
            <w:pPr>
              <w:pStyle w:val="TAL"/>
              <w:spacing w:before="60" w:after="60"/>
            </w:pPr>
            <w:hyperlink r:id="rId10" w:anchor="/meeting?MtgId=60419" w:history="1">
              <w:r w:rsidR="005339CC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5339CC">
                <w:rPr>
                  <w:rStyle w:val="Hyperlink"/>
                  <w:sz w:val="20"/>
                  <w:szCs w:val="21"/>
                </w:rPr>
                <w:t>35</w:t>
              </w:r>
            </w:hyperlink>
          </w:p>
        </w:tc>
        <w:tc>
          <w:tcPr>
            <w:tcW w:w="810" w:type="pct"/>
            <w:vAlign w:val="center"/>
          </w:tcPr>
          <w:p w14:paraId="04DB6FDD" w14:textId="3FC148EC" w:rsidR="005339CC" w:rsidRDefault="005339CC" w:rsidP="005339C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May 2024</w:t>
            </w:r>
          </w:p>
        </w:tc>
        <w:tc>
          <w:tcPr>
            <w:tcW w:w="368" w:type="pct"/>
            <w:vAlign w:val="center"/>
          </w:tcPr>
          <w:p w14:paraId="715F13AD" w14:textId="548E9240" w:rsidR="005339CC" w:rsidRDefault="005339CC" w:rsidP="005339CC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6782BBFF" w14:textId="5710F261" w:rsidR="005339CC" w:rsidRDefault="003F5693" w:rsidP="005339C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27</w:t>
            </w:r>
            <w:r w:rsidR="005339CC">
              <w:rPr>
                <w:sz w:val="20"/>
                <w:szCs w:val="21"/>
              </w:rPr>
              <w:t xml:space="preserve"> - </w:t>
            </w:r>
            <w:r>
              <w:rPr>
                <w:sz w:val="20"/>
                <w:szCs w:val="21"/>
              </w:rPr>
              <w:t>31</w:t>
            </w:r>
            <w:r w:rsidR="005339CC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May</w:t>
            </w:r>
          </w:p>
        </w:tc>
        <w:tc>
          <w:tcPr>
            <w:tcW w:w="664" w:type="pct"/>
            <w:vAlign w:val="center"/>
          </w:tcPr>
          <w:p w14:paraId="1D73120F" w14:textId="5DF3CDC8" w:rsidR="005339CC" w:rsidRDefault="005339CC" w:rsidP="005339C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TBD</w:t>
            </w:r>
          </w:p>
        </w:tc>
        <w:tc>
          <w:tcPr>
            <w:tcW w:w="437" w:type="pct"/>
            <w:vAlign w:val="center"/>
          </w:tcPr>
          <w:p w14:paraId="62889CEB" w14:textId="39E09339" w:rsidR="005339CC" w:rsidRDefault="003F5693" w:rsidP="005339CC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IN</w:t>
            </w:r>
          </w:p>
        </w:tc>
      </w:tr>
      <w:tr w:rsidR="001643B0" w14:paraId="2918484F" w14:textId="77777777" w:rsidTr="006455AB">
        <w:tc>
          <w:tcPr>
            <w:tcW w:w="1691" w:type="pct"/>
            <w:vAlign w:val="center"/>
          </w:tcPr>
          <w:p w14:paraId="7CCE5F85" w14:textId="6911EE33" w:rsidR="001643B0" w:rsidRDefault="001643B0" w:rsidP="001643B0">
            <w:pPr>
              <w:pStyle w:val="TAL"/>
              <w:spacing w:before="60" w:after="60"/>
            </w:pPr>
            <w:hyperlink r:id="rId11" w:anchor="/meeting?MtgId=60433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3</w:t>
              </w:r>
              <w:r w:rsidR="00064924">
                <w:rPr>
                  <w:rStyle w:val="Hyperlink"/>
                  <w:sz w:val="20"/>
                  <w:szCs w:val="21"/>
                </w:rPr>
                <w:t>6</w:t>
              </w:r>
            </w:hyperlink>
          </w:p>
        </w:tc>
        <w:tc>
          <w:tcPr>
            <w:tcW w:w="810" w:type="pct"/>
            <w:vAlign w:val="center"/>
          </w:tcPr>
          <w:p w14:paraId="14336529" w14:textId="2F5AFFA8" w:rsidR="001643B0" w:rsidRDefault="00064924" w:rsidP="001643B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 xml:space="preserve">Aug </w:t>
            </w:r>
            <w:r w:rsidR="001643B0">
              <w:rPr>
                <w:sz w:val="20"/>
                <w:szCs w:val="21"/>
              </w:rPr>
              <w:t>2024</w:t>
            </w:r>
          </w:p>
        </w:tc>
        <w:tc>
          <w:tcPr>
            <w:tcW w:w="368" w:type="pct"/>
            <w:vAlign w:val="center"/>
          </w:tcPr>
          <w:p w14:paraId="12BC827B" w14:textId="308A1704" w:rsidR="001643B0" w:rsidRDefault="001643B0" w:rsidP="001643B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64E65F14" w14:textId="42C20330" w:rsidR="001643B0" w:rsidRDefault="00064924" w:rsidP="001643B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19</w:t>
            </w:r>
            <w:r w:rsidR="001643B0">
              <w:rPr>
                <w:sz w:val="20"/>
                <w:szCs w:val="21"/>
              </w:rPr>
              <w:t xml:space="preserve"> - </w:t>
            </w:r>
            <w:r>
              <w:rPr>
                <w:sz w:val="20"/>
                <w:szCs w:val="21"/>
              </w:rPr>
              <w:t>23</w:t>
            </w:r>
            <w:r w:rsidR="001643B0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August</w:t>
            </w:r>
          </w:p>
        </w:tc>
        <w:tc>
          <w:tcPr>
            <w:tcW w:w="664" w:type="pct"/>
            <w:vAlign w:val="center"/>
          </w:tcPr>
          <w:p w14:paraId="74DA7D85" w14:textId="30842933" w:rsidR="001643B0" w:rsidRDefault="00064924" w:rsidP="001643B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Maastricht</w:t>
            </w:r>
          </w:p>
        </w:tc>
        <w:tc>
          <w:tcPr>
            <w:tcW w:w="437" w:type="pct"/>
            <w:vAlign w:val="center"/>
          </w:tcPr>
          <w:p w14:paraId="7D0E4FCC" w14:textId="6B1C4350" w:rsidR="001643B0" w:rsidRDefault="00064924" w:rsidP="001643B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NL</w:t>
            </w:r>
          </w:p>
        </w:tc>
      </w:tr>
    </w:tbl>
    <w:p w14:paraId="4C9A5AE9" w14:textId="298B3143" w:rsidR="004B4D34" w:rsidRDefault="004B4D34">
      <w:pPr>
        <w:rPr>
          <w:rFonts w:ascii="Arial" w:hAnsi="Arial" w:cs="Arial"/>
        </w:rPr>
      </w:pPr>
    </w:p>
    <w:p w14:paraId="4248F9D6" w14:textId="6FEBF8B6" w:rsidR="004563BF" w:rsidRDefault="004563BF" w:rsidP="00BB6CAD">
      <w:pPr>
        <w:pStyle w:val="NO"/>
      </w:pPr>
      <w:r>
        <w:t xml:space="preserve">NOTE </w:t>
      </w:r>
      <w:r w:rsidR="007107A2">
        <w:t>1</w:t>
      </w:r>
      <w:r>
        <w:t>:</w:t>
      </w:r>
      <w:r>
        <w:tab/>
        <w:t xml:space="preserve">The specific location of </w:t>
      </w:r>
      <w:r w:rsidR="003F5693">
        <w:t>CT3#135</w:t>
      </w:r>
      <w:r>
        <w:t xml:space="preserve"> is to be confirmed</w:t>
      </w:r>
    </w:p>
    <w:p w14:paraId="46B1435A" w14:textId="7BDF5879" w:rsidR="003F5693" w:rsidRPr="00695161" w:rsidRDefault="003F5693" w:rsidP="00BB6CAD">
      <w:pPr>
        <w:pStyle w:val="NO"/>
      </w:pPr>
      <w:r>
        <w:t>NOTE 2:</w:t>
      </w:r>
      <w:r>
        <w:tab/>
      </w:r>
      <w:r w:rsidR="000943C8">
        <w:t xml:space="preserve">The default remote participation setting is one-way remote access, but </w:t>
      </w:r>
      <w:r w:rsidR="00342F24">
        <w:t xml:space="preserve">the need will be </w:t>
      </w:r>
      <w:r w:rsidR="00997194">
        <w:t xml:space="preserve">periodically </w:t>
      </w:r>
      <w:r w:rsidR="00342F24">
        <w:t xml:space="preserve">evaluated for two-way remote access taking into account accessibility (see OPmp230067 for details) </w:t>
      </w:r>
    </w:p>
    <w:sectPr w:rsidR="003F5693" w:rsidRPr="0069516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9DEAA" w14:textId="77777777" w:rsidR="008911C8" w:rsidRDefault="008911C8">
      <w:r>
        <w:separator/>
      </w:r>
    </w:p>
    <w:p w14:paraId="359FE79D" w14:textId="77777777" w:rsidR="008911C8" w:rsidRDefault="008911C8"/>
  </w:endnote>
  <w:endnote w:type="continuationSeparator" w:id="0">
    <w:p w14:paraId="5FD9353E" w14:textId="77777777" w:rsidR="008911C8" w:rsidRDefault="008911C8">
      <w:r>
        <w:continuationSeparator/>
      </w:r>
    </w:p>
    <w:p w14:paraId="2ADC72ED" w14:textId="77777777" w:rsidR="008911C8" w:rsidRDefault="008911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9A937" w14:textId="77777777" w:rsidR="008911C8" w:rsidRDefault="008911C8">
      <w:r>
        <w:separator/>
      </w:r>
    </w:p>
    <w:p w14:paraId="29ED6FB5" w14:textId="77777777" w:rsidR="008911C8" w:rsidRDefault="008911C8"/>
  </w:footnote>
  <w:footnote w:type="continuationSeparator" w:id="0">
    <w:p w14:paraId="6EFE34E3" w14:textId="77777777" w:rsidR="008911C8" w:rsidRDefault="008911C8">
      <w:r>
        <w:continuationSeparator/>
      </w:r>
    </w:p>
    <w:p w14:paraId="293FE838" w14:textId="77777777" w:rsidR="008911C8" w:rsidRDefault="008911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5512339">
    <w:abstractNumId w:val="10"/>
  </w:num>
  <w:num w:numId="2" w16cid:durableId="973948424">
    <w:abstractNumId w:val="17"/>
  </w:num>
  <w:num w:numId="3" w16cid:durableId="1149634863">
    <w:abstractNumId w:val="16"/>
  </w:num>
  <w:num w:numId="4" w16cid:durableId="1624731617">
    <w:abstractNumId w:val="11"/>
  </w:num>
  <w:num w:numId="5" w16cid:durableId="770323570">
    <w:abstractNumId w:val="22"/>
  </w:num>
  <w:num w:numId="6" w16cid:durableId="509221116">
    <w:abstractNumId w:val="14"/>
  </w:num>
  <w:num w:numId="7" w16cid:durableId="1971085274">
    <w:abstractNumId w:val="13"/>
  </w:num>
  <w:num w:numId="8" w16cid:durableId="1926454757">
    <w:abstractNumId w:val="19"/>
  </w:num>
  <w:num w:numId="9" w16cid:durableId="625237861">
    <w:abstractNumId w:val="18"/>
  </w:num>
  <w:num w:numId="10" w16cid:durableId="1754163073">
    <w:abstractNumId w:val="15"/>
  </w:num>
  <w:num w:numId="11" w16cid:durableId="635990427">
    <w:abstractNumId w:val="12"/>
  </w:num>
  <w:num w:numId="12" w16cid:durableId="1233464211">
    <w:abstractNumId w:val="23"/>
  </w:num>
  <w:num w:numId="13" w16cid:durableId="1296328639">
    <w:abstractNumId w:val="21"/>
  </w:num>
  <w:num w:numId="14" w16cid:durableId="1640113468">
    <w:abstractNumId w:val="20"/>
  </w:num>
  <w:num w:numId="15" w16cid:durableId="1655991257">
    <w:abstractNumId w:val="9"/>
  </w:num>
  <w:num w:numId="16" w16cid:durableId="1741244150">
    <w:abstractNumId w:val="7"/>
  </w:num>
  <w:num w:numId="17" w16cid:durableId="1176000859">
    <w:abstractNumId w:val="6"/>
  </w:num>
  <w:num w:numId="18" w16cid:durableId="2008287827">
    <w:abstractNumId w:val="5"/>
  </w:num>
  <w:num w:numId="19" w16cid:durableId="1900745031">
    <w:abstractNumId w:val="4"/>
  </w:num>
  <w:num w:numId="20" w16cid:durableId="158544771">
    <w:abstractNumId w:val="8"/>
  </w:num>
  <w:num w:numId="21" w16cid:durableId="1864901746">
    <w:abstractNumId w:val="3"/>
  </w:num>
  <w:num w:numId="22" w16cid:durableId="1701975639">
    <w:abstractNumId w:val="2"/>
  </w:num>
  <w:num w:numId="23" w16cid:durableId="99225412">
    <w:abstractNumId w:val="1"/>
  </w:num>
  <w:num w:numId="24" w16cid:durableId="110673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709B"/>
    <w:rsid w:val="0005017B"/>
    <w:rsid w:val="000612D0"/>
    <w:rsid w:val="00064924"/>
    <w:rsid w:val="00066650"/>
    <w:rsid w:val="000943C8"/>
    <w:rsid w:val="000A4C70"/>
    <w:rsid w:val="000E6B33"/>
    <w:rsid w:val="001057D9"/>
    <w:rsid w:val="001248AD"/>
    <w:rsid w:val="0012495C"/>
    <w:rsid w:val="00130686"/>
    <w:rsid w:val="00150F9E"/>
    <w:rsid w:val="001643B0"/>
    <w:rsid w:val="00166469"/>
    <w:rsid w:val="001944E6"/>
    <w:rsid w:val="001A0FB0"/>
    <w:rsid w:val="001A3837"/>
    <w:rsid w:val="001F6B5F"/>
    <w:rsid w:val="0021015F"/>
    <w:rsid w:val="0022747F"/>
    <w:rsid w:val="0023669F"/>
    <w:rsid w:val="002621A0"/>
    <w:rsid w:val="0027296F"/>
    <w:rsid w:val="00294EFC"/>
    <w:rsid w:val="002968F3"/>
    <w:rsid w:val="002B4D28"/>
    <w:rsid w:val="002C230F"/>
    <w:rsid w:val="003060F6"/>
    <w:rsid w:val="00326044"/>
    <w:rsid w:val="00342F24"/>
    <w:rsid w:val="00364981"/>
    <w:rsid w:val="003B7818"/>
    <w:rsid w:val="003F116A"/>
    <w:rsid w:val="003F15AF"/>
    <w:rsid w:val="003F5693"/>
    <w:rsid w:val="0043264C"/>
    <w:rsid w:val="00441EDE"/>
    <w:rsid w:val="004563BF"/>
    <w:rsid w:val="00486140"/>
    <w:rsid w:val="00487F56"/>
    <w:rsid w:val="004B4D34"/>
    <w:rsid w:val="004E1D60"/>
    <w:rsid w:val="004F60E5"/>
    <w:rsid w:val="004F77B4"/>
    <w:rsid w:val="00500F79"/>
    <w:rsid w:val="0052330F"/>
    <w:rsid w:val="00532857"/>
    <w:rsid w:val="005339CC"/>
    <w:rsid w:val="005404B4"/>
    <w:rsid w:val="0054746E"/>
    <w:rsid w:val="00595CB7"/>
    <w:rsid w:val="005B337E"/>
    <w:rsid w:val="005D52BE"/>
    <w:rsid w:val="005E4872"/>
    <w:rsid w:val="005E522F"/>
    <w:rsid w:val="0062377E"/>
    <w:rsid w:val="006455AB"/>
    <w:rsid w:val="00652705"/>
    <w:rsid w:val="00687EBC"/>
    <w:rsid w:val="00695161"/>
    <w:rsid w:val="006F35F3"/>
    <w:rsid w:val="006F603D"/>
    <w:rsid w:val="007107A2"/>
    <w:rsid w:val="00716799"/>
    <w:rsid w:val="00732318"/>
    <w:rsid w:val="007333E5"/>
    <w:rsid w:val="007527C0"/>
    <w:rsid w:val="00796266"/>
    <w:rsid w:val="007A4594"/>
    <w:rsid w:val="007D3A4F"/>
    <w:rsid w:val="007E0ECD"/>
    <w:rsid w:val="007E16E5"/>
    <w:rsid w:val="007E3796"/>
    <w:rsid w:val="00812AAE"/>
    <w:rsid w:val="0081569F"/>
    <w:rsid w:val="00870656"/>
    <w:rsid w:val="00886E5F"/>
    <w:rsid w:val="008911C8"/>
    <w:rsid w:val="00891B29"/>
    <w:rsid w:val="00897A6C"/>
    <w:rsid w:val="00927D93"/>
    <w:rsid w:val="0093416A"/>
    <w:rsid w:val="00942B0E"/>
    <w:rsid w:val="00964864"/>
    <w:rsid w:val="00992622"/>
    <w:rsid w:val="00997194"/>
    <w:rsid w:val="009978B1"/>
    <w:rsid w:val="009B66F0"/>
    <w:rsid w:val="009C5772"/>
    <w:rsid w:val="009E7C38"/>
    <w:rsid w:val="00A17EF8"/>
    <w:rsid w:val="00A51EE1"/>
    <w:rsid w:val="00A84345"/>
    <w:rsid w:val="00AA3828"/>
    <w:rsid w:val="00AB1ADC"/>
    <w:rsid w:val="00AB30AE"/>
    <w:rsid w:val="00B13F07"/>
    <w:rsid w:val="00B14B40"/>
    <w:rsid w:val="00B173B8"/>
    <w:rsid w:val="00B3054A"/>
    <w:rsid w:val="00B32F84"/>
    <w:rsid w:val="00B40B5E"/>
    <w:rsid w:val="00B6059F"/>
    <w:rsid w:val="00B60D57"/>
    <w:rsid w:val="00BB6CAD"/>
    <w:rsid w:val="00BE1FF9"/>
    <w:rsid w:val="00C0041E"/>
    <w:rsid w:val="00C10F82"/>
    <w:rsid w:val="00C13006"/>
    <w:rsid w:val="00C55A4D"/>
    <w:rsid w:val="00C8085F"/>
    <w:rsid w:val="00C92388"/>
    <w:rsid w:val="00C976B1"/>
    <w:rsid w:val="00CC22A8"/>
    <w:rsid w:val="00CE4422"/>
    <w:rsid w:val="00CF6A35"/>
    <w:rsid w:val="00DC2A24"/>
    <w:rsid w:val="00DE2DC1"/>
    <w:rsid w:val="00E12218"/>
    <w:rsid w:val="00E30CBB"/>
    <w:rsid w:val="00E57EF9"/>
    <w:rsid w:val="00EB7529"/>
    <w:rsid w:val="00EC267F"/>
    <w:rsid w:val="00F00B0F"/>
    <w:rsid w:val="00F43146"/>
    <w:rsid w:val="00F43190"/>
    <w:rsid w:val="00F51C49"/>
    <w:rsid w:val="00F538C1"/>
    <w:rsid w:val="00F55047"/>
    <w:rsid w:val="00FA6240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바탕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</Pages>
  <Words>116</Words>
  <Characters>865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120</cp:revision>
  <cp:lastPrinted>2003-09-26T09:29:00Z</cp:lastPrinted>
  <dcterms:created xsi:type="dcterms:W3CDTF">2022-03-22T09:26:00Z</dcterms:created>
  <dcterms:modified xsi:type="dcterms:W3CDTF">2023-12-19T07:42:00Z</dcterms:modified>
</cp:coreProperties>
</file>