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1DA" w:rsidRDefault="00F80F94" w:rsidP="008D61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 w:rsidR="0059516B">
          <w:rPr>
            <w:b/>
            <w:noProof/>
            <w:sz w:val="24"/>
          </w:rPr>
          <w:t>31</w:t>
        </w:r>
      </w:fldSimple>
      <w:r w:rsidR="008D61DA">
        <w:fldChar w:fldCharType="begin"/>
      </w:r>
      <w:r w:rsidR="008D61DA">
        <w:instrText xml:space="preserve"> DOCPROPERTY  MtgTitle  \* MERGEFORMAT </w:instrText>
      </w:r>
      <w:r w:rsidR="008D61DA">
        <w:fldChar w:fldCharType="end"/>
      </w:r>
      <w:r w:rsidR="008D61DA">
        <w:rPr>
          <w:b/>
          <w:i/>
          <w:noProof/>
          <w:sz w:val="28"/>
        </w:rPr>
        <w:tab/>
      </w:r>
      <w:r w:rsidR="008D61DA">
        <w:rPr>
          <w:b/>
          <w:sz w:val="24"/>
          <w:szCs w:val="24"/>
        </w:rPr>
        <w:t>C3-23</w:t>
      </w:r>
      <w:r w:rsidR="000F2B53">
        <w:rPr>
          <w:b/>
          <w:sz w:val="24"/>
          <w:szCs w:val="24"/>
        </w:rPr>
        <w:t>5460</w:t>
      </w:r>
    </w:p>
    <w:p w:rsidR="00F80F94" w:rsidRDefault="0059516B" w:rsidP="00F80F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80F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F80F94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13</w:t>
        </w:r>
        <w:r w:rsidR="00F80F94">
          <w:rPr>
            <w:b/>
            <w:noProof/>
            <w:sz w:val="24"/>
            <w:vertAlign w:val="superscript"/>
          </w:rPr>
          <w:t>st</w:t>
        </w:r>
      </w:fldSimple>
      <w:r w:rsidR="00F80F94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17</w:t>
        </w:r>
        <w:r w:rsidR="00F80F94">
          <w:rPr>
            <w:b/>
            <w:noProof/>
            <w:sz w:val="24"/>
            <w:vertAlign w:val="superscript"/>
          </w:rPr>
          <w:t>th</w:t>
        </w:r>
        <w:r w:rsidR="00F80F94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November</w:t>
        </w:r>
        <w:r w:rsidR="00F80F94">
          <w:rPr>
            <w:b/>
            <w:noProof/>
            <w:sz w:val="24"/>
          </w:rPr>
          <w:t xml:space="preserve"> </w:t>
        </w:r>
        <w:r w:rsidR="00F80F94" w:rsidRPr="00BA51D9">
          <w:rPr>
            <w:b/>
            <w:noProof/>
            <w:sz w:val="24"/>
          </w:rPr>
          <w:t>202</w:t>
        </w:r>
        <w:r w:rsidR="00F80F94">
          <w:rPr>
            <w:b/>
            <w:noProof/>
            <w:sz w:val="24"/>
          </w:rPr>
          <w:t>3</w:t>
        </w:r>
      </w:fldSimple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A2A4C" w:rsidRPr="00BA2A4C">
        <w:rPr>
          <w:rFonts w:ascii="Arial" w:hAnsi="Arial" w:cs="Arial"/>
          <w:b/>
        </w:rPr>
        <w:t>OpenAPI</w:t>
      </w:r>
      <w:proofErr w:type="spellEnd"/>
      <w:r w:rsidR="00BA2A4C" w:rsidRPr="00BA2A4C">
        <w:rPr>
          <w:rFonts w:ascii="Arial" w:hAnsi="Arial" w:cs="Arial"/>
          <w:b/>
        </w:rPr>
        <w:t xml:space="preserve"> update of </w:t>
      </w:r>
      <w:proofErr w:type="spellStart"/>
      <w:r w:rsidR="00BA2A4C" w:rsidRPr="00BA2A4C">
        <w:rPr>
          <w:rFonts w:ascii="Arial" w:hAnsi="Arial" w:cs="Arial"/>
          <w:b/>
        </w:rPr>
        <w:t>Nudr_DataRepository</w:t>
      </w:r>
      <w:proofErr w:type="spellEnd"/>
      <w:r w:rsidR="00BA2A4C" w:rsidRPr="00BA2A4C">
        <w:rPr>
          <w:rFonts w:ascii="Arial" w:hAnsi="Arial" w:cs="Arial"/>
          <w:b/>
        </w:rPr>
        <w:t xml:space="preserve"> API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18.</w:t>
      </w:r>
      <w:r w:rsidR="00312C85">
        <w:rPr>
          <w:rFonts w:ascii="Arial" w:hAnsi="Arial" w:cs="Arial"/>
          <w:b/>
        </w:rPr>
        <w:t>5</w:t>
      </w:r>
      <w:r w:rsidR="008B36B1">
        <w:rPr>
          <w:rFonts w:ascii="Arial" w:hAnsi="Arial" w:cs="Arial"/>
          <w:b/>
        </w:rPr>
        <w:t>0</w:t>
      </w:r>
    </w:p>
    <w:p w:rsidR="003348B1" w:rsidRPr="003348B1" w:rsidRDefault="00547ECC" w:rsidP="003348B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A2A4C" w:rsidRPr="00BA2A4C">
        <w:rPr>
          <w:rFonts w:ascii="Arial" w:hAnsi="Arial" w:cs="Arial"/>
          <w:b/>
        </w:rPr>
        <w:t>INFORMATION</w:t>
      </w:r>
    </w:p>
    <w:p w:rsidR="003348B1" w:rsidRDefault="003348B1" w:rsidP="003348B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3348B1" w:rsidRDefault="003348B1" w:rsidP="003348B1">
      <w:pPr>
        <w:rPr>
          <w:rFonts w:ascii="Arial" w:hAnsi="Arial" w:cs="Arial"/>
          <w:sz w:val="22"/>
          <w:szCs w:val="22"/>
        </w:rPr>
      </w:pPr>
    </w:p>
    <w:p w:rsidR="003348B1" w:rsidRPr="005E76A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t>T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he following </w:t>
      </w:r>
      <w:r>
        <w:rPr>
          <w:rFonts w:ascii="Arial" w:hAnsi="Arial" w:cs="Arial"/>
          <w:sz w:val="22"/>
          <w:szCs w:val="22"/>
          <w:lang w:eastAsia="zh-CN"/>
        </w:rPr>
        <w:t>agreed CR</w:t>
      </w:r>
      <w:r>
        <w:rPr>
          <w:rFonts w:ascii="Arial" w:hAnsi="Arial" w:cs="Arial" w:hint="eastAsia"/>
          <w:sz w:val="22"/>
          <w:szCs w:val="22"/>
          <w:lang w:eastAsia="zh-CN"/>
        </w:rPr>
        <w:t xml:space="preserve">s for TS 29.519 require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API version number </w:t>
      </w:r>
      <w:r>
        <w:rPr>
          <w:rFonts w:ascii="Arial" w:hAnsi="Arial" w:cs="Arial"/>
          <w:sz w:val="22"/>
          <w:szCs w:val="22"/>
          <w:lang w:eastAsia="zh-CN"/>
        </w:rPr>
        <w:t xml:space="preserve">update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for </w:t>
      </w:r>
      <w:r>
        <w:rPr>
          <w:rFonts w:ascii="Arial" w:hAnsi="Arial" w:cs="Arial"/>
          <w:sz w:val="22"/>
          <w:szCs w:val="22"/>
          <w:lang w:eastAsia="zh-CN"/>
        </w:rPr>
        <w:t xml:space="preserve">the </w:t>
      </w:r>
      <w:proofErr w:type="spellStart"/>
      <w:r w:rsidRPr="005E76A8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API</w:t>
      </w:r>
      <w:r w:rsidRPr="005E76A8">
        <w:rPr>
          <w:rFonts w:ascii="Arial" w:hAnsi="Arial" w:cs="Arial"/>
          <w:sz w:val="22"/>
          <w:szCs w:val="22"/>
          <w:lang w:eastAsia="zh-CN"/>
        </w:rPr>
        <w:t>:</w:t>
      </w:r>
    </w:p>
    <w:p w:rsidR="003348B1" w:rsidRPr="005E76A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329"/>
        <w:gridCol w:w="1134"/>
        <w:gridCol w:w="1584"/>
        <w:gridCol w:w="1670"/>
      </w:tblGrid>
      <w:tr w:rsidR="00415D78" w:rsidRPr="005E76A8" w:rsidTr="008560C1">
        <w:trPr>
          <w:trHeight w:val="275"/>
        </w:trPr>
        <w:tc>
          <w:tcPr>
            <w:tcW w:w="916" w:type="dxa"/>
            <w:shd w:val="clear" w:color="auto" w:fill="auto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CR</w:t>
            </w:r>
            <w:r w:rsidRPr="005E76A8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#</w:t>
            </w:r>
          </w:p>
        </w:tc>
        <w:tc>
          <w:tcPr>
            <w:tcW w:w="4329" w:type="dxa"/>
            <w:shd w:val="clear" w:color="auto" w:fill="auto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 w:rsidRPr="005E76A8"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Description</w:t>
            </w:r>
          </w:p>
        </w:tc>
        <w:tc>
          <w:tcPr>
            <w:tcW w:w="1134" w:type="dxa"/>
          </w:tcPr>
          <w:p w:rsidR="003348B1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Release</w:t>
            </w:r>
          </w:p>
        </w:tc>
        <w:tc>
          <w:tcPr>
            <w:tcW w:w="1584" w:type="dxa"/>
          </w:tcPr>
          <w:p w:rsidR="003348B1" w:rsidRPr="005E76A8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WIs</w:t>
            </w:r>
          </w:p>
        </w:tc>
        <w:tc>
          <w:tcPr>
            <w:tcW w:w="1670" w:type="dxa"/>
          </w:tcPr>
          <w:p w:rsidR="003348B1" w:rsidRDefault="003348B1" w:rsidP="006D5F8B">
            <w:pPr>
              <w:rPr>
                <w:rFonts w:ascii="Arial" w:hAnsi="Arial" w:cs="Arial"/>
                <w:b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irror of CR#</w:t>
            </w:r>
          </w:p>
        </w:tc>
      </w:tr>
      <w:tr w:rsidR="00041550" w:rsidRPr="005E76A8" w:rsidTr="008560C1">
        <w:tc>
          <w:tcPr>
            <w:tcW w:w="916" w:type="dxa"/>
            <w:shd w:val="clear" w:color="auto" w:fill="auto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</w:t>
            </w:r>
            <w:r w:rsidR="000D696C">
              <w:rPr>
                <w:rFonts w:ascii="Arial" w:hAnsi="Arial" w:cs="Arial"/>
                <w:szCs w:val="22"/>
                <w:lang w:eastAsia="zh-CN"/>
              </w:rPr>
              <w:t>47</w:t>
            </w:r>
          </w:p>
        </w:tc>
        <w:tc>
          <w:tcPr>
            <w:tcW w:w="4329" w:type="dxa"/>
            <w:shd w:val="clear" w:color="auto" w:fill="auto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="00A52CF3" w:rsidRPr="009A5E2E">
              <w:rPr>
                <w:rFonts w:ascii="Arial" w:hAnsi="Arial" w:cs="Arial"/>
                <w:szCs w:val="22"/>
                <w:lang w:eastAsia="zh-CN"/>
              </w:rPr>
              <w:t>Policy Data</w:t>
            </w:r>
          </w:p>
        </w:tc>
        <w:tc>
          <w:tcPr>
            <w:tcW w:w="1134" w:type="dxa"/>
          </w:tcPr>
          <w:p w:rsidR="00041550" w:rsidRPr="009A5E2E" w:rsidRDefault="00041550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>
              <w:rPr>
                <w:rFonts w:ascii="Arial" w:hAnsi="Arial" w:cs="Arial"/>
                <w:szCs w:val="22"/>
                <w:lang w:eastAsia="zh-CN"/>
              </w:rPr>
              <w:t>7</w:t>
            </w:r>
          </w:p>
        </w:tc>
        <w:tc>
          <w:tcPr>
            <w:tcW w:w="1584" w:type="dxa"/>
          </w:tcPr>
          <w:p w:rsidR="00041550" w:rsidRPr="009A5E2E" w:rsidRDefault="008F031A" w:rsidP="006D5F8B">
            <w:pPr>
              <w:rPr>
                <w:rFonts w:ascii="Arial" w:hAnsi="Arial" w:cs="Arial"/>
                <w:szCs w:val="22"/>
                <w:lang w:eastAsia="zh-CN"/>
              </w:rPr>
            </w:pPr>
            <w:r w:rsidRPr="008F031A">
              <w:rPr>
                <w:rFonts w:ascii="Arial" w:hAnsi="Arial" w:cs="Arial"/>
                <w:szCs w:val="22"/>
                <w:lang w:eastAsia="zh-CN"/>
              </w:rPr>
              <w:t>5GS_Ph1-CT</w:t>
            </w:r>
          </w:p>
        </w:tc>
        <w:tc>
          <w:tcPr>
            <w:tcW w:w="1670" w:type="dxa"/>
          </w:tcPr>
          <w:p w:rsidR="00041550" w:rsidRPr="009A5E2E" w:rsidRDefault="00AA2361" w:rsidP="006D5F8B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0445</w:t>
            </w:r>
          </w:p>
        </w:tc>
      </w:tr>
      <w:tr w:rsidR="00041550" w:rsidRPr="005E76A8" w:rsidTr="008560C1">
        <w:tc>
          <w:tcPr>
            <w:tcW w:w="916" w:type="dxa"/>
            <w:shd w:val="clear" w:color="auto" w:fill="auto"/>
          </w:tcPr>
          <w:p w:rsidR="00041550" w:rsidRPr="009A5E2E" w:rsidRDefault="00041550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0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4</w:t>
            </w:r>
            <w:r w:rsidR="00AA2361">
              <w:rPr>
                <w:rFonts w:ascii="Arial" w:hAnsi="Arial" w:cs="Arial"/>
                <w:szCs w:val="22"/>
                <w:lang w:eastAsia="zh-CN"/>
              </w:rPr>
              <w:t>48</w:t>
            </w:r>
          </w:p>
        </w:tc>
        <w:tc>
          <w:tcPr>
            <w:tcW w:w="4329" w:type="dxa"/>
            <w:shd w:val="clear" w:color="auto" w:fill="auto"/>
          </w:tcPr>
          <w:p w:rsidR="00041550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4" w:type="dxa"/>
          </w:tcPr>
          <w:p w:rsidR="00041550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041550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8F031A">
              <w:rPr>
                <w:rFonts w:ascii="Arial" w:hAnsi="Arial" w:cs="Arial"/>
                <w:szCs w:val="22"/>
                <w:lang w:eastAsia="zh-CN"/>
              </w:rPr>
              <w:t>5GS_Ph1-CT</w:t>
            </w:r>
          </w:p>
        </w:tc>
        <w:tc>
          <w:tcPr>
            <w:tcW w:w="1670" w:type="dxa"/>
          </w:tcPr>
          <w:p w:rsidR="00041550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0445</w:t>
            </w:r>
          </w:p>
        </w:tc>
      </w:tr>
      <w:tr w:rsidR="00AA2361" w:rsidRPr="005E76A8" w:rsidTr="008560C1">
        <w:tc>
          <w:tcPr>
            <w:tcW w:w="916" w:type="dxa"/>
            <w:shd w:val="clear" w:color="auto" w:fill="auto"/>
          </w:tcPr>
          <w:p w:rsidR="00AA2361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0450</w:t>
            </w:r>
          </w:p>
        </w:tc>
        <w:tc>
          <w:tcPr>
            <w:tcW w:w="4329" w:type="dxa"/>
            <w:shd w:val="clear" w:color="auto" w:fill="auto"/>
          </w:tcPr>
          <w:p w:rsidR="00AA2361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4" w:type="dxa"/>
          </w:tcPr>
          <w:p w:rsidR="00AA2361" w:rsidRPr="009A5E2E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AA2361" w:rsidRPr="008F031A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AA2361" w:rsidRDefault="00AA2361" w:rsidP="00041550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0452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0453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EDGE_Ph2, UPEAS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0454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TEI18, eNA, xBDT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0456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SBIProtoc18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0457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AIMLsys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0460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0461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0462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SBIProtoc18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0465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SBIProtoc18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0466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EDGE_Ph2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0467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Policy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38204E" w:rsidRPr="005E76A8" w:rsidTr="008560C1">
        <w:tc>
          <w:tcPr>
            <w:tcW w:w="916" w:type="dxa"/>
            <w:shd w:val="clear" w:color="auto" w:fill="auto"/>
          </w:tcPr>
          <w:p w:rsid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>
              <w:rPr>
                <w:rFonts w:ascii="Arial" w:hAnsi="Arial" w:cs="Arial"/>
                <w:szCs w:val="22"/>
                <w:lang w:eastAsia="zh-CN"/>
              </w:rPr>
              <w:t>0472</w:t>
            </w:r>
          </w:p>
        </w:tc>
        <w:tc>
          <w:tcPr>
            <w:tcW w:w="4329" w:type="dxa"/>
            <w:shd w:val="clear" w:color="auto" w:fill="auto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corrections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38204E" w:rsidRPr="009A5E2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38204E" w:rsidRPr="0038204E" w:rsidRDefault="0038204E" w:rsidP="0038204E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TEI18, eEDGE_5GC</w:t>
            </w:r>
          </w:p>
        </w:tc>
        <w:tc>
          <w:tcPr>
            <w:tcW w:w="1670" w:type="dxa"/>
          </w:tcPr>
          <w:p w:rsidR="0038204E" w:rsidRDefault="0038204E" w:rsidP="0038204E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tr w:rsidR="005C673A" w:rsidRPr="005E76A8" w:rsidTr="008560C1">
        <w:tc>
          <w:tcPr>
            <w:tcW w:w="916" w:type="dxa"/>
            <w:shd w:val="clear" w:color="auto" w:fill="auto"/>
          </w:tcPr>
          <w:p w:rsidR="005C673A" w:rsidRDefault="005C673A" w:rsidP="005C673A">
            <w:pPr>
              <w:rPr>
                <w:rFonts w:ascii="Arial" w:hAnsi="Arial" w:cs="Arial"/>
                <w:szCs w:val="22"/>
                <w:lang w:eastAsia="zh-CN"/>
              </w:rPr>
            </w:pPr>
            <w:bookmarkStart w:id="0" w:name="_GoBack" w:colFirst="2" w:colLast="2"/>
            <w:r>
              <w:rPr>
                <w:rFonts w:ascii="Arial" w:hAnsi="Arial" w:cs="Arial"/>
                <w:szCs w:val="22"/>
                <w:lang w:eastAsia="zh-CN"/>
              </w:rPr>
              <w:t>1049</w:t>
            </w:r>
          </w:p>
        </w:tc>
        <w:tc>
          <w:tcPr>
            <w:tcW w:w="4329" w:type="dxa"/>
            <w:shd w:val="clear" w:color="auto" w:fill="auto"/>
          </w:tcPr>
          <w:p w:rsidR="005C673A" w:rsidRPr="009A5E2E" w:rsidRDefault="005C673A" w:rsidP="005C673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Introduces backwards compatible </w:t>
            </w:r>
            <w:r>
              <w:rPr>
                <w:rFonts w:ascii="Arial" w:hAnsi="Arial" w:cs="Arial" w:hint="eastAsia"/>
                <w:szCs w:val="22"/>
                <w:lang w:eastAsia="zh-CN"/>
              </w:rPr>
              <w:t>feature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to the </w:t>
            </w:r>
            <w:proofErr w:type="spellStart"/>
            <w:r w:rsidRPr="009A5E2E">
              <w:rPr>
                <w:rFonts w:ascii="Arial" w:hAnsi="Arial" w:cs="Arial"/>
                <w:szCs w:val="22"/>
                <w:lang w:eastAsia="zh-CN"/>
              </w:rPr>
              <w:t>OpenAPI</w:t>
            </w:r>
            <w:proofErr w:type="spellEnd"/>
            <w:r w:rsidRPr="009A5E2E">
              <w:rPr>
                <w:rFonts w:ascii="Arial" w:hAnsi="Arial" w:cs="Arial"/>
                <w:szCs w:val="22"/>
                <w:lang w:eastAsia="zh-CN"/>
              </w:rPr>
              <w:t xml:space="preserve"> file for </w:t>
            </w:r>
            <w:r w:rsidRPr="005F5F2E">
              <w:rPr>
                <w:rFonts w:ascii="Arial" w:hAnsi="Arial" w:cs="Arial"/>
                <w:szCs w:val="22"/>
                <w:lang w:eastAsia="zh-CN"/>
              </w:rPr>
              <w:t>Application Data</w:t>
            </w:r>
          </w:p>
        </w:tc>
        <w:tc>
          <w:tcPr>
            <w:tcW w:w="1134" w:type="dxa"/>
          </w:tcPr>
          <w:p w:rsidR="005C673A" w:rsidRPr="009A5E2E" w:rsidRDefault="005C673A" w:rsidP="005C673A">
            <w:pPr>
              <w:rPr>
                <w:rFonts w:ascii="Arial" w:hAnsi="Arial" w:cs="Arial"/>
                <w:szCs w:val="22"/>
                <w:lang w:eastAsia="zh-CN"/>
              </w:rPr>
            </w:pPr>
            <w:r w:rsidRPr="009A5E2E">
              <w:rPr>
                <w:rFonts w:ascii="Arial" w:hAnsi="Arial" w:cs="Arial" w:hint="eastAsia"/>
                <w:szCs w:val="22"/>
                <w:lang w:eastAsia="zh-CN"/>
              </w:rPr>
              <w:t>Rel-1</w:t>
            </w:r>
            <w:r w:rsidRPr="009A5E2E">
              <w:rPr>
                <w:rFonts w:ascii="Arial" w:hAnsi="Arial" w:cs="Arial"/>
                <w:szCs w:val="22"/>
                <w:lang w:eastAsia="zh-CN"/>
              </w:rPr>
              <w:t>8</w:t>
            </w:r>
          </w:p>
        </w:tc>
        <w:tc>
          <w:tcPr>
            <w:tcW w:w="1584" w:type="dxa"/>
          </w:tcPr>
          <w:p w:rsidR="005C673A" w:rsidRPr="0038204E" w:rsidRDefault="005C673A" w:rsidP="005C673A">
            <w:pPr>
              <w:rPr>
                <w:rFonts w:ascii="Arial" w:hAnsi="Arial" w:cs="Arial"/>
                <w:szCs w:val="22"/>
                <w:lang w:eastAsia="zh-CN"/>
              </w:rPr>
            </w:pPr>
            <w:r w:rsidRPr="0038204E">
              <w:rPr>
                <w:rFonts w:ascii="Arial" w:hAnsi="Arial" w:cs="Arial"/>
                <w:szCs w:val="22"/>
                <w:lang w:eastAsia="zh-CN"/>
              </w:rPr>
              <w:t>GMEC</w:t>
            </w:r>
          </w:p>
        </w:tc>
        <w:tc>
          <w:tcPr>
            <w:tcW w:w="1670" w:type="dxa"/>
          </w:tcPr>
          <w:p w:rsidR="005C673A" w:rsidRDefault="005C673A" w:rsidP="005C673A">
            <w:r w:rsidRPr="004D6451">
              <w:rPr>
                <w:rFonts w:ascii="Arial" w:hAnsi="Arial" w:cs="Arial"/>
                <w:szCs w:val="22"/>
                <w:lang w:eastAsia="zh-CN"/>
              </w:rPr>
              <w:t>N/A</w:t>
            </w:r>
          </w:p>
        </w:tc>
      </w:tr>
      <w:bookmarkEnd w:id="0"/>
    </w:tbl>
    <w:p w:rsidR="003348B1" w:rsidRPr="002F6988" w:rsidRDefault="003348B1" w:rsidP="003348B1">
      <w:pPr>
        <w:rPr>
          <w:rFonts w:ascii="Arial" w:hAnsi="Arial" w:cs="Arial"/>
          <w:sz w:val="22"/>
          <w:szCs w:val="22"/>
          <w:lang w:eastAsia="zh-CN"/>
        </w:rPr>
      </w:pPr>
    </w:p>
    <w:p w:rsidR="004216BC" w:rsidRPr="00DE6DCD" w:rsidRDefault="003348B1" w:rsidP="007E1CDA">
      <w:pPr>
        <w:rPr>
          <w:rFonts w:ascii="Arial" w:hAnsi="Arial" w:cs="Arial"/>
          <w:sz w:val="22"/>
          <w:szCs w:val="22"/>
          <w:lang w:eastAsia="zh-CN"/>
        </w:rPr>
      </w:pPr>
      <w:r w:rsidRPr="005E76A8">
        <w:rPr>
          <w:rFonts w:ascii="Arial" w:hAnsi="Arial" w:cs="Arial"/>
          <w:sz w:val="22"/>
          <w:szCs w:val="22"/>
          <w:lang w:eastAsia="zh-CN"/>
        </w:rPr>
        <w:lastRenderedPageBreak/>
        <w:t xml:space="preserve">The </w:t>
      </w:r>
      <w:proofErr w:type="spellStart"/>
      <w:r w:rsidRPr="005E76A8">
        <w:rPr>
          <w:rFonts w:ascii="Arial" w:hAnsi="Arial" w:cs="Arial"/>
          <w:sz w:val="22"/>
          <w:szCs w:val="22"/>
          <w:lang w:eastAsia="zh-CN"/>
        </w:rPr>
        <w:t>OpenAPI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file of </w:t>
      </w:r>
      <w:proofErr w:type="spellStart"/>
      <w:r w:rsidRPr="00DD3D94">
        <w:rPr>
          <w:rFonts w:ascii="Arial" w:hAnsi="Arial" w:cs="Arial" w:hint="eastAsia"/>
          <w:sz w:val="22"/>
          <w:szCs w:val="22"/>
          <w:lang w:eastAsia="zh-CN"/>
        </w:rPr>
        <w:t>Nudr_DataRepository</w:t>
      </w:r>
      <w:proofErr w:type="spellEnd"/>
      <w:r w:rsidRPr="005E76A8">
        <w:rPr>
          <w:rFonts w:ascii="Arial" w:hAnsi="Arial" w:cs="Arial"/>
          <w:sz w:val="22"/>
          <w:szCs w:val="22"/>
          <w:lang w:eastAsia="zh-CN"/>
        </w:rPr>
        <w:t xml:space="preserve"> API defined in TS 29.504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should be updated </w:t>
      </w:r>
      <w:r>
        <w:rPr>
          <w:rFonts w:ascii="Arial" w:hAnsi="Arial" w:cs="Arial"/>
          <w:sz w:val="22"/>
          <w:szCs w:val="22"/>
          <w:lang w:eastAsia="zh-CN"/>
        </w:rPr>
        <w:t xml:space="preserve">in </w:t>
      </w:r>
      <w:r w:rsidR="00403250">
        <w:rPr>
          <w:rFonts w:ascii="Arial" w:hAnsi="Arial" w:cs="Arial"/>
          <w:sz w:val="22"/>
          <w:szCs w:val="22"/>
          <w:lang w:eastAsia="zh-CN"/>
        </w:rPr>
        <w:t>R</w:t>
      </w:r>
      <w:r>
        <w:rPr>
          <w:rFonts w:ascii="Arial" w:hAnsi="Arial" w:cs="Arial"/>
          <w:sz w:val="22"/>
          <w:szCs w:val="22"/>
          <w:lang w:eastAsia="zh-CN"/>
        </w:rPr>
        <w:t xml:space="preserve">elease </w:t>
      </w:r>
      <w:r w:rsidR="00376EC4">
        <w:rPr>
          <w:rFonts w:ascii="Arial" w:hAnsi="Arial" w:cs="Arial"/>
          <w:sz w:val="22"/>
          <w:szCs w:val="22"/>
          <w:lang w:eastAsia="zh-CN"/>
        </w:rPr>
        <w:t xml:space="preserve">17 and Release </w:t>
      </w:r>
      <w:r>
        <w:rPr>
          <w:rFonts w:ascii="Arial" w:hAnsi="Arial" w:cs="Arial"/>
          <w:sz w:val="22"/>
          <w:szCs w:val="22"/>
          <w:lang w:eastAsia="zh-CN"/>
        </w:rPr>
        <w:t xml:space="preserve">18 </w:t>
      </w:r>
      <w:r w:rsidRPr="005E76A8">
        <w:rPr>
          <w:rFonts w:ascii="Arial" w:hAnsi="Arial" w:cs="Arial"/>
          <w:sz w:val="22"/>
          <w:szCs w:val="22"/>
          <w:lang w:eastAsia="zh-CN"/>
        </w:rPr>
        <w:t>according to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Pr="005E76A8">
        <w:rPr>
          <w:rFonts w:ascii="Arial" w:hAnsi="Arial" w:cs="Arial"/>
          <w:sz w:val="22"/>
          <w:szCs w:val="22"/>
          <w:lang w:eastAsia="zh-CN"/>
        </w:rPr>
        <w:t xml:space="preserve">all </w:t>
      </w:r>
      <w:r w:rsidRPr="005E76A8">
        <w:rPr>
          <w:rFonts w:ascii="Arial" w:hAnsi="Arial" w:cs="Arial" w:hint="eastAsia"/>
          <w:sz w:val="22"/>
          <w:szCs w:val="22"/>
          <w:lang w:eastAsia="zh-CN"/>
        </w:rPr>
        <w:t>the a</w:t>
      </w:r>
      <w:r w:rsidRPr="005E76A8">
        <w:rPr>
          <w:rFonts w:ascii="Arial" w:hAnsi="Arial" w:cs="Arial"/>
          <w:sz w:val="22"/>
          <w:szCs w:val="22"/>
          <w:lang w:eastAsia="zh-CN"/>
        </w:rPr>
        <w:t>bove agreed TS 29.519 CRs.</w:t>
      </w:r>
    </w:p>
    <w:sectPr w:rsidR="004216BC" w:rsidRPr="00DE6DCD">
      <w:headerReference w:type="even" r:id="rId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3525" w:rsidRDefault="002E3525">
      <w:r>
        <w:separator/>
      </w:r>
    </w:p>
    <w:p w:rsidR="002E3525" w:rsidRDefault="002E3525"/>
  </w:endnote>
  <w:endnote w:type="continuationSeparator" w:id="0">
    <w:p w:rsidR="002E3525" w:rsidRDefault="002E3525">
      <w:r>
        <w:continuationSeparator/>
      </w:r>
    </w:p>
    <w:p w:rsidR="002E3525" w:rsidRDefault="002E3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3525" w:rsidRDefault="002E3525">
      <w:r>
        <w:separator/>
      </w:r>
    </w:p>
    <w:p w:rsidR="002E3525" w:rsidRDefault="002E3525"/>
  </w:footnote>
  <w:footnote w:type="continuationSeparator" w:id="0">
    <w:p w:rsidR="002E3525" w:rsidRDefault="002E3525">
      <w:r>
        <w:continuationSeparator/>
      </w:r>
    </w:p>
    <w:p w:rsidR="002E3525" w:rsidRDefault="002E35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4D34" w:rsidRDefault="004B4D34"/>
  <w:p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25pt;height:75.4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0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5"/>
  </w:num>
  <w:num w:numId="9">
    <w:abstractNumId w:val="23"/>
  </w:num>
  <w:num w:numId="10">
    <w:abstractNumId w:val="19"/>
  </w:num>
  <w:num w:numId="11">
    <w:abstractNumId w:val="14"/>
  </w:num>
  <w:num w:numId="12">
    <w:abstractNumId w:val="31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28"/>
  </w:num>
  <w:num w:numId="27">
    <w:abstractNumId w:val="21"/>
  </w:num>
  <w:num w:numId="28">
    <w:abstractNumId w:val="17"/>
  </w:num>
  <w:num w:numId="29">
    <w:abstractNumId w:val="18"/>
  </w:num>
  <w:num w:numId="30">
    <w:abstractNumId w:val="11"/>
  </w:num>
  <w:num w:numId="31">
    <w:abstractNumId w:val="13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017C5"/>
    <w:rsid w:val="00002DF7"/>
    <w:rsid w:val="00006984"/>
    <w:rsid w:val="000217A2"/>
    <w:rsid w:val="00023F6F"/>
    <w:rsid w:val="00024BD5"/>
    <w:rsid w:val="00036817"/>
    <w:rsid w:val="00041550"/>
    <w:rsid w:val="00045039"/>
    <w:rsid w:val="00045047"/>
    <w:rsid w:val="00047771"/>
    <w:rsid w:val="00047BF0"/>
    <w:rsid w:val="00054E81"/>
    <w:rsid w:val="000563F3"/>
    <w:rsid w:val="0007489B"/>
    <w:rsid w:val="00080CBD"/>
    <w:rsid w:val="00082BE8"/>
    <w:rsid w:val="00083E41"/>
    <w:rsid w:val="00084B1A"/>
    <w:rsid w:val="0008580E"/>
    <w:rsid w:val="000967F5"/>
    <w:rsid w:val="000A4C70"/>
    <w:rsid w:val="000A591A"/>
    <w:rsid w:val="000A702D"/>
    <w:rsid w:val="000B1249"/>
    <w:rsid w:val="000B147E"/>
    <w:rsid w:val="000C29DE"/>
    <w:rsid w:val="000C4F63"/>
    <w:rsid w:val="000D2A7C"/>
    <w:rsid w:val="000D3963"/>
    <w:rsid w:val="000D5C85"/>
    <w:rsid w:val="000D696C"/>
    <w:rsid w:val="000D7FA3"/>
    <w:rsid w:val="000E11E7"/>
    <w:rsid w:val="000E7C5F"/>
    <w:rsid w:val="000F2331"/>
    <w:rsid w:val="000F2B53"/>
    <w:rsid w:val="000F3C16"/>
    <w:rsid w:val="000F4841"/>
    <w:rsid w:val="000F7FB5"/>
    <w:rsid w:val="001067C3"/>
    <w:rsid w:val="00107359"/>
    <w:rsid w:val="0011011B"/>
    <w:rsid w:val="00111F71"/>
    <w:rsid w:val="00112F09"/>
    <w:rsid w:val="00120B64"/>
    <w:rsid w:val="001251A8"/>
    <w:rsid w:val="001271FB"/>
    <w:rsid w:val="00134C55"/>
    <w:rsid w:val="0013528A"/>
    <w:rsid w:val="0013792C"/>
    <w:rsid w:val="0014065B"/>
    <w:rsid w:val="001413F0"/>
    <w:rsid w:val="00142059"/>
    <w:rsid w:val="00142927"/>
    <w:rsid w:val="00145EB3"/>
    <w:rsid w:val="00147163"/>
    <w:rsid w:val="001645F0"/>
    <w:rsid w:val="00166BD3"/>
    <w:rsid w:val="001746A5"/>
    <w:rsid w:val="00183D82"/>
    <w:rsid w:val="001A0FA0"/>
    <w:rsid w:val="001A6463"/>
    <w:rsid w:val="001B255C"/>
    <w:rsid w:val="001C3C4D"/>
    <w:rsid w:val="001E283D"/>
    <w:rsid w:val="001F783D"/>
    <w:rsid w:val="00204DC5"/>
    <w:rsid w:val="002056FF"/>
    <w:rsid w:val="00206706"/>
    <w:rsid w:val="0021458F"/>
    <w:rsid w:val="00215A96"/>
    <w:rsid w:val="002339FA"/>
    <w:rsid w:val="00234C29"/>
    <w:rsid w:val="002446AB"/>
    <w:rsid w:val="00250003"/>
    <w:rsid w:val="002504BB"/>
    <w:rsid w:val="0025506A"/>
    <w:rsid w:val="00262A61"/>
    <w:rsid w:val="00264B0C"/>
    <w:rsid w:val="00271D8C"/>
    <w:rsid w:val="00281DFD"/>
    <w:rsid w:val="00292A45"/>
    <w:rsid w:val="002A3A62"/>
    <w:rsid w:val="002A738C"/>
    <w:rsid w:val="002B035B"/>
    <w:rsid w:val="002C095E"/>
    <w:rsid w:val="002D4B0A"/>
    <w:rsid w:val="002D4E8C"/>
    <w:rsid w:val="002D5617"/>
    <w:rsid w:val="002D5E12"/>
    <w:rsid w:val="002E07F8"/>
    <w:rsid w:val="002E0E59"/>
    <w:rsid w:val="002E3525"/>
    <w:rsid w:val="002F53A1"/>
    <w:rsid w:val="002F586F"/>
    <w:rsid w:val="002F764B"/>
    <w:rsid w:val="00312C85"/>
    <w:rsid w:val="00312D84"/>
    <w:rsid w:val="00313D81"/>
    <w:rsid w:val="00315227"/>
    <w:rsid w:val="003170DA"/>
    <w:rsid w:val="00321D4C"/>
    <w:rsid w:val="0033067F"/>
    <w:rsid w:val="0033244A"/>
    <w:rsid w:val="003348B1"/>
    <w:rsid w:val="00337152"/>
    <w:rsid w:val="0034387A"/>
    <w:rsid w:val="00352C3F"/>
    <w:rsid w:val="00363E05"/>
    <w:rsid w:val="00364CF2"/>
    <w:rsid w:val="0037303F"/>
    <w:rsid w:val="00374891"/>
    <w:rsid w:val="00375B5F"/>
    <w:rsid w:val="00376EC4"/>
    <w:rsid w:val="00380372"/>
    <w:rsid w:val="0038204E"/>
    <w:rsid w:val="00385C02"/>
    <w:rsid w:val="00394BBC"/>
    <w:rsid w:val="003B203A"/>
    <w:rsid w:val="003B24F6"/>
    <w:rsid w:val="003B7A47"/>
    <w:rsid w:val="003C6B7D"/>
    <w:rsid w:val="003D64D5"/>
    <w:rsid w:val="003E0E01"/>
    <w:rsid w:val="003F181F"/>
    <w:rsid w:val="00403250"/>
    <w:rsid w:val="00403396"/>
    <w:rsid w:val="004042E7"/>
    <w:rsid w:val="00406BE4"/>
    <w:rsid w:val="00410BB2"/>
    <w:rsid w:val="004112C2"/>
    <w:rsid w:val="004121EF"/>
    <w:rsid w:val="00412A8E"/>
    <w:rsid w:val="00415D78"/>
    <w:rsid w:val="00420012"/>
    <w:rsid w:val="004216BC"/>
    <w:rsid w:val="00421DBE"/>
    <w:rsid w:val="004530CB"/>
    <w:rsid w:val="004606FE"/>
    <w:rsid w:val="0046794C"/>
    <w:rsid w:val="00470E57"/>
    <w:rsid w:val="0048229E"/>
    <w:rsid w:val="004856D0"/>
    <w:rsid w:val="00492B57"/>
    <w:rsid w:val="004A1E4E"/>
    <w:rsid w:val="004A4EAA"/>
    <w:rsid w:val="004B035B"/>
    <w:rsid w:val="004B1FCB"/>
    <w:rsid w:val="004B4D34"/>
    <w:rsid w:val="004B5D5A"/>
    <w:rsid w:val="004B7C48"/>
    <w:rsid w:val="004C7F2C"/>
    <w:rsid w:val="004D024C"/>
    <w:rsid w:val="004D4DEC"/>
    <w:rsid w:val="004D5151"/>
    <w:rsid w:val="004D55FB"/>
    <w:rsid w:val="004D6497"/>
    <w:rsid w:val="004E6E7F"/>
    <w:rsid w:val="004E7496"/>
    <w:rsid w:val="004E7B1D"/>
    <w:rsid w:val="004F3ECA"/>
    <w:rsid w:val="0051188A"/>
    <w:rsid w:val="00516653"/>
    <w:rsid w:val="00524750"/>
    <w:rsid w:val="0053089F"/>
    <w:rsid w:val="00532857"/>
    <w:rsid w:val="00547ECC"/>
    <w:rsid w:val="0055071D"/>
    <w:rsid w:val="005559AF"/>
    <w:rsid w:val="0055702A"/>
    <w:rsid w:val="00557562"/>
    <w:rsid w:val="0056772C"/>
    <w:rsid w:val="0057530B"/>
    <w:rsid w:val="00581FF8"/>
    <w:rsid w:val="005857D1"/>
    <w:rsid w:val="00585CED"/>
    <w:rsid w:val="005934D8"/>
    <w:rsid w:val="00593883"/>
    <w:rsid w:val="00593A54"/>
    <w:rsid w:val="0059499B"/>
    <w:rsid w:val="0059516B"/>
    <w:rsid w:val="005A0D5B"/>
    <w:rsid w:val="005A7155"/>
    <w:rsid w:val="005B04BC"/>
    <w:rsid w:val="005B12AA"/>
    <w:rsid w:val="005C4294"/>
    <w:rsid w:val="005C4E49"/>
    <w:rsid w:val="005C673A"/>
    <w:rsid w:val="005C677A"/>
    <w:rsid w:val="005C6CC1"/>
    <w:rsid w:val="005D0826"/>
    <w:rsid w:val="005D283A"/>
    <w:rsid w:val="005E0821"/>
    <w:rsid w:val="005E1663"/>
    <w:rsid w:val="005E5F18"/>
    <w:rsid w:val="005E600B"/>
    <w:rsid w:val="005F080F"/>
    <w:rsid w:val="005F1A02"/>
    <w:rsid w:val="005F5F2E"/>
    <w:rsid w:val="005F73D9"/>
    <w:rsid w:val="00601FAB"/>
    <w:rsid w:val="00606CDA"/>
    <w:rsid w:val="0060740B"/>
    <w:rsid w:val="006132E9"/>
    <w:rsid w:val="00617770"/>
    <w:rsid w:val="006206D4"/>
    <w:rsid w:val="00622662"/>
    <w:rsid w:val="00622DDA"/>
    <w:rsid w:val="00630291"/>
    <w:rsid w:val="0063630E"/>
    <w:rsid w:val="0064078A"/>
    <w:rsid w:val="00640ACA"/>
    <w:rsid w:val="00657C5C"/>
    <w:rsid w:val="006667FB"/>
    <w:rsid w:val="006673BB"/>
    <w:rsid w:val="00670190"/>
    <w:rsid w:val="00673BCA"/>
    <w:rsid w:val="00675261"/>
    <w:rsid w:val="00676889"/>
    <w:rsid w:val="00682412"/>
    <w:rsid w:val="00690283"/>
    <w:rsid w:val="006909F5"/>
    <w:rsid w:val="006A0465"/>
    <w:rsid w:val="006A395E"/>
    <w:rsid w:val="006A54F7"/>
    <w:rsid w:val="006B122C"/>
    <w:rsid w:val="006B185E"/>
    <w:rsid w:val="006B3451"/>
    <w:rsid w:val="006B38F3"/>
    <w:rsid w:val="006B5A02"/>
    <w:rsid w:val="006B6B0A"/>
    <w:rsid w:val="006C2C96"/>
    <w:rsid w:val="006C2F3C"/>
    <w:rsid w:val="006E0342"/>
    <w:rsid w:val="006F1599"/>
    <w:rsid w:val="006F4CD3"/>
    <w:rsid w:val="006F685A"/>
    <w:rsid w:val="00706179"/>
    <w:rsid w:val="00716799"/>
    <w:rsid w:val="00722E63"/>
    <w:rsid w:val="007323E8"/>
    <w:rsid w:val="00736140"/>
    <w:rsid w:val="00742F2C"/>
    <w:rsid w:val="0074439A"/>
    <w:rsid w:val="0075230D"/>
    <w:rsid w:val="00756571"/>
    <w:rsid w:val="007632BA"/>
    <w:rsid w:val="00763DA1"/>
    <w:rsid w:val="00780B7C"/>
    <w:rsid w:val="00780D63"/>
    <w:rsid w:val="00781906"/>
    <w:rsid w:val="007837BD"/>
    <w:rsid w:val="00784AF4"/>
    <w:rsid w:val="00784DC1"/>
    <w:rsid w:val="00786453"/>
    <w:rsid w:val="007A2246"/>
    <w:rsid w:val="007A5760"/>
    <w:rsid w:val="007B39D7"/>
    <w:rsid w:val="007B6729"/>
    <w:rsid w:val="007C059C"/>
    <w:rsid w:val="007C11FA"/>
    <w:rsid w:val="007C5E33"/>
    <w:rsid w:val="007D3094"/>
    <w:rsid w:val="007D53DA"/>
    <w:rsid w:val="007E01CE"/>
    <w:rsid w:val="007E1CDA"/>
    <w:rsid w:val="007E3F69"/>
    <w:rsid w:val="007F2408"/>
    <w:rsid w:val="007F272F"/>
    <w:rsid w:val="007F4247"/>
    <w:rsid w:val="007F7378"/>
    <w:rsid w:val="00800F59"/>
    <w:rsid w:val="00801E19"/>
    <w:rsid w:val="00806222"/>
    <w:rsid w:val="00806AA1"/>
    <w:rsid w:val="008158C7"/>
    <w:rsid w:val="00821745"/>
    <w:rsid w:val="00827299"/>
    <w:rsid w:val="00835BF8"/>
    <w:rsid w:val="0084141C"/>
    <w:rsid w:val="00844BD7"/>
    <w:rsid w:val="008450F2"/>
    <w:rsid w:val="008510D4"/>
    <w:rsid w:val="0085295F"/>
    <w:rsid w:val="00854484"/>
    <w:rsid w:val="008560C1"/>
    <w:rsid w:val="0086616C"/>
    <w:rsid w:val="008702C7"/>
    <w:rsid w:val="008773FF"/>
    <w:rsid w:val="008839AF"/>
    <w:rsid w:val="00896AD8"/>
    <w:rsid w:val="008A107B"/>
    <w:rsid w:val="008A5DE6"/>
    <w:rsid w:val="008A6ECD"/>
    <w:rsid w:val="008B36B1"/>
    <w:rsid w:val="008C26E8"/>
    <w:rsid w:val="008C51FC"/>
    <w:rsid w:val="008D284A"/>
    <w:rsid w:val="008D5AFB"/>
    <w:rsid w:val="008D61DA"/>
    <w:rsid w:val="008E284B"/>
    <w:rsid w:val="008E5EB3"/>
    <w:rsid w:val="008E7CA4"/>
    <w:rsid w:val="008F031A"/>
    <w:rsid w:val="008F208A"/>
    <w:rsid w:val="009046F3"/>
    <w:rsid w:val="00904DAF"/>
    <w:rsid w:val="00905963"/>
    <w:rsid w:val="00920D42"/>
    <w:rsid w:val="0093154A"/>
    <w:rsid w:val="00964696"/>
    <w:rsid w:val="0097196B"/>
    <w:rsid w:val="0097486E"/>
    <w:rsid w:val="009749DA"/>
    <w:rsid w:val="00977F96"/>
    <w:rsid w:val="00981296"/>
    <w:rsid w:val="00992622"/>
    <w:rsid w:val="00995BA3"/>
    <w:rsid w:val="009A5E2E"/>
    <w:rsid w:val="009B0DDD"/>
    <w:rsid w:val="009B3538"/>
    <w:rsid w:val="009B76FD"/>
    <w:rsid w:val="009C0E1F"/>
    <w:rsid w:val="009C775F"/>
    <w:rsid w:val="009D2F0F"/>
    <w:rsid w:val="009D5192"/>
    <w:rsid w:val="009E15FC"/>
    <w:rsid w:val="00A05106"/>
    <w:rsid w:val="00A10681"/>
    <w:rsid w:val="00A15C25"/>
    <w:rsid w:val="00A35CE4"/>
    <w:rsid w:val="00A445C9"/>
    <w:rsid w:val="00A45575"/>
    <w:rsid w:val="00A46D99"/>
    <w:rsid w:val="00A52CF3"/>
    <w:rsid w:val="00A5422A"/>
    <w:rsid w:val="00A54E41"/>
    <w:rsid w:val="00A655D1"/>
    <w:rsid w:val="00A768EB"/>
    <w:rsid w:val="00A77626"/>
    <w:rsid w:val="00A8430A"/>
    <w:rsid w:val="00A84345"/>
    <w:rsid w:val="00A84557"/>
    <w:rsid w:val="00A84578"/>
    <w:rsid w:val="00A94314"/>
    <w:rsid w:val="00AA2361"/>
    <w:rsid w:val="00AA4B46"/>
    <w:rsid w:val="00AB5B40"/>
    <w:rsid w:val="00AB6351"/>
    <w:rsid w:val="00AC2A36"/>
    <w:rsid w:val="00AC483A"/>
    <w:rsid w:val="00AC6630"/>
    <w:rsid w:val="00AD21A5"/>
    <w:rsid w:val="00AD401C"/>
    <w:rsid w:val="00AE3642"/>
    <w:rsid w:val="00AE3FF7"/>
    <w:rsid w:val="00AE55C4"/>
    <w:rsid w:val="00AF5BB4"/>
    <w:rsid w:val="00B03DCE"/>
    <w:rsid w:val="00B07FDF"/>
    <w:rsid w:val="00B26216"/>
    <w:rsid w:val="00B32F84"/>
    <w:rsid w:val="00B444C4"/>
    <w:rsid w:val="00B449FC"/>
    <w:rsid w:val="00B532CF"/>
    <w:rsid w:val="00B534BE"/>
    <w:rsid w:val="00B60D57"/>
    <w:rsid w:val="00B61AC1"/>
    <w:rsid w:val="00B62191"/>
    <w:rsid w:val="00B751AC"/>
    <w:rsid w:val="00B84089"/>
    <w:rsid w:val="00B84F93"/>
    <w:rsid w:val="00B92A5C"/>
    <w:rsid w:val="00B94DE8"/>
    <w:rsid w:val="00BA145D"/>
    <w:rsid w:val="00BA2A4C"/>
    <w:rsid w:val="00BA43BC"/>
    <w:rsid w:val="00BA5729"/>
    <w:rsid w:val="00BB3AB1"/>
    <w:rsid w:val="00BB4752"/>
    <w:rsid w:val="00BB6B23"/>
    <w:rsid w:val="00BC6D88"/>
    <w:rsid w:val="00BD1049"/>
    <w:rsid w:val="00BE4A28"/>
    <w:rsid w:val="00BE5E2B"/>
    <w:rsid w:val="00BF4A97"/>
    <w:rsid w:val="00BF7DAF"/>
    <w:rsid w:val="00C03A10"/>
    <w:rsid w:val="00C03B34"/>
    <w:rsid w:val="00C10F82"/>
    <w:rsid w:val="00C13006"/>
    <w:rsid w:val="00C14227"/>
    <w:rsid w:val="00C14919"/>
    <w:rsid w:val="00C2213A"/>
    <w:rsid w:val="00C341BF"/>
    <w:rsid w:val="00C42001"/>
    <w:rsid w:val="00C429F9"/>
    <w:rsid w:val="00C5215A"/>
    <w:rsid w:val="00C54AEE"/>
    <w:rsid w:val="00C55B2E"/>
    <w:rsid w:val="00C615BE"/>
    <w:rsid w:val="00C65DC4"/>
    <w:rsid w:val="00C720DE"/>
    <w:rsid w:val="00C7315A"/>
    <w:rsid w:val="00C74F1C"/>
    <w:rsid w:val="00C76285"/>
    <w:rsid w:val="00C77446"/>
    <w:rsid w:val="00C82A0A"/>
    <w:rsid w:val="00C92109"/>
    <w:rsid w:val="00CB0F4A"/>
    <w:rsid w:val="00CB12A0"/>
    <w:rsid w:val="00CC4F6D"/>
    <w:rsid w:val="00CC7DD9"/>
    <w:rsid w:val="00CD5151"/>
    <w:rsid w:val="00CD740B"/>
    <w:rsid w:val="00CE182A"/>
    <w:rsid w:val="00CF063B"/>
    <w:rsid w:val="00D058D5"/>
    <w:rsid w:val="00D221F0"/>
    <w:rsid w:val="00D23BA1"/>
    <w:rsid w:val="00D23E1B"/>
    <w:rsid w:val="00D271DE"/>
    <w:rsid w:val="00D31697"/>
    <w:rsid w:val="00D331E8"/>
    <w:rsid w:val="00D35583"/>
    <w:rsid w:val="00D37C54"/>
    <w:rsid w:val="00D41915"/>
    <w:rsid w:val="00D52FDC"/>
    <w:rsid w:val="00D60078"/>
    <w:rsid w:val="00D6377E"/>
    <w:rsid w:val="00D6467B"/>
    <w:rsid w:val="00D65CCA"/>
    <w:rsid w:val="00D70E74"/>
    <w:rsid w:val="00D72687"/>
    <w:rsid w:val="00D77252"/>
    <w:rsid w:val="00D86A96"/>
    <w:rsid w:val="00D91F9F"/>
    <w:rsid w:val="00D97DA7"/>
    <w:rsid w:val="00DA36A6"/>
    <w:rsid w:val="00DA561D"/>
    <w:rsid w:val="00DA6E79"/>
    <w:rsid w:val="00DB0E81"/>
    <w:rsid w:val="00DB1EC1"/>
    <w:rsid w:val="00DB5EDF"/>
    <w:rsid w:val="00DC53B8"/>
    <w:rsid w:val="00DE4A70"/>
    <w:rsid w:val="00DE6DCD"/>
    <w:rsid w:val="00DF0D3A"/>
    <w:rsid w:val="00DF3FD0"/>
    <w:rsid w:val="00DF7D2D"/>
    <w:rsid w:val="00DF7F49"/>
    <w:rsid w:val="00E02970"/>
    <w:rsid w:val="00E10296"/>
    <w:rsid w:val="00E10904"/>
    <w:rsid w:val="00E10D2E"/>
    <w:rsid w:val="00E1544C"/>
    <w:rsid w:val="00E20A01"/>
    <w:rsid w:val="00E21265"/>
    <w:rsid w:val="00E25B25"/>
    <w:rsid w:val="00E2628B"/>
    <w:rsid w:val="00E32612"/>
    <w:rsid w:val="00E3279D"/>
    <w:rsid w:val="00E32DF9"/>
    <w:rsid w:val="00E3645C"/>
    <w:rsid w:val="00E37962"/>
    <w:rsid w:val="00E60FFF"/>
    <w:rsid w:val="00E66853"/>
    <w:rsid w:val="00E66A16"/>
    <w:rsid w:val="00E80532"/>
    <w:rsid w:val="00E935D8"/>
    <w:rsid w:val="00E96A90"/>
    <w:rsid w:val="00E97647"/>
    <w:rsid w:val="00EA0C74"/>
    <w:rsid w:val="00EA1816"/>
    <w:rsid w:val="00EB3AF0"/>
    <w:rsid w:val="00EB6E2D"/>
    <w:rsid w:val="00EB7529"/>
    <w:rsid w:val="00EC09BF"/>
    <w:rsid w:val="00EC4987"/>
    <w:rsid w:val="00ED70B4"/>
    <w:rsid w:val="00EE2D97"/>
    <w:rsid w:val="00EE4124"/>
    <w:rsid w:val="00F17217"/>
    <w:rsid w:val="00F408E1"/>
    <w:rsid w:val="00F413E0"/>
    <w:rsid w:val="00F41872"/>
    <w:rsid w:val="00F45232"/>
    <w:rsid w:val="00F45C7C"/>
    <w:rsid w:val="00F46B92"/>
    <w:rsid w:val="00F5411A"/>
    <w:rsid w:val="00F56FF3"/>
    <w:rsid w:val="00F57C3F"/>
    <w:rsid w:val="00F76544"/>
    <w:rsid w:val="00F80F94"/>
    <w:rsid w:val="00F83846"/>
    <w:rsid w:val="00F85B49"/>
    <w:rsid w:val="00FA0413"/>
    <w:rsid w:val="00FA15F7"/>
    <w:rsid w:val="00FA2DE1"/>
    <w:rsid w:val="00FA6240"/>
    <w:rsid w:val="00FB26C6"/>
    <w:rsid w:val="00FC3193"/>
    <w:rsid w:val="00FE4D1F"/>
    <w:rsid w:val="00FE57AF"/>
    <w:rsid w:val="00FE700C"/>
    <w:rsid w:val="00FF04A2"/>
    <w:rsid w:val="00FF4B0B"/>
    <w:rsid w:val="00FF7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08F8D7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A10681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a7"/>
    <w:pPr>
      <w:tabs>
        <w:tab w:val="center" w:pos="4153"/>
        <w:tab w:val="right" w:pos="8306"/>
      </w:tabs>
    </w:pPr>
  </w:style>
  <w:style w:type="character" w:customStyle="1" w:styleId="a7">
    <w:name w:val="页眉 字符"/>
    <w:link w:val="a6"/>
    <w:rPr>
      <w:color w:val="000000"/>
    </w:rPr>
  </w:style>
  <w:style w:type="paragraph" w:styleId="a8">
    <w:name w:val="Document Map"/>
    <w:basedOn w:val="a1"/>
    <w:link w:val="a9"/>
    <w:rPr>
      <w:rFonts w:ascii="Tahoma" w:hAnsi="Tahoma" w:cs="Tahoma"/>
      <w:sz w:val="16"/>
      <w:szCs w:val="16"/>
    </w:rPr>
  </w:style>
  <w:style w:type="character" w:customStyle="1" w:styleId="a9">
    <w:name w:val="文档结构图 字符"/>
    <w:link w:val="a8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paragraph" w:styleId="aa">
    <w:name w:val="Balloon Text"/>
    <w:basedOn w:val="a1"/>
    <w:link w:val="ab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8702C7"/>
    <w:rPr>
      <w:rFonts w:ascii="Segoe UI" w:hAnsi="Segoe UI" w:cs="Segoe UI"/>
      <w:color w:val="000000"/>
      <w:sz w:val="18"/>
      <w:szCs w:val="18"/>
    </w:rPr>
  </w:style>
  <w:style w:type="paragraph" w:styleId="ac">
    <w:name w:val="Bibliography"/>
    <w:basedOn w:val="a1"/>
    <w:next w:val="a1"/>
    <w:uiPriority w:val="37"/>
    <w:semiHidden/>
    <w:unhideWhenUsed/>
    <w:rsid w:val="008702C7"/>
  </w:style>
  <w:style w:type="paragraph" w:styleId="ad">
    <w:name w:val="Block Text"/>
    <w:basedOn w:val="a1"/>
    <w:rsid w:val="008702C7"/>
    <w:pPr>
      <w:ind w:left="1440" w:right="1440"/>
    </w:pPr>
  </w:style>
  <w:style w:type="paragraph" w:styleId="ae">
    <w:name w:val="Body Text"/>
    <w:basedOn w:val="a1"/>
    <w:link w:val="af"/>
    <w:rsid w:val="008702C7"/>
  </w:style>
  <w:style w:type="character" w:customStyle="1" w:styleId="af">
    <w:name w:val="正文文本 字符"/>
    <w:link w:val="ae"/>
    <w:rsid w:val="008702C7"/>
    <w:rPr>
      <w:color w:val="000000"/>
    </w:rPr>
  </w:style>
  <w:style w:type="paragraph" w:styleId="22">
    <w:name w:val="Body Text 2"/>
    <w:basedOn w:val="a1"/>
    <w:link w:val="23"/>
    <w:rsid w:val="008702C7"/>
    <w:pPr>
      <w:spacing w:line="480" w:lineRule="auto"/>
    </w:pPr>
  </w:style>
  <w:style w:type="character" w:customStyle="1" w:styleId="23">
    <w:name w:val="正文文本 2 字符"/>
    <w:link w:val="22"/>
    <w:rsid w:val="008702C7"/>
    <w:rPr>
      <w:color w:val="000000"/>
    </w:rPr>
  </w:style>
  <w:style w:type="paragraph" w:styleId="32">
    <w:name w:val="Body Text 3"/>
    <w:basedOn w:val="a1"/>
    <w:link w:val="33"/>
    <w:rsid w:val="008702C7"/>
    <w:rPr>
      <w:sz w:val="16"/>
      <w:szCs w:val="16"/>
    </w:rPr>
  </w:style>
  <w:style w:type="character" w:customStyle="1" w:styleId="33">
    <w:name w:val="正文文本 3 字符"/>
    <w:link w:val="32"/>
    <w:rsid w:val="008702C7"/>
    <w:rPr>
      <w:color w:val="000000"/>
      <w:sz w:val="16"/>
      <w:szCs w:val="16"/>
    </w:rPr>
  </w:style>
  <w:style w:type="paragraph" w:styleId="af0">
    <w:name w:val="Body Text First Indent"/>
    <w:basedOn w:val="ae"/>
    <w:link w:val="af1"/>
    <w:rsid w:val="008702C7"/>
    <w:pPr>
      <w:ind w:firstLine="210"/>
    </w:pPr>
  </w:style>
  <w:style w:type="character" w:customStyle="1" w:styleId="af1">
    <w:name w:val="正文文本首行缩进 字符"/>
    <w:basedOn w:val="af"/>
    <w:link w:val="af0"/>
    <w:rsid w:val="008702C7"/>
    <w:rPr>
      <w:color w:val="000000"/>
    </w:rPr>
  </w:style>
  <w:style w:type="paragraph" w:styleId="af2">
    <w:name w:val="Body Text Indent"/>
    <w:basedOn w:val="a1"/>
    <w:link w:val="af3"/>
    <w:rsid w:val="008702C7"/>
    <w:pPr>
      <w:ind w:left="283"/>
    </w:pPr>
  </w:style>
  <w:style w:type="character" w:customStyle="1" w:styleId="af3">
    <w:name w:val="正文文本缩进 字符"/>
    <w:link w:val="af2"/>
    <w:rsid w:val="008702C7"/>
    <w:rPr>
      <w:color w:val="000000"/>
    </w:rPr>
  </w:style>
  <w:style w:type="paragraph" w:styleId="24">
    <w:name w:val="Body Text First Indent 2"/>
    <w:basedOn w:val="af2"/>
    <w:link w:val="25"/>
    <w:rsid w:val="008702C7"/>
    <w:pPr>
      <w:ind w:firstLine="210"/>
    </w:pPr>
  </w:style>
  <w:style w:type="character" w:customStyle="1" w:styleId="25">
    <w:name w:val="正文文本首行缩进 2 字符"/>
    <w:basedOn w:val="af3"/>
    <w:link w:val="24"/>
    <w:rsid w:val="008702C7"/>
    <w:rPr>
      <w:color w:val="000000"/>
    </w:rPr>
  </w:style>
  <w:style w:type="paragraph" w:styleId="26">
    <w:name w:val="Body Text Indent 2"/>
    <w:basedOn w:val="a1"/>
    <w:link w:val="27"/>
    <w:rsid w:val="008702C7"/>
    <w:pPr>
      <w:spacing w:line="480" w:lineRule="auto"/>
      <w:ind w:left="283"/>
    </w:pPr>
  </w:style>
  <w:style w:type="character" w:customStyle="1" w:styleId="27">
    <w:name w:val="正文文本缩进 2 字符"/>
    <w:link w:val="26"/>
    <w:rsid w:val="008702C7"/>
    <w:rPr>
      <w:color w:val="000000"/>
    </w:rPr>
  </w:style>
  <w:style w:type="paragraph" w:styleId="34">
    <w:name w:val="Body Text Indent 3"/>
    <w:basedOn w:val="a1"/>
    <w:link w:val="35"/>
    <w:rsid w:val="008702C7"/>
    <w:pPr>
      <w:ind w:left="283"/>
    </w:pPr>
    <w:rPr>
      <w:sz w:val="16"/>
      <w:szCs w:val="16"/>
    </w:rPr>
  </w:style>
  <w:style w:type="character" w:customStyle="1" w:styleId="35">
    <w:name w:val="正文文本缩进 3 字符"/>
    <w:link w:val="34"/>
    <w:rsid w:val="008702C7"/>
    <w:rPr>
      <w:color w:val="000000"/>
      <w:sz w:val="16"/>
      <w:szCs w:val="16"/>
    </w:rPr>
  </w:style>
  <w:style w:type="paragraph" w:styleId="af4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5">
    <w:name w:val="Closing"/>
    <w:basedOn w:val="a1"/>
    <w:link w:val="af6"/>
    <w:rsid w:val="008702C7"/>
    <w:pPr>
      <w:ind w:left="4252"/>
    </w:pPr>
  </w:style>
  <w:style w:type="character" w:customStyle="1" w:styleId="af6">
    <w:name w:val="结束语 字符"/>
    <w:link w:val="af5"/>
    <w:rsid w:val="008702C7"/>
    <w:rPr>
      <w:color w:val="000000"/>
    </w:rPr>
  </w:style>
  <w:style w:type="paragraph" w:styleId="af7">
    <w:name w:val="annotation text"/>
    <w:basedOn w:val="a1"/>
    <w:link w:val="af8"/>
    <w:rsid w:val="008702C7"/>
  </w:style>
  <w:style w:type="character" w:customStyle="1" w:styleId="af8">
    <w:name w:val="批注文字 字符"/>
    <w:link w:val="af7"/>
    <w:rsid w:val="008702C7"/>
    <w:rPr>
      <w:color w:val="000000"/>
    </w:rPr>
  </w:style>
  <w:style w:type="paragraph" w:styleId="af9">
    <w:name w:val="annotation subject"/>
    <w:basedOn w:val="af7"/>
    <w:next w:val="af7"/>
    <w:link w:val="afa"/>
    <w:rsid w:val="008702C7"/>
    <w:rPr>
      <w:b/>
      <w:bCs/>
    </w:rPr>
  </w:style>
  <w:style w:type="character" w:customStyle="1" w:styleId="afa">
    <w:name w:val="批注主题 字符"/>
    <w:link w:val="af9"/>
    <w:rsid w:val="008702C7"/>
    <w:rPr>
      <w:b/>
      <w:bCs/>
      <w:color w:val="000000"/>
    </w:rPr>
  </w:style>
  <w:style w:type="paragraph" w:styleId="afb">
    <w:name w:val="Date"/>
    <w:basedOn w:val="a1"/>
    <w:next w:val="a1"/>
    <w:link w:val="afc"/>
    <w:rsid w:val="008702C7"/>
  </w:style>
  <w:style w:type="character" w:customStyle="1" w:styleId="afc">
    <w:name w:val="日期 字符"/>
    <w:link w:val="afb"/>
    <w:rsid w:val="008702C7"/>
    <w:rPr>
      <w:color w:val="000000"/>
    </w:rPr>
  </w:style>
  <w:style w:type="paragraph" w:styleId="afd">
    <w:name w:val="E-mail Signature"/>
    <w:basedOn w:val="a1"/>
    <w:link w:val="afe"/>
    <w:rsid w:val="008702C7"/>
  </w:style>
  <w:style w:type="character" w:customStyle="1" w:styleId="afe">
    <w:name w:val="电子邮件签名 字符"/>
    <w:link w:val="afd"/>
    <w:rsid w:val="008702C7"/>
    <w:rPr>
      <w:color w:val="000000"/>
    </w:rPr>
  </w:style>
  <w:style w:type="paragraph" w:styleId="aff">
    <w:name w:val="endnote text"/>
    <w:basedOn w:val="a1"/>
    <w:link w:val="aff0"/>
    <w:rsid w:val="008702C7"/>
  </w:style>
  <w:style w:type="character" w:customStyle="1" w:styleId="aff0">
    <w:name w:val="尾注文本 字符"/>
    <w:link w:val="aff"/>
    <w:rsid w:val="008702C7"/>
    <w:rPr>
      <w:color w:val="000000"/>
    </w:rPr>
  </w:style>
  <w:style w:type="paragraph" w:styleId="aff1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2">
    <w:name w:val="envelope return"/>
    <w:basedOn w:val="a1"/>
    <w:rsid w:val="008702C7"/>
    <w:rPr>
      <w:rFonts w:ascii="Calibri Light" w:eastAsia="Yu Gothic Light" w:hAnsi="Calibri Light"/>
    </w:rPr>
  </w:style>
  <w:style w:type="paragraph" w:styleId="aff3">
    <w:name w:val="footnote text"/>
    <w:basedOn w:val="a1"/>
    <w:link w:val="aff4"/>
    <w:rsid w:val="008702C7"/>
  </w:style>
  <w:style w:type="character" w:customStyle="1" w:styleId="aff4">
    <w:name w:val="脚注文本 字符"/>
    <w:link w:val="aff3"/>
    <w:rsid w:val="008702C7"/>
    <w:rPr>
      <w:color w:val="000000"/>
    </w:rPr>
  </w:style>
  <w:style w:type="paragraph" w:styleId="HTML">
    <w:name w:val="HTML Address"/>
    <w:basedOn w:val="a1"/>
    <w:link w:val="HTML0"/>
    <w:rsid w:val="008702C7"/>
    <w:rPr>
      <w:i/>
      <w:iCs/>
    </w:rPr>
  </w:style>
  <w:style w:type="character" w:customStyle="1" w:styleId="HTML0">
    <w:name w:val="HTML 地址 字符"/>
    <w:link w:val="HTML"/>
    <w:rsid w:val="008702C7"/>
    <w:rPr>
      <w:i/>
      <w:iCs/>
      <w:color w:val="000000"/>
    </w:rPr>
  </w:style>
  <w:style w:type="paragraph" w:styleId="HTML1">
    <w:name w:val="HTML Preformatted"/>
    <w:basedOn w:val="a1"/>
    <w:link w:val="HTML2"/>
    <w:rsid w:val="008702C7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702C7"/>
    <w:rPr>
      <w:rFonts w:ascii="Courier New" w:hAnsi="Courier New" w:cs="Courier New"/>
      <w:color w:val="000000"/>
    </w:rPr>
  </w:style>
  <w:style w:type="paragraph" w:styleId="10">
    <w:name w:val="index 1"/>
    <w:basedOn w:val="a1"/>
    <w:next w:val="a1"/>
    <w:rsid w:val="008702C7"/>
    <w:pPr>
      <w:ind w:left="200" w:hanging="200"/>
    </w:pPr>
  </w:style>
  <w:style w:type="paragraph" w:styleId="28">
    <w:name w:val="index 2"/>
    <w:basedOn w:val="a1"/>
    <w:next w:val="a1"/>
    <w:rsid w:val="008702C7"/>
    <w:pPr>
      <w:ind w:left="400" w:hanging="200"/>
    </w:pPr>
  </w:style>
  <w:style w:type="paragraph" w:styleId="36">
    <w:name w:val="index 3"/>
    <w:basedOn w:val="a1"/>
    <w:next w:val="a1"/>
    <w:rsid w:val="008702C7"/>
    <w:pPr>
      <w:ind w:left="600" w:hanging="200"/>
    </w:pPr>
  </w:style>
  <w:style w:type="paragraph" w:styleId="42">
    <w:name w:val="index 4"/>
    <w:basedOn w:val="a1"/>
    <w:next w:val="a1"/>
    <w:rsid w:val="008702C7"/>
    <w:pPr>
      <w:ind w:left="800" w:hanging="200"/>
    </w:pPr>
  </w:style>
  <w:style w:type="paragraph" w:styleId="52">
    <w:name w:val="index 5"/>
    <w:basedOn w:val="a1"/>
    <w:next w:val="a1"/>
    <w:rsid w:val="008702C7"/>
    <w:pPr>
      <w:ind w:left="1000" w:hanging="200"/>
    </w:pPr>
  </w:style>
  <w:style w:type="paragraph" w:styleId="60">
    <w:name w:val="index 6"/>
    <w:basedOn w:val="a1"/>
    <w:next w:val="a1"/>
    <w:rsid w:val="008702C7"/>
    <w:pPr>
      <w:ind w:left="1200" w:hanging="200"/>
    </w:pPr>
  </w:style>
  <w:style w:type="paragraph" w:styleId="70">
    <w:name w:val="index 7"/>
    <w:basedOn w:val="a1"/>
    <w:next w:val="a1"/>
    <w:rsid w:val="008702C7"/>
    <w:pPr>
      <w:ind w:left="1400" w:hanging="200"/>
    </w:pPr>
  </w:style>
  <w:style w:type="paragraph" w:styleId="80">
    <w:name w:val="index 8"/>
    <w:basedOn w:val="a1"/>
    <w:next w:val="a1"/>
    <w:rsid w:val="008702C7"/>
    <w:pPr>
      <w:ind w:left="1600" w:hanging="200"/>
    </w:pPr>
  </w:style>
  <w:style w:type="paragraph" w:styleId="90">
    <w:name w:val="index 9"/>
    <w:basedOn w:val="a1"/>
    <w:next w:val="a1"/>
    <w:rsid w:val="008702C7"/>
    <w:pPr>
      <w:ind w:left="1800" w:hanging="200"/>
    </w:pPr>
  </w:style>
  <w:style w:type="paragraph" w:styleId="aff5">
    <w:name w:val="index heading"/>
    <w:basedOn w:val="a1"/>
    <w:next w:val="10"/>
    <w:rsid w:val="008702C7"/>
    <w:rPr>
      <w:rFonts w:ascii="Calibri Light" w:eastAsia="Yu Gothic Light" w:hAnsi="Calibri Light"/>
      <w:b/>
      <w:bCs/>
    </w:rPr>
  </w:style>
  <w:style w:type="paragraph" w:styleId="aff6">
    <w:name w:val="Intense Quote"/>
    <w:basedOn w:val="a1"/>
    <w:next w:val="a1"/>
    <w:link w:val="aff7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7">
    <w:name w:val="明显引用 字符"/>
    <w:link w:val="aff6"/>
    <w:uiPriority w:val="30"/>
    <w:rsid w:val="008702C7"/>
    <w:rPr>
      <w:i/>
      <w:iCs/>
      <w:color w:val="4472C4"/>
    </w:rPr>
  </w:style>
  <w:style w:type="paragraph" w:styleId="aff8">
    <w:name w:val="List"/>
    <w:basedOn w:val="a1"/>
    <w:rsid w:val="008702C7"/>
    <w:pPr>
      <w:ind w:left="283" w:hanging="283"/>
      <w:contextualSpacing/>
    </w:pPr>
  </w:style>
  <w:style w:type="paragraph" w:styleId="29">
    <w:name w:val="List 2"/>
    <w:basedOn w:val="a1"/>
    <w:rsid w:val="008702C7"/>
    <w:pPr>
      <w:ind w:left="566" w:hanging="283"/>
      <w:contextualSpacing/>
    </w:pPr>
  </w:style>
  <w:style w:type="paragraph" w:styleId="37">
    <w:name w:val="List 3"/>
    <w:basedOn w:val="a1"/>
    <w:rsid w:val="008702C7"/>
    <w:pPr>
      <w:ind w:left="849" w:hanging="283"/>
      <w:contextualSpacing/>
    </w:pPr>
  </w:style>
  <w:style w:type="paragraph" w:styleId="43">
    <w:name w:val="List 4"/>
    <w:basedOn w:val="a1"/>
    <w:rsid w:val="008702C7"/>
    <w:pPr>
      <w:ind w:left="1132" w:hanging="283"/>
      <w:contextualSpacing/>
    </w:pPr>
  </w:style>
  <w:style w:type="paragraph" w:styleId="53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f9">
    <w:name w:val="List Continue"/>
    <w:basedOn w:val="a1"/>
    <w:rsid w:val="008702C7"/>
    <w:pPr>
      <w:ind w:left="283"/>
      <w:contextualSpacing/>
    </w:pPr>
  </w:style>
  <w:style w:type="paragraph" w:styleId="2a">
    <w:name w:val="List Continue 2"/>
    <w:basedOn w:val="a1"/>
    <w:rsid w:val="008702C7"/>
    <w:pPr>
      <w:ind w:left="566"/>
      <w:contextualSpacing/>
    </w:pPr>
  </w:style>
  <w:style w:type="paragraph" w:styleId="38">
    <w:name w:val="List Continue 3"/>
    <w:basedOn w:val="a1"/>
    <w:rsid w:val="008702C7"/>
    <w:pPr>
      <w:ind w:left="849"/>
      <w:contextualSpacing/>
    </w:pPr>
  </w:style>
  <w:style w:type="paragraph" w:styleId="44">
    <w:name w:val="List Continue 4"/>
    <w:basedOn w:val="a1"/>
    <w:rsid w:val="008702C7"/>
    <w:pPr>
      <w:ind w:left="1132"/>
      <w:contextualSpacing/>
    </w:pPr>
  </w:style>
  <w:style w:type="paragraph" w:styleId="54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fa">
    <w:name w:val="List Paragraph"/>
    <w:basedOn w:val="a1"/>
    <w:uiPriority w:val="34"/>
    <w:qFormat/>
    <w:rsid w:val="008702C7"/>
    <w:pPr>
      <w:ind w:left="720"/>
    </w:pPr>
  </w:style>
  <w:style w:type="paragraph" w:styleId="affb">
    <w:name w:val="macro"/>
    <w:link w:val="affc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affc">
    <w:name w:val="宏文本 字符"/>
    <w:link w:val="affb"/>
    <w:rsid w:val="008702C7"/>
    <w:rPr>
      <w:rFonts w:ascii="Courier New" w:hAnsi="Courier New" w:cs="Courier New"/>
      <w:color w:val="000000"/>
    </w:rPr>
  </w:style>
  <w:style w:type="paragraph" w:styleId="affd">
    <w:name w:val="Message Header"/>
    <w:basedOn w:val="a1"/>
    <w:link w:val="aff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e">
    <w:name w:val="信息标题 字符"/>
    <w:link w:val="affd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f0">
    <w:name w:val="Normal (Web)"/>
    <w:basedOn w:val="a1"/>
    <w:rsid w:val="008702C7"/>
    <w:rPr>
      <w:sz w:val="24"/>
      <w:szCs w:val="24"/>
    </w:rPr>
  </w:style>
  <w:style w:type="paragraph" w:styleId="afff1">
    <w:name w:val="Normal Indent"/>
    <w:basedOn w:val="a1"/>
    <w:rsid w:val="008702C7"/>
    <w:pPr>
      <w:ind w:left="720"/>
    </w:pPr>
  </w:style>
  <w:style w:type="paragraph" w:styleId="afff2">
    <w:name w:val="Note Heading"/>
    <w:basedOn w:val="a1"/>
    <w:next w:val="a1"/>
    <w:link w:val="afff3"/>
    <w:rsid w:val="008702C7"/>
  </w:style>
  <w:style w:type="character" w:customStyle="1" w:styleId="afff3">
    <w:name w:val="注释标题 字符"/>
    <w:link w:val="afff2"/>
    <w:rsid w:val="008702C7"/>
    <w:rPr>
      <w:color w:val="000000"/>
    </w:rPr>
  </w:style>
  <w:style w:type="paragraph" w:styleId="afff4">
    <w:name w:val="Plain Text"/>
    <w:basedOn w:val="a1"/>
    <w:link w:val="afff5"/>
    <w:rsid w:val="008702C7"/>
    <w:rPr>
      <w:rFonts w:ascii="Courier New" w:hAnsi="Courier New" w:cs="Courier New"/>
    </w:rPr>
  </w:style>
  <w:style w:type="character" w:customStyle="1" w:styleId="afff5">
    <w:name w:val="纯文本 字符"/>
    <w:link w:val="afff4"/>
    <w:rsid w:val="008702C7"/>
    <w:rPr>
      <w:rFonts w:ascii="Courier New" w:hAnsi="Courier New" w:cs="Courier New"/>
      <w:color w:val="000000"/>
    </w:rPr>
  </w:style>
  <w:style w:type="paragraph" w:styleId="afff6">
    <w:name w:val="Quote"/>
    <w:basedOn w:val="a1"/>
    <w:next w:val="a1"/>
    <w:link w:val="afff7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7">
    <w:name w:val="引用 字符"/>
    <w:link w:val="afff6"/>
    <w:uiPriority w:val="29"/>
    <w:rsid w:val="008702C7"/>
    <w:rPr>
      <w:i/>
      <w:iCs/>
      <w:color w:val="404040"/>
    </w:rPr>
  </w:style>
  <w:style w:type="paragraph" w:styleId="afff8">
    <w:name w:val="Salutation"/>
    <w:basedOn w:val="a1"/>
    <w:next w:val="a1"/>
    <w:link w:val="afff9"/>
    <w:rsid w:val="008702C7"/>
  </w:style>
  <w:style w:type="character" w:customStyle="1" w:styleId="afff9">
    <w:name w:val="称呼 字符"/>
    <w:link w:val="afff8"/>
    <w:rsid w:val="008702C7"/>
    <w:rPr>
      <w:color w:val="000000"/>
    </w:rPr>
  </w:style>
  <w:style w:type="paragraph" w:styleId="afffa">
    <w:name w:val="Signature"/>
    <w:basedOn w:val="a1"/>
    <w:link w:val="afffb"/>
    <w:rsid w:val="008702C7"/>
    <w:pPr>
      <w:ind w:left="4252"/>
    </w:pPr>
  </w:style>
  <w:style w:type="character" w:customStyle="1" w:styleId="afffb">
    <w:name w:val="签名 字符"/>
    <w:link w:val="afffa"/>
    <w:rsid w:val="008702C7"/>
    <w:rPr>
      <w:color w:val="000000"/>
    </w:rPr>
  </w:style>
  <w:style w:type="paragraph" w:styleId="afffc">
    <w:name w:val="Subtitle"/>
    <w:basedOn w:val="a1"/>
    <w:next w:val="a1"/>
    <w:link w:val="afffd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d">
    <w:name w:val="副标题 字符"/>
    <w:link w:val="afffc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fe">
    <w:name w:val="table of authorities"/>
    <w:basedOn w:val="a1"/>
    <w:next w:val="a1"/>
    <w:rsid w:val="008702C7"/>
    <w:pPr>
      <w:ind w:left="200" w:hanging="200"/>
    </w:pPr>
  </w:style>
  <w:style w:type="paragraph" w:styleId="affff">
    <w:name w:val="table of figures"/>
    <w:basedOn w:val="a1"/>
    <w:next w:val="a1"/>
    <w:rsid w:val="008702C7"/>
  </w:style>
  <w:style w:type="paragraph" w:styleId="affff0">
    <w:name w:val="Title"/>
    <w:basedOn w:val="a1"/>
    <w:next w:val="a1"/>
    <w:link w:val="affff1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1">
    <w:name w:val="标题 字符"/>
    <w:link w:val="affff0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ff2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ff3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affff4">
    <w:name w:val="Hyperlink"/>
    <w:basedOn w:val="a2"/>
    <w:rsid w:val="006673BB"/>
    <w:rPr>
      <w:color w:val="0563C1" w:themeColor="hyperlink"/>
      <w:u w:val="single"/>
    </w:rPr>
  </w:style>
  <w:style w:type="character" w:styleId="affff5">
    <w:name w:val="Unresolved Mention"/>
    <w:basedOn w:val="a2"/>
    <w:uiPriority w:val="99"/>
    <w:semiHidden/>
    <w:unhideWhenUsed/>
    <w:rsid w:val="006673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BFDFB-9E05-49E5-BD4E-56BA8F20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[Chi]Huawei</cp:lastModifiedBy>
  <cp:revision>12</cp:revision>
  <cp:lastPrinted>2003-09-26T09:29:00Z</cp:lastPrinted>
  <dcterms:created xsi:type="dcterms:W3CDTF">2023-11-20T07:27:00Z</dcterms:created>
  <dcterms:modified xsi:type="dcterms:W3CDTF">2023-11-27T03:25:00Z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(3)e5bN/vThvg9RSmT2Fx/yC9nAFYI/gR0BuNfnq+umtCLVmrr6uHAVgO6XzKgkM4GSSmfN6OYl
aEaFvAsTsPrYP0ihpX/XYmfirh/4TtDS9Pb0hrBpeVJrchNisN8250FLfudsTMZb0NzKG2ZE
0Fl/b39m93kL2hmMEDFip92u3tShsvR+w3mnsn6M97AB0pA44ugcj0u5E/UlT4XpjsMD1RSa
C/smtdzKAeiPMYczmq</vt:lpwstr>
  </property>
  <property fmtid="{D5CDD505-2E9C-101B-9397-08002B2CF9AE}" pid="3" name="_2015_ms_pID_7253431">
    <vt:lpwstr>xK1D8fYR0DcLR1x78NRQUoDlzsTkIRTgrqYXVV7b2VpGgeI+4vhLMd
gsrxNdQHEkWT5zgd6MW04TVkPhfWBhaLrNlrJTEmCNBgnHCpuHFvfldK4A4kNHqb7qMoJMyu
d6v/gnxYE0ChpPZ/8Mai3N/UvreQ7kR7V9nUW+USyfCu11V2cpwihMb/DAVnN1/NpvNlHjWC
0ZsmWpHj57NqvlJ+acv7KGkw9kROJAG5bfGn</vt:lpwstr>
  </property>
  <property fmtid="{D5CDD505-2E9C-101B-9397-08002B2CF9AE}" pid="4" name="_2015_ms_pID_7253432">
    <vt:lpwstr>UbOMupWTxGRP392cOI1gku4=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