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4C4AE83A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</w:t>
      </w:r>
      <w:r w:rsidR="0096641F">
        <w:rPr>
          <w:rFonts w:cs="Arial"/>
          <w:sz w:val="22"/>
          <w:szCs w:val="22"/>
        </w:rPr>
        <w:t>30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96641F">
        <w:rPr>
          <w:rFonts w:cs="Arial"/>
          <w:bCs/>
          <w:sz w:val="22"/>
          <w:szCs w:val="22"/>
        </w:rPr>
        <w:t>4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2FFBF615" w:rsidR="004E3939" w:rsidRPr="00DA53A0" w:rsidRDefault="0096641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E06F48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 xml:space="preserve"> 9</w:t>
      </w:r>
      <w:r w:rsidR="007663AD">
        <w:rPr>
          <w:sz w:val="22"/>
          <w:szCs w:val="22"/>
        </w:rPr>
        <w:t xml:space="preserve"> - </w:t>
      </w:r>
      <w:r>
        <w:rPr>
          <w:sz w:val="22"/>
          <w:szCs w:val="22"/>
        </w:rPr>
        <w:t>13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B6D6" w14:textId="77777777" w:rsidR="00573167" w:rsidRDefault="00573167">
      <w:pPr>
        <w:spacing w:after="0"/>
      </w:pPr>
      <w:r>
        <w:separator/>
      </w:r>
    </w:p>
  </w:endnote>
  <w:endnote w:type="continuationSeparator" w:id="0">
    <w:p w14:paraId="320EE703" w14:textId="77777777" w:rsidR="00573167" w:rsidRDefault="005731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595F8" w14:textId="77777777" w:rsidR="00573167" w:rsidRDefault="00573167">
      <w:pPr>
        <w:spacing w:after="0"/>
      </w:pPr>
      <w:r>
        <w:separator/>
      </w:r>
    </w:p>
  </w:footnote>
  <w:footnote w:type="continuationSeparator" w:id="0">
    <w:p w14:paraId="50C9458E" w14:textId="77777777" w:rsidR="00573167" w:rsidRDefault="005731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F6242"/>
    <w:rsid w:val="002F1940"/>
    <w:rsid w:val="00383545"/>
    <w:rsid w:val="00433500"/>
    <w:rsid w:val="00433F71"/>
    <w:rsid w:val="00440D43"/>
    <w:rsid w:val="004E3939"/>
    <w:rsid w:val="00573167"/>
    <w:rsid w:val="00601C12"/>
    <w:rsid w:val="006802C2"/>
    <w:rsid w:val="006E5035"/>
    <w:rsid w:val="00726C39"/>
    <w:rsid w:val="007663AD"/>
    <w:rsid w:val="007F4F92"/>
    <w:rsid w:val="00853BCC"/>
    <w:rsid w:val="008D772F"/>
    <w:rsid w:val="0096641F"/>
    <w:rsid w:val="0099764C"/>
    <w:rsid w:val="009A1F81"/>
    <w:rsid w:val="00AB4F4E"/>
    <w:rsid w:val="00B97703"/>
    <w:rsid w:val="00CF6087"/>
    <w:rsid w:val="00DD34F5"/>
    <w:rsid w:val="00E06F48"/>
    <w:rsid w:val="00F170EA"/>
    <w:rsid w:val="00F413CF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2002-04-23T07:10:00Z</cp:lastPrinted>
  <dcterms:created xsi:type="dcterms:W3CDTF">2020-01-14T15:01:00Z</dcterms:created>
  <dcterms:modified xsi:type="dcterms:W3CDTF">2023-09-14T11:34:00Z</dcterms:modified>
</cp:coreProperties>
</file>