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WG3 129</w:t>
        <w:tab/>
        <w:t>C3-233453</w:t>
      </w:r>
    </w:p>
    <w:p>
      <w:pPr>
        <w:pStyle w:val="LSHeader"/>
      </w:pPr>
      <w:r>
        <w:t>Goteborg, Sweden, 21 - 25 August, 2023</w:t>
      </w:r>
      <w:r>
        <w:br/>
      </w:r>
    </w:p>
    <w:p w14:paraId="15389696" w14:textId="0F25B5E7" w:rsidR="00523E4A" w:rsidRDefault="00523E4A" w:rsidP="00523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6B3E">
        <w:rPr>
          <w:b/>
          <w:i/>
          <w:noProof/>
          <w:sz w:val="28"/>
        </w:rPr>
        <w:t>S3-234153</w:t>
      </w:r>
    </w:p>
    <w:p w14:paraId="35F0D332" w14:textId="311A3413" w:rsidR="00B97703" w:rsidRDefault="00523E4A" w:rsidP="00951FF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  <w:t xml:space="preserve">       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E06B3E" w:rsidRPr="00E06B3E">
        <w:rPr>
          <w:rFonts w:eastAsia="Batang" w:cs="Arial"/>
          <w:lang w:eastAsia="zh-CN"/>
        </w:rPr>
        <w:t>S3-233851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  <w:r w:rsidR="00951FF3">
        <w:rPr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3443DA40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>on Handling of access tokens provided by ECS to the EEC for accessing EES(s)</w:t>
      </w:r>
    </w:p>
    <w:p w14:paraId="06BA196E" w14:textId="358FFEB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 w:rsidRPr="00592467">
        <w:rPr>
          <w:rFonts w:ascii="Arial" w:hAnsi="Arial" w:cs="Arial"/>
          <w:b/>
          <w:bCs/>
          <w:sz w:val="22"/>
          <w:szCs w:val="22"/>
        </w:rPr>
        <w:t>Handling of access tokens provided by ECS to the EEC for accessing EES(s)</w:t>
      </w:r>
    </w:p>
    <w:p w14:paraId="2C6E4D6E" w14:textId="1EF3F93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5BBD7B08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r w:rsidR="004E1A94" w:rsidRPr="004E1A94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4E1A94" w:rsidRPr="004E1A94">
        <w:rPr>
          <w:rFonts w:ascii="Arial" w:hAnsi="Arial" w:cs="Arial"/>
          <w:b/>
          <w:sz w:val="22"/>
          <w:szCs w:val="22"/>
        </w:rPr>
        <w:t>3</w:t>
      </w:r>
    </w:p>
    <w:p w14:paraId="2548326B" w14:textId="3B23BE2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1B600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>6, CT3</w:t>
      </w:r>
    </w:p>
    <w:bookmarkEnd w:id="5"/>
    <w:bookmarkEnd w:id="6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0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11344F85" w:rsidR="00B97703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64C1">
        <w:rPr>
          <w:rFonts w:hint="eastAsia"/>
          <w:color w:val="000000" w:themeColor="text1"/>
          <w:lang w:eastAsia="zh-CN"/>
        </w:rPr>
        <w:t>CT1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AA64C1" w:rsidRPr="00AA64C1">
        <w:rPr>
          <w:color w:val="000000" w:themeColor="text1"/>
        </w:rPr>
        <w:t>Handling of access tokens provided by ECS to the EEC for accessing EES(s)</w:t>
      </w:r>
      <w:r w:rsidR="001D1947" w:rsidRPr="00114106">
        <w:rPr>
          <w:color w:val="000000" w:themeColor="text1"/>
        </w:rPr>
        <w:t>. SA3 would like to reply</w:t>
      </w:r>
      <w:r w:rsidR="000C3D50">
        <w:rPr>
          <w:color w:val="000000" w:themeColor="text1"/>
        </w:rPr>
        <w:t xml:space="preserve"> to the following questions:</w:t>
      </w:r>
    </w:p>
    <w:p w14:paraId="6E39C17F" w14:textId="19A885BB" w:rsidR="00B0514D" w:rsidRDefault="00B0514D" w:rsidP="00B051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>: Does SA3 note that the access token handling diverts from the way defined for 5GC and CAPIF? CT1 would also like to understand the reasons behind this.</w:t>
      </w:r>
    </w:p>
    <w:p w14:paraId="711F13C6" w14:textId="0EABC579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 w:rsidR="00374616">
        <w:rPr>
          <w:rFonts w:ascii="Arial" w:hAnsi="Arial" w:cs="Arial"/>
          <w:lang w:val="en-US"/>
        </w:rPr>
        <w:t xml:space="preserve">The access token handling in eEDGE </w:t>
      </w:r>
      <w:r w:rsidR="00487E1F">
        <w:rPr>
          <w:rFonts w:ascii="Arial" w:hAnsi="Arial" w:cs="Arial"/>
          <w:lang w:val="en-US"/>
        </w:rPr>
        <w:t>is indeed slightly different</w:t>
      </w:r>
      <w:r w:rsidR="00374616" w:rsidRPr="00374616">
        <w:rPr>
          <w:rFonts w:ascii="Arial" w:hAnsi="Arial" w:cs="Arial"/>
          <w:lang w:val="en-US"/>
        </w:rPr>
        <w:t xml:space="preserve"> from the way defined for 5GC and CAPIF. </w:t>
      </w:r>
      <w:r w:rsidR="00487E1F">
        <w:rPr>
          <w:rFonts w:ascii="Arial" w:hAnsi="Arial" w:cs="Arial"/>
          <w:lang w:val="en-US"/>
        </w:rPr>
        <w:t>T</w:t>
      </w:r>
      <w:r w:rsidR="004255C5">
        <w:rPr>
          <w:rFonts w:ascii="Arial" w:hAnsi="Arial" w:cs="Arial"/>
          <w:lang w:val="en-US"/>
        </w:rPr>
        <w:t>he service consumer obtains the service using different models</w:t>
      </w:r>
      <w:r w:rsidR="007D7D59">
        <w:rPr>
          <w:rFonts w:ascii="Arial" w:hAnsi="Arial" w:cs="Arial"/>
          <w:lang w:val="en-US"/>
        </w:rPr>
        <w:t xml:space="preserve"> (i.e., request-response model for the 5GC and CAPIF, and service provision model for eEDGE)</w:t>
      </w:r>
      <w:r w:rsidR="00487E1F">
        <w:rPr>
          <w:rFonts w:ascii="Arial" w:hAnsi="Arial" w:cs="Arial"/>
          <w:lang w:val="en-US"/>
        </w:rPr>
        <w:t>. However,</w:t>
      </w:r>
      <w:r w:rsidR="004255C5">
        <w:rPr>
          <w:rFonts w:ascii="Arial" w:hAnsi="Arial" w:cs="Arial"/>
          <w:lang w:val="en-US"/>
        </w:rPr>
        <w:t xml:space="preserve"> both service consumers will request tokens from the token provider (i.e., </w:t>
      </w:r>
      <w:r w:rsidR="00FA1837">
        <w:rPr>
          <w:rFonts w:ascii="Arial" w:hAnsi="Arial" w:cs="Arial"/>
          <w:lang w:val="en-US"/>
        </w:rPr>
        <w:t>ECS, NRF</w:t>
      </w:r>
      <w:r w:rsidR="00445BF9">
        <w:rPr>
          <w:rFonts w:ascii="Arial" w:hAnsi="Arial" w:cs="Arial"/>
          <w:lang w:val="en-US"/>
        </w:rPr>
        <w:t>, CCF</w:t>
      </w:r>
      <w:r w:rsidR="004255C5">
        <w:rPr>
          <w:rFonts w:ascii="Arial" w:hAnsi="Arial" w:cs="Arial"/>
          <w:lang w:val="en-US"/>
        </w:rPr>
        <w:t>)</w:t>
      </w:r>
      <w:r w:rsidR="007D7D59">
        <w:rPr>
          <w:rFonts w:ascii="Arial" w:hAnsi="Arial" w:cs="Arial"/>
          <w:lang w:val="en-US"/>
        </w:rPr>
        <w:t>, and request services based on the obtained token.</w:t>
      </w:r>
    </w:p>
    <w:p w14:paraId="5ACC7C46" w14:textId="77777777" w:rsidR="00B0514D" w:rsidRDefault="00B0514D" w:rsidP="00B0514D">
      <w:pPr>
        <w:spacing w:after="120"/>
        <w:rPr>
          <w:rFonts w:ascii="Arial" w:hAnsi="Arial" w:cs="Arial"/>
          <w:lang w:val="en-US"/>
        </w:rPr>
      </w:pPr>
    </w:p>
    <w:p w14:paraId="38C1106F" w14:textId="3660B030" w:rsidR="00B0514D" w:rsidRDefault="00B0514D" w:rsidP="00B0514D">
      <w:pPr>
        <w:spacing w:after="120"/>
        <w:rPr>
          <w:rFonts w:ascii="Arial" w:hAnsi="Arial" w:cs="Arial"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</w:rPr>
        <w:t>H</w:t>
      </w:r>
      <w:r w:rsidRPr="00004891">
        <w:rPr>
          <w:rFonts w:ascii="Arial" w:hAnsi="Arial" w:cs="Arial"/>
        </w:rPr>
        <w:t>ow are the needed scopes determined by the ECS</w:t>
      </w:r>
      <w:r>
        <w:rPr>
          <w:rFonts w:ascii="Arial" w:hAnsi="Arial" w:cs="Arial"/>
        </w:rPr>
        <w:t xml:space="preserve"> to be provided to</w:t>
      </w:r>
      <w:r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3653E6BF" w14:textId="3938979F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>:</w:t>
      </w:r>
      <w:r w:rsidR="007D7D59" w:rsidRPr="007D7D59">
        <w:rPr>
          <w:rFonts w:ascii="Arial" w:hAnsi="Arial" w:cs="Arial"/>
          <w:lang w:val="en-US"/>
        </w:rPr>
        <w:t xml:space="preserve"> </w:t>
      </w:r>
      <w:r w:rsidR="007D7D59">
        <w:rPr>
          <w:rFonts w:ascii="Arial" w:hAnsi="Arial" w:cs="Arial"/>
          <w:lang w:val="en-US"/>
        </w:rPr>
        <w:t xml:space="preserve">In </w:t>
      </w:r>
      <w:r w:rsidR="007D7D59" w:rsidRPr="007D7D59">
        <w:rPr>
          <w:rFonts w:ascii="Arial" w:hAnsi="Arial" w:cs="Arial"/>
          <w:lang w:val="en-US"/>
        </w:rPr>
        <w:t>23.558, there is no expected service in the provisioning request.</w:t>
      </w:r>
      <w:r w:rsidR="008C4E92">
        <w:rPr>
          <w:rFonts w:ascii="Arial" w:hAnsi="Arial" w:cs="Arial"/>
          <w:lang w:val="en-US"/>
        </w:rPr>
        <w:t xml:space="preserve"> The ECS grants access tokens based on the </w:t>
      </w:r>
      <w:r w:rsidR="00BF3A57">
        <w:rPr>
          <w:rFonts w:ascii="Arial" w:hAnsi="Arial" w:cs="Arial"/>
          <w:lang w:val="en-US"/>
        </w:rPr>
        <w:t xml:space="preserve">AC </w:t>
      </w:r>
      <w:r w:rsidR="008C4E92">
        <w:rPr>
          <w:rFonts w:ascii="Arial" w:hAnsi="Arial" w:cs="Arial"/>
          <w:lang w:val="en-US"/>
        </w:rPr>
        <w:t>profile information</w:t>
      </w:r>
      <w:r w:rsidR="00732E07" w:rsidRPr="00732E07">
        <w:rPr>
          <w:rFonts w:ascii="Arial" w:hAnsi="Arial" w:cs="Arial"/>
          <w:lang w:val="en-US"/>
        </w:rPr>
        <w:t>, or UE location, UE-specific service information, ECSP policy when the AC profile is not provided</w:t>
      </w:r>
      <w:r w:rsidR="008C4E92">
        <w:rPr>
          <w:rFonts w:ascii="Arial" w:hAnsi="Arial" w:cs="Arial"/>
          <w:lang w:val="en-US"/>
        </w:rPr>
        <w:t>. The ECS shall reduce as much as possible the granted access tokens for an EEC to only the access tokens that are needed for the EEC</w:t>
      </w:r>
      <w:bookmarkStart w:id="7" w:name="_GoBack"/>
      <w:bookmarkEnd w:id="7"/>
      <w:r w:rsidR="008C4E92">
        <w:rPr>
          <w:rFonts w:ascii="Arial" w:hAnsi="Arial" w:cs="Arial"/>
          <w:lang w:val="en-US"/>
        </w:rPr>
        <w:t>.</w:t>
      </w:r>
    </w:p>
    <w:p w14:paraId="3197A897" w14:textId="77777777" w:rsidR="00B0514D" w:rsidRPr="004E1A94" w:rsidRDefault="00B0514D" w:rsidP="00B0514D">
      <w:pPr>
        <w:spacing w:after="120"/>
        <w:rPr>
          <w:rFonts w:ascii="Arial" w:hAnsi="Arial" w:cs="Arial"/>
          <w:b/>
          <w:lang w:val="en-US"/>
        </w:rPr>
      </w:pPr>
    </w:p>
    <w:p w14:paraId="61A0505C" w14:textId="222B798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Note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78E3081C" w14:textId="333B491C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358E5">
        <w:rPr>
          <w:rFonts w:ascii="Arial" w:hAnsi="Arial" w:cs="Arial"/>
        </w:rPr>
        <w:t xml:space="preserve"> No. </w:t>
      </w:r>
      <w:r w:rsidR="0093282C" w:rsidRPr="0093282C">
        <w:rPr>
          <w:rFonts w:ascii="Arial" w:hAnsi="Arial" w:cs="Arial"/>
        </w:rPr>
        <w:t>SA3 has not identified any use case or requirement where the EEC needs to be authorized for</w:t>
      </w:r>
      <w:r w:rsidR="0093282C">
        <w:rPr>
          <w:rFonts w:ascii="Arial" w:hAnsi="Arial" w:cs="Arial"/>
        </w:rPr>
        <w:t xml:space="preserve"> only a sub-set of the EES APIs</w:t>
      </w:r>
      <w:r w:rsidR="005042B3">
        <w:rPr>
          <w:rFonts w:ascii="Arial" w:hAnsi="Arial" w:cs="Arial"/>
        </w:rPr>
        <w:t>.</w:t>
      </w:r>
    </w:p>
    <w:p w14:paraId="37AF552F" w14:textId="77777777" w:rsidR="00374616" w:rsidRDefault="00374616" w:rsidP="00B0514D">
      <w:pPr>
        <w:spacing w:after="120"/>
        <w:rPr>
          <w:rFonts w:ascii="Arial" w:hAnsi="Arial" w:cs="Arial"/>
        </w:rPr>
      </w:pPr>
    </w:p>
    <w:p w14:paraId="5E37B1B0" w14:textId="20E50DB9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0E4C42AF" w14:textId="2453245E" w:rsidR="00B0514D" w:rsidRPr="00574951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84223" w:rsidRPr="00C84223">
        <w:rPr>
          <w:rFonts w:ascii="Arial" w:hAnsi="Arial" w:cs="Arial"/>
        </w:rPr>
        <w:t xml:space="preserve"> </w:t>
      </w:r>
      <w:r w:rsidR="00D53B3C">
        <w:rPr>
          <w:rFonts w:ascii="Arial" w:hAnsi="Arial" w:cs="Arial"/>
        </w:rPr>
        <w:t>According to</w:t>
      </w:r>
      <w:r w:rsidR="005042B3">
        <w:rPr>
          <w:rFonts w:ascii="Arial" w:hAnsi="Arial" w:cs="Arial"/>
        </w:rPr>
        <w:t xml:space="preserve"> the</w:t>
      </w:r>
      <w:r w:rsidR="00D53B3C">
        <w:rPr>
          <w:rFonts w:ascii="Arial" w:hAnsi="Arial" w:cs="Arial"/>
        </w:rPr>
        <w:t xml:space="preserve"> </w:t>
      </w:r>
      <w:r w:rsidR="005042B3">
        <w:rPr>
          <w:rFonts w:ascii="Arial" w:hAnsi="Arial" w:cs="Arial"/>
        </w:rPr>
        <w:t>TS 33.558, t</w:t>
      </w:r>
      <w:r w:rsidR="00C84223">
        <w:rPr>
          <w:rFonts w:ascii="Arial" w:hAnsi="Arial" w:cs="Arial"/>
        </w:rPr>
        <w:t xml:space="preserve">he </w:t>
      </w:r>
      <w:r w:rsidR="00C84223" w:rsidRPr="00C84223">
        <w:rPr>
          <w:rFonts w:ascii="Arial" w:hAnsi="Arial" w:cs="Arial"/>
        </w:rPr>
        <w:t xml:space="preserve">ECS </w:t>
      </w:r>
      <w:r w:rsidR="004A643B">
        <w:rPr>
          <w:rFonts w:ascii="Arial" w:hAnsi="Arial" w:cs="Arial"/>
        </w:rPr>
        <w:t>can</w:t>
      </w:r>
      <w:r w:rsidR="00C84223" w:rsidRPr="00C84223">
        <w:rPr>
          <w:rFonts w:ascii="Arial" w:hAnsi="Arial" w:cs="Arial"/>
        </w:rPr>
        <w:t xml:space="preserve"> </w:t>
      </w:r>
      <w:r w:rsidR="00CE7536" w:rsidRPr="00CE7536">
        <w:rPr>
          <w:rFonts w:ascii="Arial" w:hAnsi="Arial" w:cs="Arial"/>
        </w:rPr>
        <w:t>grant access token(s) as described in answer #2</w:t>
      </w:r>
      <w:r w:rsidR="00C84223" w:rsidRPr="00C84223">
        <w:rPr>
          <w:rFonts w:ascii="Arial" w:hAnsi="Arial" w:cs="Arial"/>
        </w:rPr>
        <w:t>.</w:t>
      </w:r>
      <w:r w:rsidR="008C4E92">
        <w:rPr>
          <w:rFonts w:ascii="Arial" w:hAnsi="Arial" w:cs="Arial"/>
        </w:rPr>
        <w:t xml:space="preserve"> If the ECS decides not to grant any tokens, the ECS optionally</w:t>
      </w:r>
      <w:r w:rsidR="0093282C">
        <w:rPr>
          <w:rFonts w:ascii="Arial" w:hAnsi="Arial" w:cs="Arial"/>
        </w:rPr>
        <w:t xml:space="preserve"> sends</w:t>
      </w:r>
      <w:r w:rsidR="008C4E92">
        <w:rPr>
          <w:rFonts w:ascii="Arial" w:hAnsi="Arial" w:cs="Arial"/>
        </w:rPr>
        <w:t xml:space="preserve"> a failure </w:t>
      </w:r>
      <w:r w:rsidR="0093282C">
        <w:rPr>
          <w:rFonts w:ascii="Arial" w:hAnsi="Arial" w:cs="Arial"/>
        </w:rPr>
        <w:t>error message to the EEC</w:t>
      </w:r>
      <w:r w:rsidR="008C4E92">
        <w:rPr>
          <w:rFonts w:ascii="Arial" w:hAnsi="Arial" w:cs="Arial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lastRenderedPageBreak/>
        <w:t>2</w:t>
      </w:r>
      <w:r w:rsidRPr="00114106">
        <w:tab/>
      </w:r>
      <w:r w:rsidR="000F6242" w:rsidRPr="00114106">
        <w:t>Actions</w:t>
      </w:r>
    </w:p>
    <w:p w14:paraId="45637978" w14:textId="23081588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C8422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2786783C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03C02">
        <w:rPr>
          <w:rFonts w:ascii="Arial" w:hAnsi="Arial" w:cs="Arial"/>
          <w:color w:val="000000" w:themeColor="text1"/>
        </w:rPr>
        <w:t>CT1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286C8C5C" w14:textId="2E94CC79" w:rsidR="00F315AE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1D74FEEC" w14:textId="1AAD4D53" w:rsidR="00703C02" w:rsidRPr="00114106" w:rsidRDefault="00703C02" w:rsidP="00F315AE">
      <w:r>
        <w:t>SA3#114</w:t>
      </w:r>
      <w:r>
        <w:tab/>
        <w:t>22 - 26 January 2024 TBD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1430B" w14:textId="77777777" w:rsidR="00886A73" w:rsidRDefault="00886A73">
      <w:pPr>
        <w:spacing w:after="0"/>
      </w:pPr>
      <w:r>
        <w:separator/>
      </w:r>
    </w:p>
  </w:endnote>
  <w:endnote w:type="continuationSeparator" w:id="0">
    <w:p w14:paraId="74F8877D" w14:textId="77777777" w:rsidR="00886A73" w:rsidRDefault="00886A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E90CA" w14:textId="77777777" w:rsidR="00886A73" w:rsidRDefault="00886A73">
      <w:pPr>
        <w:spacing w:after="0"/>
      </w:pPr>
      <w:r>
        <w:separator/>
      </w:r>
    </w:p>
  </w:footnote>
  <w:footnote w:type="continuationSeparator" w:id="0">
    <w:p w14:paraId="152F6C35" w14:textId="77777777" w:rsidR="00886A73" w:rsidRDefault="00886A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73B2"/>
    <w:rsid w:val="002869FE"/>
    <w:rsid w:val="002B5D4B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87E1F"/>
    <w:rsid w:val="004A1215"/>
    <w:rsid w:val="004A643B"/>
    <w:rsid w:val="004B2C4B"/>
    <w:rsid w:val="004C1A9F"/>
    <w:rsid w:val="004E1A94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92467"/>
    <w:rsid w:val="005B3E3E"/>
    <w:rsid w:val="005C16EC"/>
    <w:rsid w:val="0060451D"/>
    <w:rsid w:val="006052AD"/>
    <w:rsid w:val="00612B5F"/>
    <w:rsid w:val="00630D19"/>
    <w:rsid w:val="0065392A"/>
    <w:rsid w:val="00660980"/>
    <w:rsid w:val="006B3FC7"/>
    <w:rsid w:val="006F3DC4"/>
    <w:rsid w:val="00703C02"/>
    <w:rsid w:val="007245FD"/>
    <w:rsid w:val="00732E07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86A73"/>
    <w:rsid w:val="00887F29"/>
    <w:rsid w:val="008C4E92"/>
    <w:rsid w:val="008D772F"/>
    <w:rsid w:val="00914CD1"/>
    <w:rsid w:val="0091533C"/>
    <w:rsid w:val="00931BAD"/>
    <w:rsid w:val="0093282C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A6205"/>
    <w:rsid w:val="00BB06C5"/>
    <w:rsid w:val="00BF3A57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E7536"/>
    <w:rsid w:val="00CF6087"/>
    <w:rsid w:val="00D13BA5"/>
    <w:rsid w:val="00D14BB6"/>
    <w:rsid w:val="00D33624"/>
    <w:rsid w:val="00D40CF5"/>
    <w:rsid w:val="00D438D6"/>
    <w:rsid w:val="00D53AD6"/>
    <w:rsid w:val="00D53B3C"/>
    <w:rsid w:val="00DC3CC8"/>
    <w:rsid w:val="00DE01CB"/>
    <w:rsid w:val="00E0343E"/>
    <w:rsid w:val="00E06B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059F"/>
    <w:rsid w:val="00EF32ED"/>
    <w:rsid w:val="00F1255F"/>
    <w:rsid w:val="00F14E70"/>
    <w:rsid w:val="00F25496"/>
    <w:rsid w:val="00F30215"/>
    <w:rsid w:val="00F315AE"/>
    <w:rsid w:val="00F34616"/>
    <w:rsid w:val="00F43AB8"/>
    <w:rsid w:val="00F607BA"/>
    <w:rsid w:val="00F667CF"/>
    <w:rsid w:val="00F71220"/>
    <w:rsid w:val="00F803BE"/>
    <w:rsid w:val="00F822F5"/>
    <w:rsid w:val="00F94094"/>
    <w:rsid w:val="00FA1837"/>
    <w:rsid w:val="00FB2E7B"/>
    <w:rsid w:val="00FC435D"/>
    <w:rsid w:val="00FD0954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paragraph" w:styleId="afff1">
    <w:name w:val="Revision"/>
    <w:hidden/>
    <w:uiPriority w:val="99"/>
    <w:semiHidden/>
    <w:rsid w:val="00BF3A5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2002-04-23T07:10:00Z</cp:lastPrinted>
  <dcterms:created xsi:type="dcterms:W3CDTF">2023-08-17T08:14:00Z</dcterms:created>
  <dcterms:modified xsi:type="dcterms:W3CDTF">2023-08-17T14:38:00Z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(3)x7c+XPAUR+cqGB7WmfLftXXm+SiAwN6NKCj28USnCtGGI+/NxoWdFIjfwACbhssGQQVSBF4H
e2lM2lBC1txJDYnse84ElHl5Ou3Qrtj+OEKtxLkVgfS3vNQJ8l8Ncr36VHi7vZpCWGYcYXzE
gv49ev+k8l0HD/ADGgBG+yjFY7JOywQzMAKkxyXF+sEOZhHdr8/oP5ZLjTmNIUkht+Z5DLx/
TKJKLb29mdVzuX1Z3M</vt:lpwstr>
  </property>
  <property fmtid="{D5CDD505-2E9C-101B-9397-08002B2CF9AE}" pid="3" name="_2015_ms_pID_7253431">
    <vt:lpwstr>bXCuKpPV0RKGqHNiKkOu9sTWC+kaMsuTDV+XCuuSDclw5orapofDb8
cXkmDdDMygM84RTrFB3IcrzHljEcM5eJq0LavZ6QESqhp54l5xpckLl2M8t2iIL0oTorTNFa
XlLn1Y+9YZCjE8DinLv2u2H5dG0bSGczh7NCm6cU0l6YJmAs5qIsxGDc043ReYZd4MgNut1M
8HEOyKsqPE/DFCxgDodzBVbuQXd6Jcrj1tQb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1691389167</vt:lpwstr>
  </property>
</Properties>
</file>