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B02D9" w14:textId="77777777" w:rsidR="0016741A" w:rsidRDefault="0016741A" w:rsidP="001674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C3-233113</w:t>
      </w:r>
      <w:r>
        <w:rPr>
          <w:b/>
          <w:i/>
          <w:noProof/>
          <w:sz w:val="28"/>
        </w:rPr>
        <w:fldChar w:fldCharType="end"/>
      </w:r>
    </w:p>
    <w:p w14:paraId="6D390FE7" w14:textId="77777777" w:rsidR="0016741A" w:rsidRDefault="0016741A" w:rsidP="0016741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741A" w14:paraId="1D0582CA" w14:textId="77777777" w:rsidTr="002D10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3FF4A" w14:textId="77777777" w:rsidR="0016741A" w:rsidRDefault="0016741A" w:rsidP="002D10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6741A" w14:paraId="3722A2D7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74F1A" w14:textId="77777777" w:rsidR="0016741A" w:rsidRDefault="0016741A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741A" w14:paraId="61F61635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DD877" w14:textId="77777777" w:rsidR="0016741A" w:rsidRDefault="0016741A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41A" w14:paraId="54DF0435" w14:textId="77777777" w:rsidTr="002D10DE">
        <w:tc>
          <w:tcPr>
            <w:tcW w:w="142" w:type="dxa"/>
            <w:tcBorders>
              <w:left w:val="single" w:sz="4" w:space="0" w:color="auto"/>
            </w:tcBorders>
          </w:tcPr>
          <w:p w14:paraId="38BEEC4F" w14:textId="77777777" w:rsidR="0016741A" w:rsidRDefault="0016741A" w:rsidP="002D10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7C729C" w14:textId="77777777" w:rsidR="0016741A" w:rsidRPr="00410371" w:rsidRDefault="0016741A" w:rsidP="002D10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459155" w14:textId="77777777" w:rsidR="0016741A" w:rsidRDefault="0016741A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E5285E" w14:textId="77777777" w:rsidR="0016741A" w:rsidRPr="00410371" w:rsidRDefault="0016741A" w:rsidP="002D10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4A8AB8" w14:textId="77777777" w:rsidR="0016741A" w:rsidRDefault="0016741A" w:rsidP="002D10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B89654" w14:textId="77777777" w:rsidR="0016741A" w:rsidRPr="00410371" w:rsidRDefault="0016741A" w:rsidP="002D10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6BD40E" w14:textId="77777777" w:rsidR="0016741A" w:rsidRDefault="0016741A" w:rsidP="002D10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B2F821" w14:textId="77777777" w:rsidR="0016741A" w:rsidRPr="00410371" w:rsidRDefault="0016741A" w:rsidP="002D10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E5B1B4" w14:textId="77777777" w:rsidR="0016741A" w:rsidRDefault="0016741A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16741A" w14:paraId="4F692F63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1507B" w14:textId="77777777" w:rsidR="0016741A" w:rsidRDefault="0016741A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16741A" w14:paraId="22DEE61D" w14:textId="77777777" w:rsidTr="002D10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4BC55B" w14:textId="77777777" w:rsidR="0016741A" w:rsidRPr="00F25D98" w:rsidRDefault="0016741A" w:rsidP="002D10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741A" w14:paraId="04C5A086" w14:textId="77777777" w:rsidTr="002D10DE">
        <w:tc>
          <w:tcPr>
            <w:tcW w:w="9641" w:type="dxa"/>
            <w:gridSpan w:val="9"/>
          </w:tcPr>
          <w:p w14:paraId="5C2EA6E6" w14:textId="77777777" w:rsidR="0016741A" w:rsidRDefault="0016741A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88D62D" w:rsidR="001E41F3" w:rsidRDefault="00DF3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Applicability of new </w:t>
            </w:r>
            <w:proofErr w:type="spellStart"/>
            <w:r>
              <w:t>AfSession</w:t>
            </w:r>
            <w:r w:rsidR="00FB6954">
              <w:t>W</w:t>
            </w:r>
            <w:r>
              <w:t>ithQoS</w:t>
            </w:r>
            <w:proofErr w:type="spellEnd"/>
            <w:r>
              <w:t xml:space="preserve">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FB69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6741A">
                <w:fldChar w:fldCharType="begin"/>
              </w:r>
              <w:r w:rsidR="0016741A">
                <w:instrText xml:space="preserve"> DOCPROPERTY  SourceIfWg  \* MERGEFORMAT </w:instrText>
              </w:r>
              <w:r w:rsidR="0016741A">
                <w:fldChar w:fldCharType="separate"/>
              </w:r>
              <w:r w:rsidR="00794FF0" w:rsidRPr="0046251F">
                <w:rPr>
                  <w:noProof/>
                </w:rPr>
                <w:t>Nokia, Nokia Shanghai Bell</w:t>
              </w:r>
              <w:r w:rsidR="0016741A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FB695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5B9C99" w:rsidR="001E41F3" w:rsidRDefault="00DF3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4BED2E" w:rsidR="001E41F3" w:rsidRDefault="00FB69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-0</w:t>
            </w:r>
            <w:r w:rsidR="009E5B92">
              <w:rPr>
                <w:noProof/>
              </w:rPr>
              <w:t>8</w:t>
            </w:r>
            <w:r w:rsidR="008F5E6F">
              <w:rPr>
                <w:noProof/>
              </w:rPr>
              <w:t>-</w:t>
            </w:r>
            <w:r w:rsidR="00AC241F">
              <w:rPr>
                <w:noProof/>
              </w:rPr>
              <w:t>1</w:t>
            </w:r>
            <w:r w:rsidR="009E5B92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B1750" w:rsidR="001E41F3" w:rsidRDefault="009E5B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FB69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2EE8CA" w:rsidR="001E41F3" w:rsidRDefault="00DF307F" w:rsidP="00DF3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agreed Rel-18 CR 0656 added four new application errors to the AfSessionWithQoS API, but omitted to indicate their feature dependency</w:t>
            </w:r>
            <w:r w:rsidR="00F825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F52E61" w:rsidR="001E41F3" w:rsidRDefault="00DF3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Specified the Rel-18 application errors of AfSessionWithQoS as being dependent on the En_TSCAC feature</w:t>
            </w:r>
            <w:r w:rsidR="00F8256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604198" w:rsidR="001E41F3" w:rsidRDefault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DF307F">
              <w:rPr>
                <w:noProof/>
              </w:rPr>
              <w:t>API and possible interoperability issues</w:t>
            </w:r>
            <w:r w:rsidR="00F8256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E67712" w:rsidR="001E41F3" w:rsidRDefault="00F82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DF307F">
              <w:rPr>
                <w:noProof/>
              </w:rPr>
              <w:t>4.5.3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7D3659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8256E">
              <w:rPr>
                <w:noProof/>
              </w:rPr>
              <w:t>does not impact any</w:t>
            </w:r>
            <w:r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743373C" w14:textId="77777777" w:rsidR="00DF307F" w:rsidRPr="00DF307F" w:rsidRDefault="00DF307F" w:rsidP="00DF307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130503124"/>
      <w:bookmarkStart w:id="2" w:name="_Toc137755048"/>
      <w:r w:rsidRPr="00DF307F">
        <w:rPr>
          <w:rFonts w:ascii="Arial" w:eastAsia="SimSun" w:hAnsi="Arial"/>
          <w:sz w:val="24"/>
        </w:rPr>
        <w:t>5.14.5.3</w:t>
      </w:r>
      <w:r w:rsidRPr="00DF307F">
        <w:rPr>
          <w:rFonts w:ascii="Arial" w:eastAsia="SimSun" w:hAnsi="Arial"/>
          <w:sz w:val="24"/>
        </w:rPr>
        <w:tab/>
        <w:t>Application Errors</w:t>
      </w:r>
      <w:bookmarkEnd w:id="1"/>
      <w:bookmarkEnd w:id="2"/>
    </w:p>
    <w:p w14:paraId="78AAD974" w14:textId="77777777" w:rsidR="00DF307F" w:rsidRPr="00DF307F" w:rsidRDefault="00DF307F" w:rsidP="00DF307F">
      <w:pPr>
        <w:rPr>
          <w:rFonts w:eastAsia="SimSun"/>
        </w:rPr>
      </w:pPr>
      <w:r w:rsidRPr="00DF307F">
        <w:rPr>
          <w:rFonts w:eastAsia="SimSun"/>
        </w:rPr>
        <w:t xml:space="preserve">The application errors defined for </w:t>
      </w:r>
      <w:proofErr w:type="spellStart"/>
      <w:r w:rsidRPr="00DF307F">
        <w:rPr>
          <w:rFonts w:eastAsia="SimSun"/>
        </w:rPr>
        <w:t>AsSessionWithQoS</w:t>
      </w:r>
      <w:proofErr w:type="spellEnd"/>
      <w:r w:rsidRPr="00DF307F">
        <w:rPr>
          <w:rFonts w:eastAsia="SimSun"/>
        </w:rPr>
        <w:t xml:space="preserve"> API are listed in table 5.14.5.3-1.</w:t>
      </w:r>
    </w:p>
    <w:p w14:paraId="4D651D1E" w14:textId="77777777" w:rsidR="00DF307F" w:rsidRPr="00DF307F" w:rsidRDefault="00DF307F" w:rsidP="00DF307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F307F">
        <w:rPr>
          <w:rFonts w:ascii="Arial" w:eastAsia="SimSun" w:hAnsi="Arial"/>
          <w:b/>
        </w:rPr>
        <w:t>Table 5.14.5.3-1: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DF307F" w:rsidRPr="00DF307F" w14:paraId="59562F96" w14:textId="77777777" w:rsidTr="0049023C">
        <w:trPr>
          <w:cantSplit/>
          <w:jc w:val="center"/>
        </w:trPr>
        <w:tc>
          <w:tcPr>
            <w:tcW w:w="2686" w:type="dxa"/>
            <w:shd w:val="clear" w:color="auto" w:fill="C0C0C0"/>
            <w:hideMark/>
          </w:tcPr>
          <w:p w14:paraId="3B1AE9FB" w14:textId="77777777" w:rsidR="00DF307F" w:rsidRPr="00DF307F" w:rsidRDefault="00DF307F" w:rsidP="00DF30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F307F">
              <w:rPr>
                <w:rFonts w:ascii="Arial" w:eastAsia="SimSun" w:hAnsi="Arial"/>
                <w:b/>
                <w:sz w:val="18"/>
              </w:rPr>
              <w:t>Application Error</w:t>
            </w:r>
          </w:p>
        </w:tc>
        <w:tc>
          <w:tcPr>
            <w:tcW w:w="1275" w:type="dxa"/>
            <w:shd w:val="clear" w:color="auto" w:fill="C0C0C0"/>
            <w:hideMark/>
          </w:tcPr>
          <w:p w14:paraId="128F131C" w14:textId="77777777" w:rsidR="00DF307F" w:rsidRPr="00DF307F" w:rsidRDefault="00DF307F" w:rsidP="00DF30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F307F">
              <w:rPr>
                <w:rFonts w:ascii="Arial" w:eastAsia="SimSun" w:hAnsi="Arial"/>
                <w:b/>
                <w:sz w:val="18"/>
              </w:rPr>
              <w:t>HTTP status code</w:t>
            </w:r>
          </w:p>
        </w:tc>
        <w:tc>
          <w:tcPr>
            <w:tcW w:w="3289" w:type="dxa"/>
            <w:shd w:val="clear" w:color="auto" w:fill="C0C0C0"/>
            <w:hideMark/>
          </w:tcPr>
          <w:p w14:paraId="15DCD33F" w14:textId="77777777" w:rsidR="00DF307F" w:rsidRPr="00DF307F" w:rsidRDefault="00DF307F" w:rsidP="00DF30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F307F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2373" w:type="dxa"/>
            <w:shd w:val="clear" w:color="auto" w:fill="C0C0C0"/>
          </w:tcPr>
          <w:p w14:paraId="53A0C298" w14:textId="77777777" w:rsidR="00DF307F" w:rsidRPr="00DF307F" w:rsidRDefault="00DF307F" w:rsidP="00DF30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F307F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DF307F" w:rsidRPr="00DF307F" w14:paraId="7E97A241" w14:textId="77777777" w:rsidTr="0049023C">
        <w:trPr>
          <w:cantSplit/>
          <w:jc w:val="center"/>
        </w:trPr>
        <w:tc>
          <w:tcPr>
            <w:tcW w:w="2686" w:type="dxa"/>
          </w:tcPr>
          <w:p w14:paraId="5A6C7CAF" w14:textId="77777777" w:rsidR="00DF307F" w:rsidRPr="00DF307F" w:rsidRDefault="00DF307F" w:rsidP="00DF30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F307F">
              <w:rPr>
                <w:rFonts w:ascii="Arial" w:eastAsia="SimSun" w:hAnsi="Arial"/>
                <w:sz w:val="18"/>
              </w:rPr>
              <w:t>REQUESTED_SERVICE_NOT_AUTHORIZED</w:t>
            </w:r>
          </w:p>
        </w:tc>
        <w:tc>
          <w:tcPr>
            <w:tcW w:w="1275" w:type="dxa"/>
          </w:tcPr>
          <w:p w14:paraId="0EF834B2" w14:textId="77777777" w:rsidR="00DF307F" w:rsidRPr="00DF307F" w:rsidRDefault="00DF307F" w:rsidP="00DF30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F307F">
              <w:rPr>
                <w:rFonts w:ascii="Arial" w:eastAsia="SimSun" w:hAnsi="Arial"/>
                <w:sz w:val="18"/>
              </w:rPr>
              <w:t>403 Forbidden</w:t>
            </w:r>
          </w:p>
        </w:tc>
        <w:tc>
          <w:tcPr>
            <w:tcW w:w="3289" w:type="dxa"/>
          </w:tcPr>
          <w:p w14:paraId="630A5273" w14:textId="77777777" w:rsidR="00DF307F" w:rsidRPr="00DF307F" w:rsidRDefault="00DF307F" w:rsidP="00DF30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F307F">
              <w:rPr>
                <w:rFonts w:ascii="Arial" w:eastAsia="SimSun" w:hAnsi="Arial"/>
                <w:sz w:val="18"/>
              </w:rPr>
              <w:t>The service information provided in the request is rejected.</w:t>
            </w:r>
          </w:p>
        </w:tc>
        <w:tc>
          <w:tcPr>
            <w:tcW w:w="2373" w:type="dxa"/>
          </w:tcPr>
          <w:p w14:paraId="1E09F20D" w14:textId="4C056DFA" w:rsidR="00DF307F" w:rsidRPr="00DF307F" w:rsidRDefault="00DF307F" w:rsidP="00DF30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ins w:id="3" w:author="Nokia" w:date="2023-06-26T15:27:00Z">
              <w:r>
                <w:rPr>
                  <w:rFonts w:ascii="Arial" w:eastAsia="SimSun" w:hAnsi="Arial"/>
                  <w:sz w:val="18"/>
                </w:rPr>
                <w:t>En_TSCAC</w:t>
              </w:r>
            </w:ins>
            <w:proofErr w:type="spellEnd"/>
          </w:p>
        </w:tc>
      </w:tr>
      <w:tr w:rsidR="00DF307F" w:rsidRPr="00DF307F" w14:paraId="7ECD34DF" w14:textId="77777777" w:rsidTr="0049023C">
        <w:trPr>
          <w:cantSplit/>
          <w:jc w:val="center"/>
        </w:trPr>
        <w:tc>
          <w:tcPr>
            <w:tcW w:w="2686" w:type="dxa"/>
          </w:tcPr>
          <w:p w14:paraId="1A388709" w14:textId="77777777" w:rsidR="00DF307F" w:rsidRPr="00DF307F" w:rsidRDefault="00DF307F" w:rsidP="00DF30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F307F">
              <w:rPr>
                <w:rFonts w:ascii="Arial" w:eastAsia="SimSun" w:hAnsi="Arial"/>
                <w:sz w:val="18"/>
              </w:rPr>
              <w:t>REQUESTED_SERVICE_TEMPORARILY_NOT_AUTHORIZED</w:t>
            </w:r>
          </w:p>
        </w:tc>
        <w:tc>
          <w:tcPr>
            <w:tcW w:w="1275" w:type="dxa"/>
          </w:tcPr>
          <w:p w14:paraId="05A11BA5" w14:textId="77777777" w:rsidR="00DF307F" w:rsidRPr="00DF307F" w:rsidRDefault="00DF307F" w:rsidP="00DF30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F307F">
              <w:rPr>
                <w:rFonts w:ascii="Arial" w:eastAsia="SimSun" w:hAnsi="Arial"/>
                <w:sz w:val="18"/>
              </w:rPr>
              <w:t>403 Forbidden</w:t>
            </w:r>
          </w:p>
        </w:tc>
        <w:tc>
          <w:tcPr>
            <w:tcW w:w="3289" w:type="dxa"/>
          </w:tcPr>
          <w:p w14:paraId="10AE4556" w14:textId="77777777" w:rsidR="00DF307F" w:rsidRPr="00DF307F" w:rsidRDefault="00DF307F" w:rsidP="00DF30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F307F">
              <w:rPr>
                <w:rFonts w:ascii="Arial" w:eastAsia="SimSun" w:hAnsi="Arial"/>
                <w:sz w:val="18"/>
              </w:rPr>
              <w:t>The service information provided in the request is temporarily rejected.</w:t>
            </w:r>
          </w:p>
        </w:tc>
        <w:tc>
          <w:tcPr>
            <w:tcW w:w="2373" w:type="dxa"/>
          </w:tcPr>
          <w:p w14:paraId="08A6B728" w14:textId="7C6297B9" w:rsidR="00DF307F" w:rsidRPr="00DF307F" w:rsidRDefault="00DF307F" w:rsidP="00DF30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ins w:id="4" w:author="Nokia" w:date="2023-06-26T15:27:00Z">
              <w:r>
                <w:rPr>
                  <w:rFonts w:ascii="Arial" w:eastAsia="SimSun" w:hAnsi="Arial"/>
                  <w:sz w:val="18"/>
                </w:rPr>
                <w:t>En_TSCAC</w:t>
              </w:r>
            </w:ins>
            <w:proofErr w:type="spellEnd"/>
          </w:p>
        </w:tc>
      </w:tr>
      <w:tr w:rsidR="00DF307F" w:rsidRPr="00DF307F" w14:paraId="3CF5D93C" w14:textId="77777777" w:rsidTr="0049023C">
        <w:trPr>
          <w:cantSplit/>
          <w:jc w:val="center"/>
        </w:trPr>
        <w:tc>
          <w:tcPr>
            <w:tcW w:w="2686" w:type="dxa"/>
          </w:tcPr>
          <w:p w14:paraId="217249D2" w14:textId="77777777" w:rsidR="00DF307F" w:rsidRPr="00DF307F" w:rsidRDefault="00DF307F" w:rsidP="00DF30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F307F">
              <w:rPr>
                <w:rFonts w:ascii="Arial" w:eastAsia="SimSun" w:hAnsi="Arial"/>
                <w:sz w:val="18"/>
              </w:rPr>
              <w:t>UNAUTHORIZED_SPONSORED_DATA_CONNECTIVITY</w:t>
            </w:r>
          </w:p>
        </w:tc>
        <w:tc>
          <w:tcPr>
            <w:tcW w:w="1275" w:type="dxa"/>
          </w:tcPr>
          <w:p w14:paraId="3886CC0A" w14:textId="77777777" w:rsidR="00DF307F" w:rsidRPr="00DF307F" w:rsidRDefault="00DF307F" w:rsidP="00DF30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F307F">
              <w:rPr>
                <w:rFonts w:ascii="Arial" w:eastAsia="SimSun" w:hAnsi="Arial"/>
                <w:sz w:val="18"/>
              </w:rPr>
              <w:t>403 Forbidden</w:t>
            </w:r>
          </w:p>
        </w:tc>
        <w:tc>
          <w:tcPr>
            <w:tcW w:w="3289" w:type="dxa"/>
          </w:tcPr>
          <w:p w14:paraId="264E71CD" w14:textId="77777777" w:rsidR="00DF307F" w:rsidRPr="00DF307F" w:rsidRDefault="00DF307F" w:rsidP="00DF30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F307F">
              <w:rPr>
                <w:rFonts w:ascii="Arial" w:eastAsia="SimSun" w:hAnsi="Arial"/>
                <w:sz w:val="18"/>
              </w:rPr>
              <w:t>The request for sponsored data connectivity is not authorized.</w:t>
            </w:r>
          </w:p>
        </w:tc>
        <w:tc>
          <w:tcPr>
            <w:tcW w:w="2373" w:type="dxa"/>
          </w:tcPr>
          <w:p w14:paraId="2A709AF8" w14:textId="6194CC52" w:rsidR="00DF307F" w:rsidRPr="00DF307F" w:rsidRDefault="00DF307F" w:rsidP="00DF30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ins w:id="5" w:author="Nokia" w:date="2023-06-26T15:27:00Z">
              <w:r>
                <w:rPr>
                  <w:rFonts w:ascii="Arial" w:eastAsia="SimSun" w:hAnsi="Arial"/>
                  <w:sz w:val="18"/>
                </w:rPr>
                <w:t>En_TSCAC</w:t>
              </w:r>
            </w:ins>
            <w:proofErr w:type="spellEnd"/>
          </w:p>
        </w:tc>
      </w:tr>
      <w:tr w:rsidR="00DF307F" w:rsidRPr="00DF307F" w14:paraId="7422EDF8" w14:textId="77777777" w:rsidTr="0049023C">
        <w:trPr>
          <w:cantSplit/>
          <w:jc w:val="center"/>
        </w:trPr>
        <w:tc>
          <w:tcPr>
            <w:tcW w:w="2686" w:type="dxa"/>
          </w:tcPr>
          <w:p w14:paraId="3E9BB507" w14:textId="77777777" w:rsidR="00DF307F" w:rsidRPr="00DF307F" w:rsidRDefault="00DF307F" w:rsidP="00DF30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F307F">
              <w:rPr>
                <w:rFonts w:ascii="Arial" w:eastAsia="SimSun" w:hAnsi="Arial"/>
                <w:sz w:val="18"/>
              </w:rPr>
              <w:t>PDU_SESSION_NOT_AVAILABLE</w:t>
            </w:r>
          </w:p>
        </w:tc>
        <w:tc>
          <w:tcPr>
            <w:tcW w:w="1275" w:type="dxa"/>
          </w:tcPr>
          <w:p w14:paraId="767CAC66" w14:textId="77777777" w:rsidR="00DF307F" w:rsidRPr="00DF307F" w:rsidRDefault="00DF307F" w:rsidP="00DF30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F307F">
              <w:rPr>
                <w:rFonts w:ascii="Arial" w:eastAsia="SimSun" w:hAnsi="Arial"/>
                <w:sz w:val="18"/>
              </w:rPr>
              <w:t>500 Internal Server Error</w:t>
            </w:r>
          </w:p>
        </w:tc>
        <w:tc>
          <w:tcPr>
            <w:tcW w:w="3289" w:type="dxa"/>
          </w:tcPr>
          <w:p w14:paraId="27EEC39C" w14:textId="77777777" w:rsidR="00DF307F" w:rsidRPr="00DF307F" w:rsidRDefault="00DF307F" w:rsidP="00DF30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F307F">
              <w:rPr>
                <w:rFonts w:ascii="Arial" w:eastAsia="SimSun" w:hAnsi="Arial"/>
                <w:sz w:val="18"/>
              </w:rPr>
              <w:t>The PDU session is not found for the provided UE address.</w:t>
            </w:r>
          </w:p>
        </w:tc>
        <w:tc>
          <w:tcPr>
            <w:tcW w:w="2373" w:type="dxa"/>
          </w:tcPr>
          <w:p w14:paraId="0DD30992" w14:textId="26CE85CD" w:rsidR="00DF307F" w:rsidRPr="00DF307F" w:rsidRDefault="00DF307F" w:rsidP="00DF30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ins w:id="6" w:author="Nokia" w:date="2023-06-26T15:27:00Z">
              <w:r>
                <w:rPr>
                  <w:rFonts w:ascii="Arial" w:eastAsia="SimSun" w:hAnsi="Arial"/>
                  <w:sz w:val="18"/>
                </w:rPr>
                <w:t>En_TSCAC</w:t>
              </w:r>
            </w:ins>
            <w:proofErr w:type="spellEnd"/>
          </w:p>
        </w:tc>
      </w:tr>
      <w:tr w:rsidR="00DF307F" w:rsidRPr="00DF307F" w14:paraId="7BB457C2" w14:textId="77777777" w:rsidTr="0049023C">
        <w:trPr>
          <w:cantSplit/>
          <w:jc w:val="center"/>
        </w:trPr>
        <w:tc>
          <w:tcPr>
            <w:tcW w:w="2686" w:type="dxa"/>
          </w:tcPr>
          <w:p w14:paraId="7B102B51" w14:textId="77777777" w:rsidR="00DF307F" w:rsidRPr="00DF307F" w:rsidRDefault="00DF307F" w:rsidP="00DF30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7" w:name="_Hlk127820109"/>
            <w:r w:rsidRPr="00DF307F">
              <w:rPr>
                <w:rFonts w:ascii="Arial" w:eastAsia="SimSun" w:hAnsi="Arial"/>
                <w:sz w:val="18"/>
                <w:lang w:eastAsia="zh-CN"/>
              </w:rPr>
              <w:t>INVALID_SESSION_UPDATE</w:t>
            </w:r>
            <w:bookmarkEnd w:id="7"/>
          </w:p>
        </w:tc>
        <w:tc>
          <w:tcPr>
            <w:tcW w:w="1275" w:type="dxa"/>
          </w:tcPr>
          <w:p w14:paraId="365AB5BE" w14:textId="77777777" w:rsidR="00DF307F" w:rsidRPr="00DF307F" w:rsidRDefault="00DF307F" w:rsidP="00DF30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F307F">
              <w:rPr>
                <w:rFonts w:ascii="Arial" w:eastAsia="SimSun" w:hAnsi="Arial" w:hint="eastAsia"/>
                <w:sz w:val="18"/>
                <w:lang w:eastAsia="zh-CN"/>
              </w:rPr>
              <w:t>403 Forbidden</w:t>
            </w:r>
          </w:p>
        </w:tc>
        <w:tc>
          <w:tcPr>
            <w:tcW w:w="3289" w:type="dxa"/>
          </w:tcPr>
          <w:p w14:paraId="50FB027A" w14:textId="77777777" w:rsidR="00DF307F" w:rsidRPr="00DF307F" w:rsidRDefault="00DF307F" w:rsidP="00DF30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F307F">
              <w:rPr>
                <w:rFonts w:ascii="Arial" w:eastAsia="SimSun" w:hAnsi="Arial"/>
                <w:sz w:val="18"/>
              </w:rPr>
              <w:t xml:space="preserve">Indicates that </w:t>
            </w:r>
            <w:r w:rsidRPr="00DF307F">
              <w:rPr>
                <w:rFonts w:ascii="Arial" w:eastAsia="SimSun" w:hAnsi="Arial" w:hint="eastAsia"/>
                <w:sz w:val="18"/>
                <w:lang w:eastAsia="zh-CN"/>
              </w:rPr>
              <w:t xml:space="preserve">the </w:t>
            </w:r>
            <w:r w:rsidRPr="00DF307F">
              <w:rPr>
                <w:rFonts w:ascii="Arial" w:eastAsia="SimSun" w:hAnsi="Arial"/>
                <w:sz w:val="18"/>
                <w:lang w:eastAsia="zh-CN"/>
              </w:rPr>
              <w:t>session</w:t>
            </w:r>
            <w:r w:rsidRPr="00DF307F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F307F">
              <w:rPr>
                <w:rFonts w:ascii="Arial" w:eastAsia="SimSun" w:hAnsi="Arial"/>
                <w:sz w:val="18"/>
                <w:lang w:eastAsia="zh-CN"/>
              </w:rPr>
              <w:t xml:space="preserve">is </w:t>
            </w:r>
            <w:r w:rsidRPr="00DF307F">
              <w:rPr>
                <w:rFonts w:ascii="Arial" w:eastAsia="SimSun" w:hAnsi="Arial" w:hint="eastAsia"/>
                <w:sz w:val="18"/>
                <w:lang w:eastAsia="zh-CN"/>
              </w:rPr>
              <w:t xml:space="preserve">not allowed to </w:t>
            </w:r>
            <w:r w:rsidRPr="00DF307F">
              <w:rPr>
                <w:rFonts w:ascii="Arial" w:eastAsia="SimSun" w:hAnsi="Arial"/>
                <w:sz w:val="18"/>
                <w:lang w:eastAsia="zh-CN"/>
              </w:rPr>
              <w:t xml:space="preserve">be updated since one or more of the received parameters </w:t>
            </w:r>
            <w:proofErr w:type="spellStart"/>
            <w:r w:rsidRPr="00DF307F">
              <w:rPr>
                <w:rFonts w:ascii="Arial" w:eastAsia="SimSun" w:hAnsi="Arial"/>
                <w:sz w:val="18"/>
                <w:lang w:eastAsia="zh-CN"/>
              </w:rPr>
              <w:t>can not</w:t>
            </w:r>
            <w:proofErr w:type="spellEnd"/>
            <w:r w:rsidRPr="00DF307F">
              <w:rPr>
                <w:rFonts w:ascii="Arial" w:eastAsia="SimSun" w:hAnsi="Arial"/>
                <w:sz w:val="18"/>
                <w:lang w:eastAsia="zh-CN"/>
              </w:rPr>
              <w:t xml:space="preserve"> be served in current session. The AF can retry with a new session</w:t>
            </w:r>
            <w:r w:rsidRPr="00DF307F">
              <w:rPr>
                <w:rFonts w:ascii="Arial" w:eastAsia="SimSun" w:hAnsi="Arial" w:hint="eastAsia"/>
                <w:sz w:val="18"/>
                <w:lang w:eastAsia="zh-CN"/>
              </w:rPr>
              <w:t>.</w:t>
            </w:r>
          </w:p>
        </w:tc>
        <w:tc>
          <w:tcPr>
            <w:tcW w:w="2373" w:type="dxa"/>
          </w:tcPr>
          <w:p w14:paraId="489AF4F6" w14:textId="77777777" w:rsidR="00DF307F" w:rsidRPr="00DF307F" w:rsidRDefault="00DF307F" w:rsidP="00DF30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45669E7F" w14:textId="612C2F76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</w:p>
    <w:p w14:paraId="630039EC" w14:textId="017E00D6" w:rsidR="00794FF0" w:rsidRPr="00CD3D3A" w:rsidRDefault="00794FF0" w:rsidP="00794FF0">
      <w:pPr>
        <w:pStyle w:val="PL"/>
        <w:rPr>
          <w:lang w:eastAsia="zh-CN"/>
        </w:rPr>
      </w:pPr>
    </w:p>
    <w:p w14:paraId="62DFC341" w14:textId="51688912" w:rsidR="00794FF0" w:rsidRPr="00572093" w:rsidRDefault="00794FF0" w:rsidP="00572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57209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9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976FD"/>
    <w:rsid w:val="000A6394"/>
    <w:rsid w:val="000A6D78"/>
    <w:rsid w:val="000B7FED"/>
    <w:rsid w:val="000C038A"/>
    <w:rsid w:val="000C6598"/>
    <w:rsid w:val="000D44B3"/>
    <w:rsid w:val="00105A84"/>
    <w:rsid w:val="00110C5B"/>
    <w:rsid w:val="00145D43"/>
    <w:rsid w:val="0016741A"/>
    <w:rsid w:val="001840C3"/>
    <w:rsid w:val="00192C46"/>
    <w:rsid w:val="001976C6"/>
    <w:rsid w:val="001A08B3"/>
    <w:rsid w:val="001A7B60"/>
    <w:rsid w:val="001B52F0"/>
    <w:rsid w:val="001B7A65"/>
    <w:rsid w:val="001E41F3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E472E"/>
    <w:rsid w:val="002E73ED"/>
    <w:rsid w:val="00305409"/>
    <w:rsid w:val="0031007F"/>
    <w:rsid w:val="003229F2"/>
    <w:rsid w:val="00324942"/>
    <w:rsid w:val="003609EF"/>
    <w:rsid w:val="0036231A"/>
    <w:rsid w:val="00374DD4"/>
    <w:rsid w:val="003947AB"/>
    <w:rsid w:val="003B41D1"/>
    <w:rsid w:val="003C0C35"/>
    <w:rsid w:val="003D0479"/>
    <w:rsid w:val="003E1A36"/>
    <w:rsid w:val="003E64FE"/>
    <w:rsid w:val="003F0C29"/>
    <w:rsid w:val="003F0E80"/>
    <w:rsid w:val="003F51F4"/>
    <w:rsid w:val="00410371"/>
    <w:rsid w:val="0041665A"/>
    <w:rsid w:val="004242F1"/>
    <w:rsid w:val="0045385C"/>
    <w:rsid w:val="00453FC3"/>
    <w:rsid w:val="0045509B"/>
    <w:rsid w:val="004B121F"/>
    <w:rsid w:val="004B75B7"/>
    <w:rsid w:val="004C162A"/>
    <w:rsid w:val="004C452D"/>
    <w:rsid w:val="00506C31"/>
    <w:rsid w:val="0051123F"/>
    <w:rsid w:val="005141D9"/>
    <w:rsid w:val="0051580D"/>
    <w:rsid w:val="00543D69"/>
    <w:rsid w:val="00547111"/>
    <w:rsid w:val="00572093"/>
    <w:rsid w:val="00576BBB"/>
    <w:rsid w:val="005811C3"/>
    <w:rsid w:val="0059208F"/>
    <w:rsid w:val="00592D74"/>
    <w:rsid w:val="005E2C44"/>
    <w:rsid w:val="00621188"/>
    <w:rsid w:val="006257ED"/>
    <w:rsid w:val="00626E20"/>
    <w:rsid w:val="00634C8C"/>
    <w:rsid w:val="00646B76"/>
    <w:rsid w:val="00653DE4"/>
    <w:rsid w:val="00665C47"/>
    <w:rsid w:val="0068152A"/>
    <w:rsid w:val="00695808"/>
    <w:rsid w:val="006B46FB"/>
    <w:rsid w:val="006E21FB"/>
    <w:rsid w:val="006E7051"/>
    <w:rsid w:val="006F09A5"/>
    <w:rsid w:val="00715323"/>
    <w:rsid w:val="007561D0"/>
    <w:rsid w:val="007708B1"/>
    <w:rsid w:val="0078570B"/>
    <w:rsid w:val="00792342"/>
    <w:rsid w:val="00794FF0"/>
    <w:rsid w:val="007977A8"/>
    <w:rsid w:val="007A34B4"/>
    <w:rsid w:val="007B512A"/>
    <w:rsid w:val="007C1078"/>
    <w:rsid w:val="007C2097"/>
    <w:rsid w:val="007D6A07"/>
    <w:rsid w:val="007F7259"/>
    <w:rsid w:val="008040A8"/>
    <w:rsid w:val="008254EB"/>
    <w:rsid w:val="008279FA"/>
    <w:rsid w:val="008626E7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777D9"/>
    <w:rsid w:val="00991B88"/>
    <w:rsid w:val="009A5753"/>
    <w:rsid w:val="009A579D"/>
    <w:rsid w:val="009E3297"/>
    <w:rsid w:val="009E5B92"/>
    <w:rsid w:val="009F734F"/>
    <w:rsid w:val="00A176E1"/>
    <w:rsid w:val="00A246B6"/>
    <w:rsid w:val="00A47E70"/>
    <w:rsid w:val="00A50CF0"/>
    <w:rsid w:val="00A521C0"/>
    <w:rsid w:val="00A7671C"/>
    <w:rsid w:val="00A92D88"/>
    <w:rsid w:val="00A9483C"/>
    <w:rsid w:val="00AA2CBC"/>
    <w:rsid w:val="00AB045A"/>
    <w:rsid w:val="00AC241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26D13"/>
    <w:rsid w:val="00C66BA2"/>
    <w:rsid w:val="00C83950"/>
    <w:rsid w:val="00C870F6"/>
    <w:rsid w:val="00C95985"/>
    <w:rsid w:val="00C967D4"/>
    <w:rsid w:val="00C96BAE"/>
    <w:rsid w:val="00CC5026"/>
    <w:rsid w:val="00CC68D0"/>
    <w:rsid w:val="00CD3D3A"/>
    <w:rsid w:val="00CE6F4C"/>
    <w:rsid w:val="00D03F9A"/>
    <w:rsid w:val="00D06D51"/>
    <w:rsid w:val="00D2215A"/>
    <w:rsid w:val="00D24991"/>
    <w:rsid w:val="00D50255"/>
    <w:rsid w:val="00D55887"/>
    <w:rsid w:val="00D66520"/>
    <w:rsid w:val="00D84AE9"/>
    <w:rsid w:val="00DB0A89"/>
    <w:rsid w:val="00DC0800"/>
    <w:rsid w:val="00DD6DD4"/>
    <w:rsid w:val="00DE34CF"/>
    <w:rsid w:val="00DF307F"/>
    <w:rsid w:val="00E12A01"/>
    <w:rsid w:val="00E13F3D"/>
    <w:rsid w:val="00E34898"/>
    <w:rsid w:val="00E540B8"/>
    <w:rsid w:val="00E97F2B"/>
    <w:rsid w:val="00EA73A5"/>
    <w:rsid w:val="00EB09B7"/>
    <w:rsid w:val="00EE7D7C"/>
    <w:rsid w:val="00F11F9C"/>
    <w:rsid w:val="00F25D98"/>
    <w:rsid w:val="00F300FB"/>
    <w:rsid w:val="00F51021"/>
    <w:rsid w:val="00F6025B"/>
    <w:rsid w:val="00F8256E"/>
    <w:rsid w:val="00FA536D"/>
    <w:rsid w:val="00FB6386"/>
    <w:rsid w:val="00FB68FF"/>
    <w:rsid w:val="00FB6954"/>
    <w:rsid w:val="00FC2FD8"/>
    <w:rsid w:val="00FD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</TotalTime>
  <Pages>2</Pages>
  <Words>390</Words>
  <Characters>3246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94</cp:revision>
  <cp:lastPrinted>1899-12-31T23:00:00Z</cp:lastPrinted>
  <dcterms:created xsi:type="dcterms:W3CDTF">2020-02-03T08:32:00Z</dcterms:created>
  <dcterms:modified xsi:type="dcterms:W3CDTF">2023-08-11T13:58:00Z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