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A2F7B0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266561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</w:t>
      </w:r>
      <w:r w:rsidR="00266561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84C366B" w:rsidR="00CC4471" w:rsidRDefault="0026656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CC4471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61029" w14:textId="77777777" w:rsidR="001C5CF1" w:rsidRDefault="001C5CF1">
      <w:r>
        <w:separator/>
      </w:r>
    </w:p>
  </w:endnote>
  <w:endnote w:type="continuationSeparator" w:id="0">
    <w:p w14:paraId="5FE2A33A" w14:textId="77777777" w:rsidR="001C5CF1" w:rsidRDefault="001C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4CB5" w14:textId="77777777" w:rsidR="001C5CF1" w:rsidRDefault="001C5CF1">
      <w:r>
        <w:separator/>
      </w:r>
    </w:p>
  </w:footnote>
  <w:footnote w:type="continuationSeparator" w:id="0">
    <w:p w14:paraId="3B1BCB98" w14:textId="77777777" w:rsidR="001C5CF1" w:rsidRDefault="001C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1604A8"/>
    <w:rsid w:val="001B093A"/>
    <w:rsid w:val="001C5CF1"/>
    <w:rsid w:val="00266561"/>
    <w:rsid w:val="0044235F"/>
    <w:rsid w:val="00780A06"/>
    <w:rsid w:val="00785301"/>
    <w:rsid w:val="009255E7"/>
    <w:rsid w:val="00982BA7"/>
    <w:rsid w:val="00A34787"/>
    <w:rsid w:val="00AA3DBE"/>
    <w:rsid w:val="00B41104"/>
    <w:rsid w:val="00BA4BE2"/>
    <w:rsid w:val="00BD1620"/>
    <w:rsid w:val="00BF3721"/>
    <w:rsid w:val="00C93D83"/>
    <w:rsid w:val="00CC4471"/>
    <w:rsid w:val="00D07287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13</cp:revision>
  <cp:lastPrinted>1899-12-31T23:00:00Z</cp:lastPrinted>
  <dcterms:created xsi:type="dcterms:W3CDTF">2021-08-04T10:39:00Z</dcterms:created>
  <dcterms:modified xsi:type="dcterms:W3CDTF">2023-04-04T06:23:00Z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