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1E0F8" w14:textId="53AD6568" w:rsidR="00572D58" w:rsidRPr="008321BE" w:rsidRDefault="00572D58" w:rsidP="00572D58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26</w:t>
      </w:r>
    </w:p>
    <w:p w14:paraId="54505FAA" w14:textId="77777777" w:rsidR="00572D58" w:rsidRPr="008321BE" w:rsidRDefault="00572D58" w:rsidP="00572D58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2A72CC55" w14:textId="77777777" w:rsidR="00572D58" w:rsidRPr="008321BE" w:rsidRDefault="00572D58" w:rsidP="00572D58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69A81F95" w14:textId="77777777" w:rsidR="00EE142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>
        <w:rPr>
          <w:rFonts w:hint="eastAsia"/>
          <w:b/>
          <w:i/>
          <w:sz w:val="28"/>
          <w:lang w:val="en-US" w:eastAsia="zh-CN"/>
        </w:rPr>
        <w:t>0802</w:t>
      </w:r>
    </w:p>
    <w:p w14:paraId="71D084E5" w14:textId="77777777" w:rsidR="00EE142B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Feb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3</w:t>
      </w:r>
    </w:p>
    <w:p w14:paraId="6787495D" w14:textId="77777777" w:rsidR="00EE142B" w:rsidRDefault="00000000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</w:p>
    <w:p w14:paraId="4C165E82" w14:textId="77777777" w:rsidR="00EE142B" w:rsidRDefault="00EE142B">
      <w:pPr>
        <w:pStyle w:val="Heading1"/>
        <w:numPr>
          <w:ilvl w:val="0"/>
          <w:numId w:val="0"/>
        </w:numPr>
      </w:pPr>
    </w:p>
    <w:p w14:paraId="11348662" w14:textId="77777777" w:rsidR="00EE142B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>
        <w:rPr>
          <w:rFonts w:ascii="Arial" w:hAnsi="Arial" w:cs="Arial" w:hint="eastAsia"/>
          <w:b/>
        </w:rPr>
        <w:t>LS</w:t>
      </w:r>
      <w:r>
        <w:rPr>
          <w:rFonts w:ascii="Arial" w:hAnsi="Arial" w:cs="Arial" w:hint="eastAsia"/>
          <w:b/>
          <w:lang w:val="en-US" w:eastAsia="zh-CN"/>
        </w:rPr>
        <w:t xml:space="preserve"> on Tracking IANA assignment requests</w:t>
      </w:r>
      <w:r>
        <w:rPr>
          <w:rFonts w:ascii="Arial" w:hAnsi="Arial" w:cs="Arial" w:hint="eastAsia"/>
          <w:b/>
        </w:rPr>
        <w:t xml:space="preserve"> </w:t>
      </w:r>
    </w:p>
    <w:p w14:paraId="27141952" w14:textId="77777777" w:rsidR="00EE142B" w:rsidRDefault="00000000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Rel-17</w:t>
      </w:r>
    </w:p>
    <w:p w14:paraId="491C2FB6" w14:textId="77777777" w:rsidR="00EE142B" w:rsidRDefault="00000000">
      <w:pPr>
        <w:spacing w:after="60"/>
        <w:ind w:left="1985" w:hanging="1985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Item:</w:t>
      </w:r>
      <w:r>
        <w:rPr>
          <w:rFonts w:ascii="Arial" w:eastAsia="Times New Roman" w:hAnsi="Arial" w:cs="Arial"/>
          <w:b/>
        </w:rPr>
        <w:tab/>
      </w:r>
    </w:p>
    <w:p w14:paraId="595F398C" w14:textId="77777777" w:rsidR="00EE142B" w:rsidRDefault="00EE142B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52FA74C" w14:textId="77777777" w:rsidR="00EE142B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0031D69F" w14:textId="77777777" w:rsidR="00EE142B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1303343B" w14:textId="77777777" w:rsidR="00EE142B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3" w:name="_Hlk121827544"/>
      <w:r>
        <w:rPr>
          <w:lang w:val="fr-FR"/>
        </w:rPr>
        <w:t>SA4, SA5, CT1, CT3,</w:t>
      </w:r>
      <w:bookmarkEnd w:id="3"/>
      <w:r>
        <w:rPr>
          <w:rFonts w:hint="eastAsia"/>
          <w:lang w:val="en-US" w:eastAsia="zh-CN"/>
        </w:rPr>
        <w:t xml:space="preserve"> RAN</w:t>
      </w:r>
    </w:p>
    <w:p w14:paraId="7CF78430" w14:textId="77777777" w:rsidR="00EE142B" w:rsidRDefault="00EE142B">
      <w:pPr>
        <w:spacing w:after="60"/>
        <w:ind w:left="1985" w:hanging="1985"/>
        <w:rPr>
          <w:rFonts w:ascii="Arial" w:hAnsi="Arial" w:cs="Arial"/>
          <w:color w:val="000000"/>
        </w:rPr>
      </w:pPr>
    </w:p>
    <w:p w14:paraId="3E971BF5" w14:textId="77777777" w:rsidR="00EE142B" w:rsidRDefault="00EE142B">
      <w:pPr>
        <w:pStyle w:val="Source"/>
        <w:rPr>
          <w:color w:val="000000"/>
        </w:rPr>
      </w:pPr>
    </w:p>
    <w:p w14:paraId="46184F0F" w14:textId="77777777" w:rsidR="00EE142B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2D9DD01C" w14:textId="77777777" w:rsidR="00EE142B" w:rsidRDefault="00000000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proofErr w:type="spellStart"/>
      <w:r>
        <w:rPr>
          <w:rFonts w:hint="eastAsia"/>
          <w:color w:val="000000"/>
          <w:sz w:val="22"/>
          <w:lang w:val="en-US" w:eastAsia="zh-CN"/>
        </w:rPr>
        <w:t>Jiren</w:t>
      </w:r>
      <w:proofErr w:type="spellEnd"/>
      <w:r>
        <w:rPr>
          <w:rFonts w:hint="eastAsia"/>
          <w:color w:val="000000"/>
          <w:sz w:val="22"/>
          <w:lang w:val="en-US" w:eastAsia="zh-CN"/>
        </w:rPr>
        <w:t xml:space="preserve"> Han</w:t>
      </w:r>
    </w:p>
    <w:p w14:paraId="1A459DF6" w14:textId="77777777" w:rsidR="00EE142B" w:rsidRDefault="00000000">
      <w:pPr>
        <w:pStyle w:val="Contact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fr-FR"/>
        </w:rPr>
      </w:pPr>
      <w:r>
        <w:rPr>
          <w:color w:val="000000"/>
          <w:sz w:val="22"/>
          <w:lang w:val="fr-FR"/>
        </w:rPr>
        <w:t xml:space="preserve">E-mail </w:t>
      </w:r>
      <w:proofErr w:type="spellStart"/>
      <w:r>
        <w:rPr>
          <w:color w:val="000000"/>
          <w:sz w:val="22"/>
          <w:lang w:val="fr-FR"/>
        </w:rPr>
        <w:t>Address</w:t>
      </w:r>
      <w:proofErr w:type="spellEnd"/>
      <w:r>
        <w:rPr>
          <w:color w:val="000000"/>
          <w:sz w:val="22"/>
          <w:lang w:val="fr-FR"/>
        </w:rPr>
        <w:t>:</w:t>
      </w:r>
      <w:r>
        <w:rPr>
          <w:bCs/>
          <w:color w:val="000000"/>
          <w:sz w:val="22"/>
          <w:lang w:val="fr-FR"/>
        </w:rPr>
        <w:tab/>
      </w:r>
      <w:r>
        <w:rPr>
          <w:rFonts w:hint="eastAsia"/>
          <w:bCs/>
          <w:color w:val="000000"/>
          <w:sz w:val="22"/>
          <w:lang w:val="fr-FR" w:eastAsia="zh-CN"/>
        </w:rPr>
        <w:t>han.jiren@zte.com.cn</w:t>
      </w:r>
    </w:p>
    <w:p w14:paraId="7BC9AD65" w14:textId="77777777" w:rsidR="00EE142B" w:rsidRDefault="00EE142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30E0364" w14:textId="77777777" w:rsidR="00EE142B" w:rsidRDefault="00000000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A4C501" w14:textId="77777777" w:rsidR="00EE142B" w:rsidRDefault="00EE142B">
      <w:pPr>
        <w:pBdr>
          <w:bottom w:val="single" w:sz="4" w:space="1" w:color="auto"/>
        </w:pBdr>
        <w:rPr>
          <w:rFonts w:ascii="Arial" w:hAnsi="Arial" w:cs="Arial"/>
        </w:rPr>
      </w:pPr>
    </w:p>
    <w:p w14:paraId="0B26A19E" w14:textId="77777777" w:rsidR="00EE142B" w:rsidRDefault="00EE142B">
      <w:pPr>
        <w:rPr>
          <w:rFonts w:ascii="Arial" w:hAnsi="Arial" w:cs="Arial"/>
        </w:rPr>
      </w:pPr>
    </w:p>
    <w:p w14:paraId="6412E43E" w14:textId="77777777" w:rsidR="00EE142B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3CB010E" w14:textId="77777777" w:rsidR="00EE142B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DF44A74" w14:textId="77777777" w:rsidR="00EE142B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FD93235" w14:textId="77777777" w:rsidR="00EE142B" w:rsidRDefault="00EE142B">
      <w:pPr>
        <w:spacing w:after="120"/>
        <w:rPr>
          <w:rFonts w:ascii="Arial" w:hAnsi="Arial" w:cs="Arial"/>
          <w:lang w:val="en-US" w:eastAsia="zh-CN"/>
        </w:rPr>
      </w:pPr>
    </w:p>
    <w:p w14:paraId="4A6814F0" w14:textId="77777777" w:rsidR="00EE142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F8146E" w14:textId="77777777" w:rsidR="00EE142B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6934803F" w14:textId="77777777" w:rsidR="00EE142B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E28EB3F" w14:textId="77777777" w:rsidR="00EE142B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22D59B1E" w14:textId="77777777" w:rsidR="00EE142B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77AC8F75" w14:textId="77777777" w:rsidR="00EE142B" w:rsidRDefault="00EE142B">
      <w:pPr>
        <w:spacing w:after="120"/>
        <w:rPr>
          <w:rFonts w:ascii="Arial" w:hAnsi="Arial" w:cs="Arial"/>
        </w:rPr>
      </w:pPr>
    </w:p>
    <w:p w14:paraId="3208793C" w14:textId="77777777" w:rsidR="00EE142B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0A1FC4D9" w14:textId="77777777" w:rsidR="00EE142B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7FCF6855" w14:textId="77777777" w:rsidR="00EE142B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52E28B39" w14:textId="77777777" w:rsidR="00EE142B" w:rsidRDefault="00EE142B">
      <w:pPr>
        <w:rPr>
          <w:lang w:val="en-US" w:eastAsia="zh-CN"/>
        </w:rPr>
      </w:pPr>
    </w:p>
    <w:sectPr w:rsidR="00EE142B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4090" w14:textId="77777777" w:rsidR="005C1B44" w:rsidRDefault="005C1B44">
      <w:pPr>
        <w:spacing w:after="0" w:line="240" w:lineRule="auto"/>
      </w:pPr>
      <w:r>
        <w:separator/>
      </w:r>
    </w:p>
  </w:endnote>
  <w:endnote w:type="continuationSeparator" w:id="0">
    <w:p w14:paraId="65497F95" w14:textId="77777777" w:rsidR="005C1B44" w:rsidRDefault="005C1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A0757" w14:textId="77777777" w:rsidR="00EE142B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409867C7" w14:textId="77777777" w:rsidR="00EE142B" w:rsidRDefault="00EE1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9E1C" w14:textId="77777777" w:rsidR="00EE142B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9DE91C7" w14:textId="77777777" w:rsidR="00EE142B" w:rsidRDefault="00EE14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89C8" w14:textId="77777777" w:rsidR="005C1B44" w:rsidRDefault="005C1B44">
      <w:pPr>
        <w:spacing w:after="0" w:line="240" w:lineRule="auto"/>
      </w:pPr>
      <w:r>
        <w:separator/>
      </w:r>
    </w:p>
  </w:footnote>
  <w:footnote w:type="continuationSeparator" w:id="0">
    <w:p w14:paraId="63CCFA3D" w14:textId="77777777" w:rsidR="005C1B44" w:rsidRDefault="005C1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446504654">
    <w:abstractNumId w:val="3"/>
  </w:num>
  <w:num w:numId="2" w16cid:durableId="1867718185">
    <w:abstractNumId w:val="6"/>
  </w:num>
  <w:num w:numId="3" w16cid:durableId="551187753">
    <w:abstractNumId w:val="0"/>
  </w:num>
  <w:num w:numId="4" w16cid:durableId="1259363878">
    <w:abstractNumId w:val="1"/>
  </w:num>
  <w:num w:numId="5" w16cid:durableId="2041516617">
    <w:abstractNumId w:val="9"/>
  </w:num>
  <w:num w:numId="6" w16cid:durableId="637149340">
    <w:abstractNumId w:val="7"/>
  </w:num>
  <w:num w:numId="7" w16cid:durableId="2028364835">
    <w:abstractNumId w:val="8"/>
  </w:num>
  <w:num w:numId="8" w16cid:durableId="1504009582">
    <w:abstractNumId w:val="10"/>
  </w:num>
  <w:num w:numId="9" w16cid:durableId="2067138211">
    <w:abstractNumId w:val="11"/>
  </w:num>
  <w:num w:numId="10" w16cid:durableId="1876307862">
    <w:abstractNumId w:val="4"/>
  </w:num>
  <w:num w:numId="11" w16cid:durableId="1455516253">
    <w:abstractNumId w:val="5"/>
  </w:num>
  <w:num w:numId="12" w16cid:durableId="1398819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D5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1B4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42B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134C9B"/>
  <w15:docId w15:val="{EB512431-4BB4-4899-9E8B-763F9D11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572D58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22</TotalTime>
  <Pages>1</Pages>
  <Words>184</Words>
  <Characters>1050</Characters>
  <Application>Microsoft Office Word</Application>
  <DocSecurity>0</DocSecurity>
  <Lines>8</Lines>
  <Paragraphs>2</Paragraphs>
  <ScaleCrop>false</ScaleCrop>
  <Company>ZTE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MCC</cp:lastModifiedBy>
  <cp:revision>4</cp:revision>
  <cp:lastPrinted>2007-08-01T05:26:00Z</cp:lastPrinted>
  <dcterms:created xsi:type="dcterms:W3CDTF">2023-02-28T16:28:00Z</dcterms:created>
  <dcterms:modified xsi:type="dcterms:W3CDTF">2023-03-29T08:14:00Z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